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10DA1" w14:textId="1C6B4FC7" w:rsidR="0049545C" w:rsidRPr="0049545C" w:rsidRDefault="00047E3E" w:rsidP="0049545C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047E3E">
        <w:rPr>
          <w:rFonts w:ascii="Arial" w:hAnsi="Arial" w:cs="Arial"/>
          <w:b/>
          <w:sz w:val="28"/>
          <w:szCs w:val="28"/>
        </w:rPr>
        <w:t>3GPP TSG RAN Meeting #10</w:t>
      </w:r>
      <w:r w:rsidR="00C2408E">
        <w:rPr>
          <w:rFonts w:ascii="Arial" w:hAnsi="Arial" w:cs="Arial"/>
          <w:b/>
          <w:sz w:val="28"/>
          <w:szCs w:val="28"/>
        </w:rPr>
        <w:t>7</w:t>
      </w:r>
      <w:r w:rsidRPr="00047E3E">
        <w:rPr>
          <w:rFonts w:ascii="Arial" w:hAnsi="Arial" w:cs="Arial"/>
          <w:b/>
          <w:sz w:val="28"/>
          <w:szCs w:val="28"/>
        </w:rPr>
        <w:tab/>
      </w:r>
      <w:r w:rsidR="0049545C" w:rsidRPr="0049545C">
        <w:rPr>
          <w:rFonts w:ascii="Arial" w:hAnsi="Arial" w:cs="Arial"/>
          <w:b/>
          <w:sz w:val="28"/>
          <w:szCs w:val="28"/>
        </w:rPr>
        <w:tab/>
      </w:r>
      <w:r w:rsidR="0049545C" w:rsidRPr="0049545C">
        <w:rPr>
          <w:rFonts w:ascii="Arial" w:hAnsi="Arial" w:cs="Arial"/>
          <w:b/>
          <w:sz w:val="28"/>
          <w:szCs w:val="28"/>
        </w:rPr>
        <w:tab/>
      </w:r>
      <w:r w:rsidR="0049545C" w:rsidRPr="0049545C">
        <w:rPr>
          <w:rFonts w:ascii="Arial" w:hAnsi="Arial" w:cs="Arial"/>
          <w:b/>
          <w:sz w:val="28"/>
          <w:szCs w:val="28"/>
        </w:rPr>
        <w:tab/>
      </w:r>
      <w:r w:rsidR="0049545C" w:rsidRPr="0049545C">
        <w:rPr>
          <w:rFonts w:ascii="Arial" w:eastAsia="MS Mincho" w:hAnsi="Arial" w:cs="Arial"/>
          <w:b/>
          <w:sz w:val="28"/>
          <w:szCs w:val="28"/>
        </w:rPr>
        <w:tab/>
      </w:r>
      <w:r w:rsidR="0049545C" w:rsidRPr="0049545C">
        <w:rPr>
          <w:rFonts w:ascii="Arial" w:eastAsia="MS Mincho" w:hAnsi="Arial" w:cs="Arial" w:hint="eastAsia"/>
          <w:b/>
          <w:sz w:val="28"/>
          <w:szCs w:val="28"/>
        </w:rPr>
        <w:tab/>
      </w:r>
      <w:r w:rsidR="0049545C">
        <w:rPr>
          <w:rFonts w:ascii="Arial" w:eastAsia="MS Mincho" w:hAnsi="Arial" w:cs="Arial"/>
          <w:b/>
          <w:sz w:val="28"/>
          <w:szCs w:val="28"/>
        </w:rPr>
        <w:tab/>
      </w:r>
      <w:r w:rsidR="0049545C">
        <w:rPr>
          <w:rFonts w:ascii="Arial" w:eastAsia="MS Mincho" w:hAnsi="Arial" w:cs="Arial"/>
          <w:b/>
          <w:sz w:val="28"/>
          <w:szCs w:val="28"/>
        </w:rPr>
        <w:tab/>
      </w:r>
      <w:r w:rsidR="0049545C">
        <w:rPr>
          <w:rFonts w:ascii="Arial" w:eastAsia="MS Mincho" w:hAnsi="Arial" w:cs="Arial"/>
          <w:b/>
          <w:sz w:val="28"/>
          <w:szCs w:val="28"/>
        </w:rPr>
        <w:tab/>
      </w:r>
      <w:r w:rsidR="0049545C">
        <w:rPr>
          <w:rFonts w:ascii="Arial" w:eastAsia="MS Mincho" w:hAnsi="Arial" w:cs="Arial"/>
          <w:b/>
          <w:sz w:val="28"/>
          <w:szCs w:val="28"/>
        </w:rPr>
        <w:tab/>
      </w:r>
      <w:r w:rsidR="0049545C">
        <w:rPr>
          <w:rFonts w:ascii="Arial" w:eastAsia="MS Mincho" w:hAnsi="Arial" w:cs="Arial"/>
          <w:b/>
          <w:sz w:val="28"/>
          <w:szCs w:val="28"/>
        </w:rPr>
        <w:tab/>
      </w:r>
      <w:r w:rsidR="0049545C">
        <w:rPr>
          <w:rFonts w:ascii="Arial" w:eastAsia="MS Mincho" w:hAnsi="Arial" w:cs="Arial"/>
          <w:b/>
          <w:sz w:val="28"/>
          <w:szCs w:val="28"/>
        </w:rPr>
        <w:tab/>
      </w:r>
      <w:r w:rsidR="0049545C" w:rsidRPr="0049545C">
        <w:rPr>
          <w:rFonts w:ascii="Arial" w:eastAsia="MS Mincho" w:hAnsi="Arial" w:cs="Arial" w:hint="eastAsia"/>
          <w:b/>
          <w:sz w:val="28"/>
          <w:szCs w:val="28"/>
        </w:rPr>
        <w:tab/>
      </w:r>
      <w:r w:rsidR="00C2408E" w:rsidRPr="00C2408E">
        <w:rPr>
          <w:rFonts w:ascii="Arial" w:hAnsi="Arial" w:cs="Arial"/>
          <w:b/>
          <w:sz w:val="28"/>
          <w:szCs w:val="28"/>
        </w:rPr>
        <w:t>RP-250010</w:t>
      </w:r>
    </w:p>
    <w:p w14:paraId="0BF4D101" w14:textId="421EAF5B" w:rsidR="0049545C" w:rsidRPr="0049545C" w:rsidRDefault="00C2408E" w:rsidP="0049545C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C2408E">
        <w:rPr>
          <w:rFonts w:ascii="Arial" w:hAnsi="Arial" w:cs="Arial"/>
          <w:b/>
          <w:sz w:val="28"/>
          <w:szCs w:val="28"/>
        </w:rPr>
        <w:t>Incheon, Korea, March 12-14, 2025</w:t>
      </w:r>
    </w:p>
    <w:p w14:paraId="442160F1" w14:textId="77777777" w:rsidR="004E535C" w:rsidRPr="003776E6" w:rsidRDefault="004E535C" w:rsidP="004E535C">
      <w:pPr>
        <w:rPr>
          <w:rFonts w:ascii="Arial" w:hAnsi="Arial" w:cs="Arial"/>
          <w:b/>
          <w:bCs/>
        </w:rPr>
      </w:pPr>
    </w:p>
    <w:p w14:paraId="4F90E613" w14:textId="77777777" w:rsidR="004E535C" w:rsidRPr="00CD5DF9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CD5DF9">
        <w:rPr>
          <w:rFonts w:ascii="Arial" w:hAnsi="Arial" w:cs="Arial"/>
          <w:b/>
          <w:bCs/>
        </w:rPr>
        <w:t>Source:</w:t>
      </w:r>
      <w:r w:rsidRPr="00CD5DF9">
        <w:rPr>
          <w:rFonts w:ascii="Arial" w:hAnsi="Arial" w:cs="Arial"/>
          <w:b/>
          <w:bCs/>
        </w:rPr>
        <w:tab/>
      </w:r>
      <w:r w:rsidR="008E0ECD">
        <w:rPr>
          <w:rFonts w:ascii="Arial" w:hAnsi="Arial" w:cs="Arial"/>
          <w:b/>
          <w:bCs/>
        </w:rPr>
        <w:t>ETSI MCC</w:t>
      </w:r>
    </w:p>
    <w:p w14:paraId="04D74FA8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050D2" w:rsidRPr="004050D2">
        <w:rPr>
          <w:rFonts w:ascii="Arial" w:hAnsi="Arial" w:cs="Arial"/>
          <w:b/>
          <w:bCs/>
        </w:rPr>
        <w:t>List of CRs from RAN WG4</w:t>
      </w:r>
    </w:p>
    <w:p w14:paraId="531790F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992B30">
        <w:rPr>
          <w:rFonts w:ascii="Arial" w:hAnsi="Arial" w:cs="Arial"/>
          <w:b/>
          <w:bCs/>
        </w:rPr>
        <w:t>5</w:t>
      </w:r>
      <w:r w:rsidR="00784730">
        <w:rPr>
          <w:rFonts w:ascii="Arial" w:hAnsi="Arial" w:cs="Arial"/>
          <w:b/>
          <w:bCs/>
        </w:rPr>
        <w:t>.</w:t>
      </w:r>
      <w:r w:rsidR="00E31EE5">
        <w:rPr>
          <w:rFonts w:ascii="Arial" w:hAnsi="Arial" w:cs="Arial"/>
          <w:b/>
          <w:bCs/>
        </w:rPr>
        <w:t>4</w:t>
      </w:r>
      <w:r w:rsidR="00784730">
        <w:rPr>
          <w:rFonts w:ascii="Arial" w:hAnsi="Arial" w:cs="Arial"/>
          <w:b/>
          <w:bCs/>
        </w:rPr>
        <w:fldChar w:fldCharType="end"/>
      </w:r>
    </w:p>
    <w:p w14:paraId="4A20F84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32887">
        <w:rPr>
          <w:rFonts w:ascii="Arial" w:hAnsi="Arial" w:cs="Arial"/>
          <w:b/>
          <w:bCs/>
        </w:rPr>
        <w:t>INFORMATION</w:t>
      </w:r>
    </w:p>
    <w:p w14:paraId="6DE247A9" w14:textId="77777777" w:rsidR="001E57BA" w:rsidRPr="003776E6" w:rsidRDefault="001E57BA" w:rsidP="004E535C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1CE4063F" w14:textId="29C394B9" w:rsidR="001E57BA" w:rsidRPr="001E57BA" w:rsidRDefault="001E57BA" w:rsidP="001E57BA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  <w:b/>
          <w:bCs/>
        </w:rPr>
      </w:pPr>
      <w:r w:rsidRPr="001E57BA">
        <w:rPr>
          <w:rFonts w:ascii="Arial" w:hAnsi="Arial" w:cs="Arial"/>
          <w:b/>
        </w:rPr>
        <w:t xml:space="preserve">The following CR packs contain CRs agreed by </w:t>
      </w:r>
      <w:r w:rsidRPr="001E57BA">
        <w:rPr>
          <w:rFonts w:ascii="Arial" w:hAnsi="Arial" w:cs="Arial"/>
          <w:b/>
        </w:rPr>
        <w:fldChar w:fldCharType="begin"/>
      </w:r>
      <w:r w:rsidRPr="001E57BA">
        <w:rPr>
          <w:rFonts w:ascii="Arial" w:hAnsi="Arial" w:cs="Arial"/>
          <w:b/>
        </w:rPr>
        <w:instrText xml:space="preserve"> DOCPROPERTY  Source  \* MERGEFORMAT </w:instrText>
      </w:r>
      <w:r w:rsidRPr="001E57BA">
        <w:rPr>
          <w:rFonts w:ascii="Arial" w:hAnsi="Arial" w:cs="Arial"/>
          <w:b/>
        </w:rPr>
        <w:fldChar w:fldCharType="separate"/>
      </w:r>
      <w:r w:rsidRPr="001E57BA">
        <w:rPr>
          <w:rFonts w:ascii="Arial" w:hAnsi="Arial" w:cs="Arial"/>
          <w:b/>
        </w:rPr>
        <w:t>RAN</w:t>
      </w:r>
      <w:r w:rsidR="002E1DA8">
        <w:rPr>
          <w:rFonts w:ascii="Arial" w:hAnsi="Arial" w:cs="Arial"/>
          <w:b/>
        </w:rPr>
        <w:t>4</w:t>
      </w:r>
      <w:r w:rsidRPr="001E57BA">
        <w:rPr>
          <w:rFonts w:ascii="Arial" w:hAnsi="Arial" w:cs="Arial"/>
          <w:b/>
        </w:rPr>
        <w:fldChar w:fldCharType="end"/>
      </w:r>
      <w:r w:rsidRPr="001E57BA">
        <w:rPr>
          <w:rFonts w:ascii="Arial" w:hAnsi="Arial" w:cs="Arial"/>
          <w:b/>
        </w:rPr>
        <w:t xml:space="preserve"> and forwarded to TSG-</w:t>
      </w:r>
      <w:r w:rsidRPr="001E57BA">
        <w:rPr>
          <w:rFonts w:ascii="Arial" w:hAnsi="Arial" w:cs="Arial"/>
          <w:b/>
        </w:rPr>
        <w:fldChar w:fldCharType="begin"/>
      </w:r>
      <w:r w:rsidRPr="001E57BA">
        <w:rPr>
          <w:rFonts w:ascii="Arial" w:hAnsi="Arial" w:cs="Arial"/>
          <w:b/>
        </w:rPr>
        <w:instrText xml:space="preserve"> DOCPROPERTY  TSG/WGRef  \* MERGEFORMAT </w:instrText>
      </w:r>
      <w:r w:rsidRPr="001E57BA">
        <w:rPr>
          <w:rFonts w:ascii="Arial" w:hAnsi="Arial" w:cs="Arial"/>
          <w:b/>
        </w:rPr>
        <w:fldChar w:fldCharType="separate"/>
      </w:r>
      <w:r w:rsidRPr="001E57BA">
        <w:rPr>
          <w:rFonts w:ascii="Arial" w:hAnsi="Arial" w:cs="Arial"/>
          <w:b/>
        </w:rPr>
        <w:t>RAN</w:t>
      </w:r>
      <w:r w:rsidRPr="001E57BA">
        <w:rPr>
          <w:rFonts w:ascii="Arial" w:hAnsi="Arial" w:cs="Arial"/>
          <w:b/>
        </w:rPr>
        <w:fldChar w:fldCharType="end"/>
      </w:r>
      <w:r w:rsidRPr="001E57BA">
        <w:rPr>
          <w:rFonts w:ascii="Arial" w:hAnsi="Arial" w:cs="Arial"/>
          <w:b/>
        </w:rPr>
        <w:t>#</w:t>
      </w:r>
      <w:r w:rsidR="00CB1ADA">
        <w:rPr>
          <w:rFonts w:ascii="Arial" w:hAnsi="Arial" w:cs="Arial"/>
          <w:b/>
        </w:rPr>
        <w:t>10</w:t>
      </w:r>
      <w:r w:rsidR="0001524E">
        <w:rPr>
          <w:rFonts w:ascii="Arial" w:hAnsi="Arial" w:cs="Arial"/>
          <w:b/>
        </w:rPr>
        <w:t>7</w:t>
      </w:r>
      <w:r w:rsidRPr="001E57BA">
        <w:rPr>
          <w:rFonts w:ascii="Arial" w:hAnsi="Arial" w:cs="Arial"/>
          <w:b/>
        </w:rPr>
        <w:t xml:space="preserve"> for approval</w:t>
      </w:r>
      <w:r>
        <w:rPr>
          <w:rFonts w:ascii="Arial" w:hAnsi="Arial" w:cs="Arial"/>
          <w:b/>
        </w:rPr>
        <w:t>.</w:t>
      </w:r>
    </w:p>
    <w:p w14:paraId="5565953C" w14:textId="4E8C1637" w:rsidR="00512C52" w:rsidRDefault="00512C52" w:rsidP="00512C52">
      <w:pPr>
        <w:pStyle w:val="Heading1"/>
        <w:rPr>
          <w:noProof/>
        </w:rPr>
      </w:pPr>
      <w:bookmarkStart w:id="0" w:name="_Hlk165993033"/>
      <w:bookmarkStart w:id="1" w:name="_Hlk74065941"/>
      <w:r>
        <w:rPr>
          <w:noProof/>
        </w:rPr>
        <w:t>List of CRs from RAN WG4 for AI 14</w:t>
      </w:r>
      <w:bookmarkEnd w:id="0"/>
    </w:p>
    <w:p w14:paraId="4B766287" w14:textId="72EFE004" w:rsidR="008D0FD4" w:rsidRDefault="00743132" w:rsidP="00512C52">
      <w:pPr>
        <w:pStyle w:val="Heading2"/>
        <w:rPr>
          <w:rFonts w:cs="Arial"/>
          <w:noProof/>
        </w:rPr>
      </w:pPr>
      <w:r w:rsidRPr="00743132">
        <w:rPr>
          <w:noProof/>
        </w:rPr>
        <w:t>RP-250578</w:t>
      </w:r>
    </w:p>
    <w:bookmarkEnd w:id="1"/>
    <w:p w14:paraId="27F359F5" w14:textId="7FFAEA2C" w:rsidR="004347C0" w:rsidRPr="004347C0" w:rsidRDefault="004347C0" w:rsidP="004347C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B2A06" w:rsidRPr="001B2A06">
        <w:rPr>
          <w:rFonts w:ascii="Arial" w:hAnsi="Arial" w:cs="Arial"/>
          <w:b/>
          <w:bCs/>
        </w:rPr>
        <w:t>RAN4 CRs to Maintenance for Closed WIs/SIs for REL-18 and earlier - Batch 1</w:t>
      </w:r>
    </w:p>
    <w:p w14:paraId="3DCED224" w14:textId="77777777" w:rsidR="004347C0" w:rsidRDefault="004347C0" w:rsidP="004347C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3686C4B5" w14:textId="77777777" w:rsidR="00560D56" w:rsidRPr="004347C0" w:rsidRDefault="00560D56" w:rsidP="00560D56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60D56" w:rsidRPr="004E535C" w14:paraId="6DE437E1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9AB272C" w14:textId="77777777" w:rsidR="00560D56" w:rsidRPr="00BF1EB6" w:rsidRDefault="00560D56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60A910F" w14:textId="77777777" w:rsidR="00560D56" w:rsidRPr="00BF1EB6" w:rsidRDefault="00560D56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E6BD0A2" w14:textId="77777777" w:rsidR="00560D56" w:rsidRPr="00BF1EB6" w:rsidRDefault="00560D56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92F84C8" w14:textId="77777777" w:rsidR="00560D56" w:rsidRPr="00BF1EB6" w:rsidRDefault="00560D56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F05D3C3" w14:textId="77777777" w:rsidR="00560D56" w:rsidRPr="00BF1EB6" w:rsidRDefault="00560D56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D9990EA" w14:textId="77777777" w:rsidR="00560D56" w:rsidRPr="00BF1EB6" w:rsidRDefault="00560D56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759603D" w14:textId="77777777" w:rsidR="00560D56" w:rsidRPr="00BF1EB6" w:rsidRDefault="00560D56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ACDC81E" w14:textId="77777777" w:rsidR="00560D56" w:rsidRPr="00BF1EB6" w:rsidRDefault="00560D56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3831D6F" w14:textId="77777777" w:rsidR="00560D56" w:rsidRPr="00BF1EB6" w:rsidRDefault="00560D56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80D12F4" w14:textId="77777777" w:rsidR="00560D56" w:rsidRPr="00BF1EB6" w:rsidRDefault="00560D56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89CD622" w14:textId="77777777" w:rsidR="00560D56" w:rsidRPr="00BF1EB6" w:rsidRDefault="00560D56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3CFB8BC" w14:textId="77777777" w:rsidR="00560D56" w:rsidRPr="00BF1EB6" w:rsidRDefault="00560D56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2EECABC" w14:textId="77777777" w:rsidR="00560D56" w:rsidRPr="00BF1EB6" w:rsidRDefault="00560D56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60D56" w14:paraId="44907D09" w14:textId="77777777" w:rsidTr="00284803">
        <w:tc>
          <w:tcPr>
            <w:tcW w:w="879" w:type="dxa"/>
          </w:tcPr>
          <w:p w14:paraId="6740ABAC" w14:textId="77777777" w:rsidR="00560D56" w:rsidRDefault="00560D56" w:rsidP="00284803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3706C5EB" w14:textId="77777777" w:rsidR="00560D56" w:rsidRDefault="00560D56" w:rsidP="00284803">
            <w:r>
              <w:rPr>
                <w:sz w:val="16"/>
                <w:szCs w:val="16"/>
              </w:rPr>
              <w:t>6082</w:t>
            </w:r>
          </w:p>
        </w:tc>
        <w:tc>
          <w:tcPr>
            <w:tcW w:w="517" w:type="dxa"/>
          </w:tcPr>
          <w:p w14:paraId="19E39972" w14:textId="77777777" w:rsidR="00560D56" w:rsidRDefault="00560D56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B82726B" w14:textId="77777777" w:rsidR="00560D56" w:rsidRDefault="00560D56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66C6210" w14:textId="77777777" w:rsidR="00560D56" w:rsidRDefault="00560D56" w:rsidP="00284803">
            <w:r>
              <w:rPr>
                <w:sz w:val="16"/>
                <w:szCs w:val="16"/>
              </w:rPr>
              <w:t>CR 36.101 Correction of CA_40-42 R19</w:t>
            </w:r>
          </w:p>
        </w:tc>
        <w:tc>
          <w:tcPr>
            <w:tcW w:w="517" w:type="dxa"/>
          </w:tcPr>
          <w:p w14:paraId="66FAEEEE" w14:textId="77777777" w:rsidR="00560D56" w:rsidRDefault="00560D56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3AD089D" w14:textId="77777777" w:rsidR="00560D56" w:rsidRDefault="00560D56" w:rsidP="00284803">
            <w:r>
              <w:rPr>
                <w:sz w:val="16"/>
                <w:szCs w:val="16"/>
              </w:rPr>
              <w:t>19.0.1</w:t>
            </w:r>
          </w:p>
        </w:tc>
        <w:tc>
          <w:tcPr>
            <w:tcW w:w="758" w:type="dxa"/>
          </w:tcPr>
          <w:p w14:paraId="603034F1" w14:textId="77777777" w:rsidR="00560D56" w:rsidRDefault="00560D56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46BED73" w14:textId="77777777" w:rsidR="00560D56" w:rsidRDefault="00560D56" w:rsidP="00284803">
            <w:r>
              <w:rPr>
                <w:sz w:val="16"/>
                <w:szCs w:val="16"/>
              </w:rPr>
              <w:t>R4-2500353</w:t>
            </w:r>
          </w:p>
        </w:tc>
        <w:tc>
          <w:tcPr>
            <w:tcW w:w="1597" w:type="dxa"/>
          </w:tcPr>
          <w:p w14:paraId="2B811DD6" w14:textId="77777777" w:rsidR="00560D56" w:rsidRDefault="00560D56" w:rsidP="0028480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362520B" w14:textId="77777777" w:rsidR="00560D56" w:rsidRDefault="00560D56" w:rsidP="00284803">
            <w:r>
              <w:rPr>
                <w:sz w:val="16"/>
                <w:szCs w:val="16"/>
              </w:rPr>
              <w:t>LTE_CA_R15_2DL1UL</w:t>
            </w:r>
          </w:p>
        </w:tc>
        <w:tc>
          <w:tcPr>
            <w:tcW w:w="2323" w:type="dxa"/>
          </w:tcPr>
          <w:p w14:paraId="3DF2256C" w14:textId="77777777" w:rsidR="00560D56" w:rsidRDefault="00560D56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926745" w14:textId="77777777" w:rsidR="00560D56" w:rsidRDefault="00560D56" w:rsidP="00284803">
            <w:pPr>
              <w:rPr>
                <w:sz w:val="16"/>
                <w:szCs w:val="16"/>
              </w:rPr>
            </w:pPr>
          </w:p>
        </w:tc>
      </w:tr>
      <w:tr w:rsidR="00560D56" w14:paraId="604C44F4" w14:textId="77777777" w:rsidTr="00284803">
        <w:tc>
          <w:tcPr>
            <w:tcW w:w="879" w:type="dxa"/>
          </w:tcPr>
          <w:p w14:paraId="76199A3B" w14:textId="77777777" w:rsidR="00560D56" w:rsidRDefault="00560D56" w:rsidP="00284803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4F3ED314" w14:textId="77777777" w:rsidR="00560D56" w:rsidRDefault="00560D56" w:rsidP="00284803">
            <w:r>
              <w:rPr>
                <w:sz w:val="16"/>
                <w:szCs w:val="16"/>
              </w:rPr>
              <w:t>6083</w:t>
            </w:r>
          </w:p>
        </w:tc>
        <w:tc>
          <w:tcPr>
            <w:tcW w:w="517" w:type="dxa"/>
          </w:tcPr>
          <w:p w14:paraId="383473AB" w14:textId="77777777" w:rsidR="00560D56" w:rsidRDefault="00560D56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4632F3" w14:textId="77777777" w:rsidR="00560D56" w:rsidRDefault="00560D56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31D6739" w14:textId="77777777" w:rsidR="00560D56" w:rsidRDefault="00560D56" w:rsidP="00284803">
            <w:r>
              <w:rPr>
                <w:sz w:val="16"/>
                <w:szCs w:val="16"/>
              </w:rPr>
              <w:t>CR 36.101 Correction of CA_40-42 R18</w:t>
            </w:r>
          </w:p>
        </w:tc>
        <w:tc>
          <w:tcPr>
            <w:tcW w:w="517" w:type="dxa"/>
          </w:tcPr>
          <w:p w14:paraId="2A0DD278" w14:textId="77777777" w:rsidR="00560D56" w:rsidRDefault="00560D56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F501A7C" w14:textId="77777777" w:rsidR="00560D56" w:rsidRDefault="00560D56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6F14FF87" w14:textId="77777777" w:rsidR="00560D56" w:rsidRDefault="00560D56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39BE13F" w14:textId="77777777" w:rsidR="00560D56" w:rsidRDefault="00560D56" w:rsidP="00284803">
            <w:r>
              <w:rPr>
                <w:sz w:val="16"/>
                <w:szCs w:val="16"/>
              </w:rPr>
              <w:t>R4-2500354</w:t>
            </w:r>
          </w:p>
        </w:tc>
        <w:tc>
          <w:tcPr>
            <w:tcW w:w="1597" w:type="dxa"/>
          </w:tcPr>
          <w:p w14:paraId="5E1CE375" w14:textId="77777777" w:rsidR="00560D56" w:rsidRDefault="00560D56" w:rsidP="0028480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54EFAD7" w14:textId="77777777" w:rsidR="00560D56" w:rsidRDefault="00560D56" w:rsidP="00284803">
            <w:r>
              <w:rPr>
                <w:sz w:val="16"/>
                <w:szCs w:val="16"/>
              </w:rPr>
              <w:t>LTE_CA_R15_2DL1UL</w:t>
            </w:r>
          </w:p>
        </w:tc>
        <w:tc>
          <w:tcPr>
            <w:tcW w:w="2323" w:type="dxa"/>
          </w:tcPr>
          <w:p w14:paraId="11F9BCD6" w14:textId="77777777" w:rsidR="00560D56" w:rsidRDefault="00560D56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CE1018" w14:textId="77777777" w:rsidR="00560D56" w:rsidRDefault="00560D56" w:rsidP="00284803">
            <w:pPr>
              <w:rPr>
                <w:sz w:val="16"/>
                <w:szCs w:val="16"/>
              </w:rPr>
            </w:pPr>
          </w:p>
        </w:tc>
      </w:tr>
      <w:tr w:rsidR="00560D56" w14:paraId="518560BA" w14:textId="77777777" w:rsidTr="00284803">
        <w:tc>
          <w:tcPr>
            <w:tcW w:w="879" w:type="dxa"/>
          </w:tcPr>
          <w:p w14:paraId="68FE357B" w14:textId="77777777" w:rsidR="00560D56" w:rsidRDefault="00560D56" w:rsidP="00284803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7B569EA6" w14:textId="77777777" w:rsidR="00560D56" w:rsidRDefault="00560D56" w:rsidP="00284803">
            <w:r>
              <w:rPr>
                <w:sz w:val="16"/>
                <w:szCs w:val="16"/>
              </w:rPr>
              <w:t>6084</w:t>
            </w:r>
          </w:p>
        </w:tc>
        <w:tc>
          <w:tcPr>
            <w:tcW w:w="517" w:type="dxa"/>
          </w:tcPr>
          <w:p w14:paraId="451146E2" w14:textId="77777777" w:rsidR="00560D56" w:rsidRDefault="00560D56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D91A40" w14:textId="77777777" w:rsidR="00560D56" w:rsidRDefault="00560D56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DD0F466" w14:textId="77777777" w:rsidR="00560D56" w:rsidRDefault="00560D56" w:rsidP="00284803">
            <w:r>
              <w:rPr>
                <w:sz w:val="16"/>
                <w:szCs w:val="16"/>
              </w:rPr>
              <w:t>CR 36.101 Correction of CA_40-42 R17</w:t>
            </w:r>
          </w:p>
        </w:tc>
        <w:tc>
          <w:tcPr>
            <w:tcW w:w="517" w:type="dxa"/>
          </w:tcPr>
          <w:p w14:paraId="743CBD26" w14:textId="77777777" w:rsidR="00560D56" w:rsidRDefault="00560D56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93161AD" w14:textId="77777777" w:rsidR="00560D56" w:rsidRDefault="00560D56" w:rsidP="00284803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567D01E3" w14:textId="77777777" w:rsidR="00560D56" w:rsidRDefault="00560D56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4BE4BB7" w14:textId="77777777" w:rsidR="00560D56" w:rsidRDefault="00560D56" w:rsidP="00284803">
            <w:r>
              <w:rPr>
                <w:sz w:val="16"/>
                <w:szCs w:val="16"/>
              </w:rPr>
              <w:t>R4-2500355</w:t>
            </w:r>
          </w:p>
        </w:tc>
        <w:tc>
          <w:tcPr>
            <w:tcW w:w="1597" w:type="dxa"/>
          </w:tcPr>
          <w:p w14:paraId="636B74AF" w14:textId="77777777" w:rsidR="00560D56" w:rsidRDefault="00560D56" w:rsidP="0028480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C68492C" w14:textId="77777777" w:rsidR="00560D56" w:rsidRDefault="00560D56" w:rsidP="00284803">
            <w:r>
              <w:rPr>
                <w:sz w:val="16"/>
                <w:szCs w:val="16"/>
              </w:rPr>
              <w:t>LTE_CA_R15_2DL1UL</w:t>
            </w:r>
          </w:p>
        </w:tc>
        <w:tc>
          <w:tcPr>
            <w:tcW w:w="2323" w:type="dxa"/>
          </w:tcPr>
          <w:p w14:paraId="37CBF088" w14:textId="77777777" w:rsidR="00560D56" w:rsidRDefault="00560D56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D75931" w14:textId="77777777" w:rsidR="00560D56" w:rsidRDefault="00560D56" w:rsidP="00284803">
            <w:pPr>
              <w:rPr>
                <w:sz w:val="16"/>
                <w:szCs w:val="16"/>
              </w:rPr>
            </w:pPr>
          </w:p>
        </w:tc>
      </w:tr>
      <w:tr w:rsidR="00560D56" w14:paraId="5B30B4C7" w14:textId="77777777" w:rsidTr="00284803">
        <w:tc>
          <w:tcPr>
            <w:tcW w:w="879" w:type="dxa"/>
          </w:tcPr>
          <w:p w14:paraId="04DC94B1" w14:textId="77777777" w:rsidR="00560D56" w:rsidRDefault="00560D56" w:rsidP="00284803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1D410AF7" w14:textId="77777777" w:rsidR="00560D56" w:rsidRDefault="00560D56" w:rsidP="00284803">
            <w:r>
              <w:rPr>
                <w:sz w:val="16"/>
                <w:szCs w:val="16"/>
              </w:rPr>
              <w:t>6085</w:t>
            </w:r>
          </w:p>
        </w:tc>
        <w:tc>
          <w:tcPr>
            <w:tcW w:w="517" w:type="dxa"/>
          </w:tcPr>
          <w:p w14:paraId="634E7634" w14:textId="77777777" w:rsidR="00560D56" w:rsidRDefault="00560D56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1985E0" w14:textId="77777777" w:rsidR="00560D56" w:rsidRDefault="00560D56" w:rsidP="0028480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231CC2C" w14:textId="77777777" w:rsidR="00560D56" w:rsidRDefault="00560D56" w:rsidP="00284803">
            <w:r>
              <w:rPr>
                <w:sz w:val="16"/>
                <w:szCs w:val="16"/>
              </w:rPr>
              <w:t>CR 36.101 Correction of CA_40-42 R16</w:t>
            </w:r>
          </w:p>
        </w:tc>
        <w:tc>
          <w:tcPr>
            <w:tcW w:w="517" w:type="dxa"/>
          </w:tcPr>
          <w:p w14:paraId="7B72A01A" w14:textId="77777777" w:rsidR="00560D56" w:rsidRDefault="00560D56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77509D7" w14:textId="77777777" w:rsidR="00560D56" w:rsidRDefault="00560D56" w:rsidP="00284803">
            <w:r>
              <w:rPr>
                <w:sz w:val="16"/>
                <w:szCs w:val="16"/>
              </w:rPr>
              <w:t>16.22.0</w:t>
            </w:r>
          </w:p>
        </w:tc>
        <w:tc>
          <w:tcPr>
            <w:tcW w:w="758" w:type="dxa"/>
          </w:tcPr>
          <w:p w14:paraId="60077BCF" w14:textId="77777777" w:rsidR="00560D56" w:rsidRDefault="00560D56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A259409" w14:textId="77777777" w:rsidR="00560D56" w:rsidRDefault="00560D56" w:rsidP="00284803">
            <w:r>
              <w:rPr>
                <w:sz w:val="16"/>
                <w:szCs w:val="16"/>
              </w:rPr>
              <w:t>R4-2500356</w:t>
            </w:r>
          </w:p>
        </w:tc>
        <w:tc>
          <w:tcPr>
            <w:tcW w:w="1597" w:type="dxa"/>
          </w:tcPr>
          <w:p w14:paraId="2EACDCF6" w14:textId="77777777" w:rsidR="00560D56" w:rsidRDefault="00560D56" w:rsidP="0028480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8A58BFB" w14:textId="77777777" w:rsidR="00560D56" w:rsidRDefault="00560D56" w:rsidP="00284803">
            <w:r>
              <w:rPr>
                <w:sz w:val="16"/>
                <w:szCs w:val="16"/>
              </w:rPr>
              <w:t>LTE_CA_R15_2DL1UL</w:t>
            </w:r>
          </w:p>
        </w:tc>
        <w:tc>
          <w:tcPr>
            <w:tcW w:w="2323" w:type="dxa"/>
          </w:tcPr>
          <w:p w14:paraId="41F7E204" w14:textId="77777777" w:rsidR="00560D56" w:rsidRDefault="00560D56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A69861" w14:textId="77777777" w:rsidR="00560D56" w:rsidRDefault="00560D56" w:rsidP="00284803">
            <w:pPr>
              <w:rPr>
                <w:sz w:val="16"/>
                <w:szCs w:val="16"/>
              </w:rPr>
            </w:pPr>
          </w:p>
        </w:tc>
      </w:tr>
      <w:tr w:rsidR="00560D56" w14:paraId="11F3D674" w14:textId="77777777" w:rsidTr="00284803">
        <w:tc>
          <w:tcPr>
            <w:tcW w:w="879" w:type="dxa"/>
          </w:tcPr>
          <w:p w14:paraId="76941393" w14:textId="77777777" w:rsidR="00560D56" w:rsidRDefault="00560D56" w:rsidP="00284803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29BFF413" w14:textId="77777777" w:rsidR="00560D56" w:rsidRDefault="00560D56" w:rsidP="00284803">
            <w:r>
              <w:rPr>
                <w:sz w:val="16"/>
                <w:szCs w:val="16"/>
              </w:rPr>
              <w:t>6086</w:t>
            </w:r>
          </w:p>
        </w:tc>
        <w:tc>
          <w:tcPr>
            <w:tcW w:w="517" w:type="dxa"/>
          </w:tcPr>
          <w:p w14:paraId="4403588A" w14:textId="77777777" w:rsidR="00560D56" w:rsidRDefault="00560D56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688597" w14:textId="77777777" w:rsidR="00560D56" w:rsidRDefault="00560D56" w:rsidP="00284803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77D9DB6D" w14:textId="77777777" w:rsidR="00560D56" w:rsidRDefault="00560D56" w:rsidP="00284803">
            <w:r>
              <w:rPr>
                <w:sz w:val="16"/>
                <w:szCs w:val="16"/>
              </w:rPr>
              <w:t>CR 36.101 Correction of CA_40-42 R15</w:t>
            </w:r>
          </w:p>
        </w:tc>
        <w:tc>
          <w:tcPr>
            <w:tcW w:w="517" w:type="dxa"/>
          </w:tcPr>
          <w:p w14:paraId="7BC3E22D" w14:textId="77777777" w:rsidR="00560D56" w:rsidRDefault="00560D56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C8C2AC" w14:textId="77777777" w:rsidR="00560D56" w:rsidRDefault="00560D56" w:rsidP="00284803">
            <w:r>
              <w:rPr>
                <w:sz w:val="16"/>
                <w:szCs w:val="16"/>
              </w:rPr>
              <w:t>15.24.0</w:t>
            </w:r>
          </w:p>
        </w:tc>
        <w:tc>
          <w:tcPr>
            <w:tcW w:w="758" w:type="dxa"/>
          </w:tcPr>
          <w:p w14:paraId="44E110BC" w14:textId="77777777" w:rsidR="00560D56" w:rsidRDefault="00560D56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94BC462" w14:textId="77777777" w:rsidR="00560D56" w:rsidRDefault="00560D56" w:rsidP="00284803">
            <w:r>
              <w:rPr>
                <w:sz w:val="16"/>
                <w:szCs w:val="16"/>
              </w:rPr>
              <w:t>R4-2500357</w:t>
            </w:r>
          </w:p>
        </w:tc>
        <w:tc>
          <w:tcPr>
            <w:tcW w:w="1597" w:type="dxa"/>
          </w:tcPr>
          <w:p w14:paraId="3AB98D0A" w14:textId="77777777" w:rsidR="00560D56" w:rsidRDefault="00560D56" w:rsidP="0028480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B647D44" w14:textId="77777777" w:rsidR="00560D56" w:rsidRDefault="00560D56" w:rsidP="00284803">
            <w:r>
              <w:rPr>
                <w:sz w:val="16"/>
                <w:szCs w:val="16"/>
              </w:rPr>
              <w:t>LTE_CA_R15_2DL1UL</w:t>
            </w:r>
          </w:p>
        </w:tc>
        <w:tc>
          <w:tcPr>
            <w:tcW w:w="2323" w:type="dxa"/>
          </w:tcPr>
          <w:p w14:paraId="5926823A" w14:textId="77777777" w:rsidR="00560D56" w:rsidRDefault="00560D56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5ED3E5" w14:textId="77777777" w:rsidR="00560D56" w:rsidRDefault="00560D56" w:rsidP="00284803">
            <w:pPr>
              <w:rPr>
                <w:sz w:val="16"/>
                <w:szCs w:val="16"/>
              </w:rPr>
            </w:pPr>
          </w:p>
        </w:tc>
      </w:tr>
    </w:tbl>
    <w:p w14:paraId="4E1ABB41" w14:textId="77777777" w:rsidR="00CB7457" w:rsidRDefault="00CB7457" w:rsidP="002E1DA8"/>
    <w:p w14:paraId="363FF248" w14:textId="3FE5F39F" w:rsidR="000E7834" w:rsidRDefault="00743132" w:rsidP="00512C52">
      <w:pPr>
        <w:pStyle w:val="Heading2"/>
        <w:rPr>
          <w:rFonts w:cs="Arial"/>
          <w:noProof/>
        </w:rPr>
      </w:pPr>
      <w:r w:rsidRPr="00743132">
        <w:rPr>
          <w:noProof/>
        </w:rPr>
        <w:lastRenderedPageBreak/>
        <w:t>RP-250579</w:t>
      </w:r>
    </w:p>
    <w:p w14:paraId="4E3E8441" w14:textId="2F9D7FA8" w:rsidR="000E7834" w:rsidRPr="004347C0" w:rsidRDefault="000E7834" w:rsidP="000E783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C22DB5" w:rsidRPr="00C22DB5">
        <w:rPr>
          <w:rFonts w:ascii="Arial" w:hAnsi="Arial" w:cs="Arial"/>
          <w:b/>
          <w:bCs/>
        </w:rPr>
        <w:t>RAN4 CRs to Maintenance for Closed WIs/SIs for REL-17 and earlier - Batch 2</w:t>
      </w:r>
    </w:p>
    <w:p w14:paraId="4F64921F" w14:textId="77777777" w:rsidR="000E7834" w:rsidRPr="004347C0" w:rsidRDefault="000E7834" w:rsidP="000E783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1B51178B" w14:textId="77777777" w:rsidR="00C41923" w:rsidRDefault="00C41923" w:rsidP="00C41923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862E0" w:rsidRPr="004E535C" w14:paraId="7B95175A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5DF1112" w14:textId="77777777" w:rsidR="00A862E0" w:rsidRPr="00BF1EB6" w:rsidRDefault="00A862E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99EA047" w14:textId="77777777" w:rsidR="00A862E0" w:rsidRPr="00BF1EB6" w:rsidRDefault="00A862E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5779B3C" w14:textId="77777777" w:rsidR="00A862E0" w:rsidRPr="00BF1EB6" w:rsidRDefault="00A862E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88B25AA" w14:textId="77777777" w:rsidR="00A862E0" w:rsidRPr="00BF1EB6" w:rsidRDefault="00A862E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D30AE92" w14:textId="77777777" w:rsidR="00A862E0" w:rsidRPr="00BF1EB6" w:rsidRDefault="00A862E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FA5D947" w14:textId="77777777" w:rsidR="00A862E0" w:rsidRPr="00BF1EB6" w:rsidRDefault="00A862E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88D4226" w14:textId="77777777" w:rsidR="00A862E0" w:rsidRPr="00BF1EB6" w:rsidRDefault="00A862E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E2F7EFA" w14:textId="77777777" w:rsidR="00A862E0" w:rsidRPr="00BF1EB6" w:rsidRDefault="00A862E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F270820" w14:textId="77777777" w:rsidR="00A862E0" w:rsidRPr="00BF1EB6" w:rsidRDefault="00A862E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76F7C28" w14:textId="77777777" w:rsidR="00A862E0" w:rsidRPr="00BF1EB6" w:rsidRDefault="00A862E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AFADDC6" w14:textId="77777777" w:rsidR="00A862E0" w:rsidRPr="00BF1EB6" w:rsidRDefault="00A862E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51AED91" w14:textId="77777777" w:rsidR="00A862E0" w:rsidRPr="00BF1EB6" w:rsidRDefault="00A862E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518983C" w14:textId="77777777" w:rsidR="00A862E0" w:rsidRPr="00BF1EB6" w:rsidRDefault="00A862E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862E0" w14:paraId="117B1D64" w14:textId="77777777" w:rsidTr="00284803">
        <w:tc>
          <w:tcPr>
            <w:tcW w:w="879" w:type="dxa"/>
          </w:tcPr>
          <w:p w14:paraId="21ADC491" w14:textId="77777777" w:rsidR="00A862E0" w:rsidRDefault="00A862E0" w:rsidP="0028480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25AC5AB" w14:textId="77777777" w:rsidR="00A862E0" w:rsidRDefault="00A862E0" w:rsidP="00284803">
            <w:r>
              <w:rPr>
                <w:sz w:val="16"/>
                <w:szCs w:val="16"/>
              </w:rPr>
              <w:t>1361</w:t>
            </w:r>
          </w:p>
        </w:tc>
        <w:tc>
          <w:tcPr>
            <w:tcW w:w="517" w:type="dxa"/>
          </w:tcPr>
          <w:p w14:paraId="0F5E068B" w14:textId="77777777" w:rsidR="00A862E0" w:rsidRDefault="00A862E0" w:rsidP="00284803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52DB8AC" w14:textId="77777777" w:rsidR="00A862E0" w:rsidRDefault="00A862E0" w:rsidP="00284803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6125E79" w14:textId="77777777" w:rsidR="00A862E0" w:rsidRDefault="00A862E0" w:rsidP="00284803">
            <w:r>
              <w:rPr>
                <w:sz w:val="16"/>
                <w:szCs w:val="16"/>
              </w:rPr>
              <w:t>CR for TS 38.101-3 to correct Test BW configuration of DC_5A-7A_n78A MSD</w:t>
            </w:r>
          </w:p>
        </w:tc>
        <w:tc>
          <w:tcPr>
            <w:tcW w:w="517" w:type="dxa"/>
          </w:tcPr>
          <w:p w14:paraId="69BF2670" w14:textId="77777777" w:rsidR="00A862E0" w:rsidRDefault="00A862E0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3298C3" w14:textId="77777777" w:rsidR="00A862E0" w:rsidRDefault="00A862E0" w:rsidP="00284803">
            <w:r>
              <w:rPr>
                <w:sz w:val="16"/>
                <w:szCs w:val="16"/>
              </w:rPr>
              <w:t>15.27.0</w:t>
            </w:r>
          </w:p>
        </w:tc>
        <w:tc>
          <w:tcPr>
            <w:tcW w:w="758" w:type="dxa"/>
          </w:tcPr>
          <w:p w14:paraId="611B5744" w14:textId="77777777" w:rsidR="00A862E0" w:rsidRDefault="00A862E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0EFB127" w14:textId="77777777" w:rsidR="00A862E0" w:rsidRDefault="00A862E0" w:rsidP="00284803">
            <w:r>
              <w:rPr>
                <w:sz w:val="16"/>
                <w:szCs w:val="16"/>
              </w:rPr>
              <w:t>R4-2503029</w:t>
            </w:r>
          </w:p>
        </w:tc>
        <w:tc>
          <w:tcPr>
            <w:tcW w:w="1597" w:type="dxa"/>
          </w:tcPr>
          <w:p w14:paraId="366C2320" w14:textId="77777777" w:rsidR="00A862E0" w:rsidRDefault="00A862E0" w:rsidP="00284803">
            <w:r>
              <w:rPr>
                <w:sz w:val="16"/>
                <w:szCs w:val="16"/>
              </w:rPr>
              <w:t>Samsung, Anritsu</w:t>
            </w:r>
          </w:p>
        </w:tc>
        <w:tc>
          <w:tcPr>
            <w:tcW w:w="1122" w:type="dxa"/>
          </w:tcPr>
          <w:p w14:paraId="6D8C4323" w14:textId="77777777" w:rsidR="00A862E0" w:rsidRDefault="00A862E0" w:rsidP="00284803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38F87E9D" w14:textId="77777777" w:rsidR="00A862E0" w:rsidRDefault="00A862E0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1E3244" w14:textId="77777777" w:rsidR="00A862E0" w:rsidRDefault="00A862E0" w:rsidP="00284803">
            <w:pPr>
              <w:rPr>
                <w:sz w:val="16"/>
                <w:szCs w:val="16"/>
              </w:rPr>
            </w:pPr>
          </w:p>
        </w:tc>
      </w:tr>
      <w:tr w:rsidR="00A862E0" w14:paraId="590DCA98" w14:textId="77777777" w:rsidTr="00284803">
        <w:tc>
          <w:tcPr>
            <w:tcW w:w="879" w:type="dxa"/>
          </w:tcPr>
          <w:p w14:paraId="3B235221" w14:textId="77777777" w:rsidR="00A862E0" w:rsidRDefault="00A862E0" w:rsidP="0028480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5129CCB" w14:textId="77777777" w:rsidR="00A862E0" w:rsidRDefault="00A862E0" w:rsidP="00284803">
            <w:r>
              <w:rPr>
                <w:sz w:val="16"/>
                <w:szCs w:val="16"/>
              </w:rPr>
              <w:t>1362</w:t>
            </w:r>
          </w:p>
        </w:tc>
        <w:tc>
          <w:tcPr>
            <w:tcW w:w="517" w:type="dxa"/>
          </w:tcPr>
          <w:p w14:paraId="46160BA9" w14:textId="77777777" w:rsidR="00A862E0" w:rsidRDefault="00A862E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CA2C28" w14:textId="77777777" w:rsidR="00A862E0" w:rsidRDefault="00A862E0" w:rsidP="0028480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50CEB9A" w14:textId="77777777" w:rsidR="00A862E0" w:rsidRDefault="00A862E0" w:rsidP="00284803">
            <w:r>
              <w:rPr>
                <w:sz w:val="16"/>
                <w:szCs w:val="16"/>
              </w:rPr>
              <w:t>CR for TS 38.101-3 to correct Test BW configuration of DC_5A-7A_n78A MSD</w:t>
            </w:r>
          </w:p>
        </w:tc>
        <w:tc>
          <w:tcPr>
            <w:tcW w:w="517" w:type="dxa"/>
          </w:tcPr>
          <w:p w14:paraId="7BB72A17" w14:textId="77777777" w:rsidR="00A862E0" w:rsidRDefault="00A862E0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CD6A892" w14:textId="77777777" w:rsidR="00A862E0" w:rsidRDefault="00A862E0" w:rsidP="00284803">
            <w:r>
              <w:rPr>
                <w:sz w:val="16"/>
                <w:szCs w:val="16"/>
              </w:rPr>
              <w:t>16.22.0</w:t>
            </w:r>
          </w:p>
        </w:tc>
        <w:tc>
          <w:tcPr>
            <w:tcW w:w="758" w:type="dxa"/>
          </w:tcPr>
          <w:p w14:paraId="120DB864" w14:textId="77777777" w:rsidR="00A862E0" w:rsidRDefault="00A862E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3679584" w14:textId="77777777" w:rsidR="00A862E0" w:rsidRDefault="00A862E0" w:rsidP="00284803">
            <w:r>
              <w:rPr>
                <w:sz w:val="16"/>
                <w:szCs w:val="16"/>
              </w:rPr>
              <w:t>R4-2501817</w:t>
            </w:r>
          </w:p>
        </w:tc>
        <w:tc>
          <w:tcPr>
            <w:tcW w:w="1597" w:type="dxa"/>
          </w:tcPr>
          <w:p w14:paraId="27DFC3D8" w14:textId="77777777" w:rsidR="00A862E0" w:rsidRDefault="00A862E0" w:rsidP="00284803">
            <w:r>
              <w:rPr>
                <w:sz w:val="16"/>
                <w:szCs w:val="16"/>
              </w:rPr>
              <w:t>Samsung, Anritsu</w:t>
            </w:r>
          </w:p>
        </w:tc>
        <w:tc>
          <w:tcPr>
            <w:tcW w:w="1122" w:type="dxa"/>
          </w:tcPr>
          <w:p w14:paraId="4E68F59B" w14:textId="77777777" w:rsidR="00A862E0" w:rsidRDefault="00A862E0" w:rsidP="00284803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BA327BB" w14:textId="77777777" w:rsidR="00A862E0" w:rsidRDefault="00A862E0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D380468" w14:textId="77777777" w:rsidR="00A862E0" w:rsidRDefault="00A862E0" w:rsidP="00284803">
            <w:pPr>
              <w:rPr>
                <w:sz w:val="16"/>
                <w:szCs w:val="16"/>
              </w:rPr>
            </w:pPr>
          </w:p>
        </w:tc>
      </w:tr>
      <w:tr w:rsidR="00A862E0" w14:paraId="56AC5A4C" w14:textId="77777777" w:rsidTr="00284803">
        <w:tc>
          <w:tcPr>
            <w:tcW w:w="879" w:type="dxa"/>
          </w:tcPr>
          <w:p w14:paraId="012207A2" w14:textId="77777777" w:rsidR="00A862E0" w:rsidRDefault="00A862E0" w:rsidP="0028480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118B803C" w14:textId="77777777" w:rsidR="00A862E0" w:rsidRDefault="00A862E0" w:rsidP="00284803">
            <w:r>
              <w:rPr>
                <w:sz w:val="16"/>
                <w:szCs w:val="16"/>
              </w:rPr>
              <w:t>1363</w:t>
            </w:r>
          </w:p>
        </w:tc>
        <w:tc>
          <w:tcPr>
            <w:tcW w:w="517" w:type="dxa"/>
          </w:tcPr>
          <w:p w14:paraId="2FC341FC" w14:textId="77777777" w:rsidR="00A862E0" w:rsidRDefault="00A862E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C72AC3" w14:textId="77777777" w:rsidR="00A862E0" w:rsidRDefault="00A862E0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C0649A" w14:textId="77777777" w:rsidR="00A862E0" w:rsidRDefault="00A862E0" w:rsidP="00284803">
            <w:r>
              <w:rPr>
                <w:sz w:val="16"/>
                <w:szCs w:val="16"/>
              </w:rPr>
              <w:t>CR for TS 38.101-3 to correct Test BW configuration of DC_5A-7A_n78A MSD</w:t>
            </w:r>
          </w:p>
        </w:tc>
        <w:tc>
          <w:tcPr>
            <w:tcW w:w="517" w:type="dxa"/>
          </w:tcPr>
          <w:p w14:paraId="26E03D71" w14:textId="77777777" w:rsidR="00A862E0" w:rsidRDefault="00A862E0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3A1D532" w14:textId="77777777" w:rsidR="00A862E0" w:rsidRDefault="00A862E0" w:rsidP="00284803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727C9B07" w14:textId="77777777" w:rsidR="00A862E0" w:rsidRDefault="00A862E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15460C4" w14:textId="77777777" w:rsidR="00A862E0" w:rsidRDefault="00A862E0" w:rsidP="00284803">
            <w:r>
              <w:rPr>
                <w:sz w:val="16"/>
                <w:szCs w:val="16"/>
              </w:rPr>
              <w:t>R4-2501818</w:t>
            </w:r>
          </w:p>
        </w:tc>
        <w:tc>
          <w:tcPr>
            <w:tcW w:w="1597" w:type="dxa"/>
          </w:tcPr>
          <w:p w14:paraId="0D11178C" w14:textId="77777777" w:rsidR="00A862E0" w:rsidRDefault="00A862E0" w:rsidP="00284803">
            <w:r>
              <w:rPr>
                <w:sz w:val="16"/>
                <w:szCs w:val="16"/>
              </w:rPr>
              <w:t>Samsung, Anritsu</w:t>
            </w:r>
          </w:p>
        </w:tc>
        <w:tc>
          <w:tcPr>
            <w:tcW w:w="1122" w:type="dxa"/>
          </w:tcPr>
          <w:p w14:paraId="63C10F41" w14:textId="77777777" w:rsidR="00A862E0" w:rsidRDefault="00A862E0" w:rsidP="00284803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0730FB4" w14:textId="77777777" w:rsidR="00A862E0" w:rsidRDefault="00A862E0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2E0CC2" w14:textId="77777777" w:rsidR="00A862E0" w:rsidRDefault="00A862E0" w:rsidP="00284803">
            <w:pPr>
              <w:rPr>
                <w:sz w:val="16"/>
                <w:szCs w:val="16"/>
              </w:rPr>
            </w:pPr>
          </w:p>
        </w:tc>
      </w:tr>
      <w:tr w:rsidR="00A862E0" w14:paraId="1D13653B" w14:textId="77777777" w:rsidTr="00284803">
        <w:tc>
          <w:tcPr>
            <w:tcW w:w="879" w:type="dxa"/>
          </w:tcPr>
          <w:p w14:paraId="2D110986" w14:textId="77777777" w:rsidR="00A862E0" w:rsidRDefault="00A862E0" w:rsidP="0028480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1A73373" w14:textId="77777777" w:rsidR="00A862E0" w:rsidRDefault="00A862E0" w:rsidP="00284803">
            <w:r>
              <w:rPr>
                <w:sz w:val="16"/>
                <w:szCs w:val="16"/>
              </w:rPr>
              <w:t>1364</w:t>
            </w:r>
          </w:p>
        </w:tc>
        <w:tc>
          <w:tcPr>
            <w:tcW w:w="517" w:type="dxa"/>
          </w:tcPr>
          <w:p w14:paraId="066D671F" w14:textId="77777777" w:rsidR="00A862E0" w:rsidRDefault="00A862E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19C769" w14:textId="77777777" w:rsidR="00A862E0" w:rsidRDefault="00A862E0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E03E07E" w14:textId="77777777" w:rsidR="00A862E0" w:rsidRDefault="00A862E0" w:rsidP="00284803">
            <w:r>
              <w:rPr>
                <w:sz w:val="16"/>
                <w:szCs w:val="16"/>
              </w:rPr>
              <w:t>CR for TS 38.101-3 to correct Test BW configuration of DC_5A-7A_n78A MSD</w:t>
            </w:r>
          </w:p>
        </w:tc>
        <w:tc>
          <w:tcPr>
            <w:tcW w:w="517" w:type="dxa"/>
          </w:tcPr>
          <w:p w14:paraId="65C8180D" w14:textId="77777777" w:rsidR="00A862E0" w:rsidRDefault="00A862E0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84F9DDA" w14:textId="77777777" w:rsidR="00A862E0" w:rsidRDefault="00A862E0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31677E60" w14:textId="77777777" w:rsidR="00A862E0" w:rsidRDefault="00A862E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A67FBF8" w14:textId="77777777" w:rsidR="00A862E0" w:rsidRDefault="00A862E0" w:rsidP="00284803">
            <w:r>
              <w:rPr>
                <w:sz w:val="16"/>
                <w:szCs w:val="16"/>
              </w:rPr>
              <w:t>R4-2501819</w:t>
            </w:r>
          </w:p>
        </w:tc>
        <w:tc>
          <w:tcPr>
            <w:tcW w:w="1597" w:type="dxa"/>
          </w:tcPr>
          <w:p w14:paraId="323A43CB" w14:textId="77777777" w:rsidR="00A862E0" w:rsidRDefault="00A862E0" w:rsidP="00284803">
            <w:r>
              <w:rPr>
                <w:sz w:val="16"/>
                <w:szCs w:val="16"/>
              </w:rPr>
              <w:t>Samsung, Anritsu</w:t>
            </w:r>
          </w:p>
        </w:tc>
        <w:tc>
          <w:tcPr>
            <w:tcW w:w="1122" w:type="dxa"/>
          </w:tcPr>
          <w:p w14:paraId="00478F67" w14:textId="77777777" w:rsidR="00A862E0" w:rsidRDefault="00A862E0" w:rsidP="00284803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4550EED" w14:textId="77777777" w:rsidR="00A862E0" w:rsidRDefault="00A862E0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2A6FE4" w14:textId="77777777" w:rsidR="00A862E0" w:rsidRDefault="00A862E0" w:rsidP="00284803">
            <w:pPr>
              <w:rPr>
                <w:sz w:val="16"/>
                <w:szCs w:val="16"/>
              </w:rPr>
            </w:pPr>
          </w:p>
        </w:tc>
      </w:tr>
      <w:tr w:rsidR="00A862E0" w14:paraId="4A68AB26" w14:textId="77777777" w:rsidTr="00284803">
        <w:tc>
          <w:tcPr>
            <w:tcW w:w="879" w:type="dxa"/>
          </w:tcPr>
          <w:p w14:paraId="0C1F5563" w14:textId="77777777" w:rsidR="00A862E0" w:rsidRDefault="00A862E0" w:rsidP="0028480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91B7F59" w14:textId="77777777" w:rsidR="00A862E0" w:rsidRDefault="00A862E0" w:rsidP="00284803">
            <w:r>
              <w:rPr>
                <w:sz w:val="16"/>
                <w:szCs w:val="16"/>
              </w:rPr>
              <w:t>1365</w:t>
            </w:r>
          </w:p>
        </w:tc>
        <w:tc>
          <w:tcPr>
            <w:tcW w:w="517" w:type="dxa"/>
          </w:tcPr>
          <w:p w14:paraId="1EF13EA5" w14:textId="77777777" w:rsidR="00A862E0" w:rsidRDefault="00A862E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FCF418" w14:textId="77777777" w:rsidR="00A862E0" w:rsidRDefault="00A862E0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E2D0061" w14:textId="77777777" w:rsidR="00A862E0" w:rsidRDefault="00A862E0" w:rsidP="00284803">
            <w:r>
              <w:rPr>
                <w:sz w:val="16"/>
                <w:szCs w:val="16"/>
              </w:rPr>
              <w:t>CR for TS 38.101-3 to correct Test BW configuration of DC_5A-7A_n78A MSD</w:t>
            </w:r>
          </w:p>
        </w:tc>
        <w:tc>
          <w:tcPr>
            <w:tcW w:w="517" w:type="dxa"/>
          </w:tcPr>
          <w:p w14:paraId="0F7463E8" w14:textId="77777777" w:rsidR="00A862E0" w:rsidRDefault="00A862E0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F296683" w14:textId="77777777" w:rsidR="00A862E0" w:rsidRDefault="00A862E0" w:rsidP="0028480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724EA85F" w14:textId="77777777" w:rsidR="00A862E0" w:rsidRDefault="00A862E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E9E3D38" w14:textId="77777777" w:rsidR="00A862E0" w:rsidRDefault="00A862E0" w:rsidP="00284803">
            <w:r>
              <w:rPr>
                <w:sz w:val="16"/>
                <w:szCs w:val="16"/>
              </w:rPr>
              <w:t>R4-2501820</w:t>
            </w:r>
          </w:p>
        </w:tc>
        <w:tc>
          <w:tcPr>
            <w:tcW w:w="1597" w:type="dxa"/>
          </w:tcPr>
          <w:p w14:paraId="279F7F29" w14:textId="77777777" w:rsidR="00A862E0" w:rsidRDefault="00A862E0" w:rsidP="00284803">
            <w:r>
              <w:rPr>
                <w:sz w:val="16"/>
                <w:szCs w:val="16"/>
              </w:rPr>
              <w:t>Samsung, Anritsu</w:t>
            </w:r>
          </w:p>
        </w:tc>
        <w:tc>
          <w:tcPr>
            <w:tcW w:w="1122" w:type="dxa"/>
          </w:tcPr>
          <w:p w14:paraId="2CDE1E5D" w14:textId="77777777" w:rsidR="00A862E0" w:rsidRDefault="00A862E0" w:rsidP="00284803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03FA0C9" w14:textId="77777777" w:rsidR="00A862E0" w:rsidRDefault="00A862E0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083868" w14:textId="77777777" w:rsidR="00A862E0" w:rsidRDefault="00A862E0" w:rsidP="00284803">
            <w:pPr>
              <w:rPr>
                <w:sz w:val="16"/>
                <w:szCs w:val="16"/>
              </w:rPr>
            </w:pPr>
          </w:p>
        </w:tc>
      </w:tr>
      <w:tr w:rsidR="00A862E0" w14:paraId="1C798BC8" w14:textId="77777777" w:rsidTr="00284803">
        <w:tc>
          <w:tcPr>
            <w:tcW w:w="879" w:type="dxa"/>
          </w:tcPr>
          <w:p w14:paraId="2C7AA194" w14:textId="77777777" w:rsidR="00A862E0" w:rsidRDefault="00A862E0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7957D42" w14:textId="77777777" w:rsidR="00A862E0" w:rsidRDefault="00A862E0" w:rsidP="00284803">
            <w:r>
              <w:rPr>
                <w:sz w:val="16"/>
                <w:szCs w:val="16"/>
              </w:rPr>
              <w:t>5238</w:t>
            </w:r>
          </w:p>
        </w:tc>
        <w:tc>
          <w:tcPr>
            <w:tcW w:w="517" w:type="dxa"/>
          </w:tcPr>
          <w:p w14:paraId="3CF34CA8" w14:textId="77777777" w:rsidR="00A862E0" w:rsidRDefault="00A862E0" w:rsidP="00284803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5CD09049" w14:textId="77777777" w:rsidR="00A862E0" w:rsidRDefault="00A862E0" w:rsidP="00284803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483C36C2" w14:textId="77777777" w:rsidR="00A862E0" w:rsidRDefault="00A862E0" w:rsidP="00284803">
            <w:r>
              <w:rPr>
                <w:sz w:val="16"/>
                <w:szCs w:val="16"/>
              </w:rPr>
              <w:t>(NR_newRAT-Core) CR for RRM measurement on deactivated SCC - R15</w:t>
            </w:r>
          </w:p>
        </w:tc>
        <w:tc>
          <w:tcPr>
            <w:tcW w:w="517" w:type="dxa"/>
          </w:tcPr>
          <w:p w14:paraId="490D7C14" w14:textId="77777777" w:rsidR="00A862E0" w:rsidRDefault="00A862E0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55DEFAC" w14:textId="77777777" w:rsidR="00A862E0" w:rsidRDefault="00A862E0" w:rsidP="00284803">
            <w:r>
              <w:rPr>
                <w:sz w:val="16"/>
                <w:szCs w:val="16"/>
              </w:rPr>
              <w:t>15.28.0</w:t>
            </w:r>
          </w:p>
        </w:tc>
        <w:tc>
          <w:tcPr>
            <w:tcW w:w="758" w:type="dxa"/>
          </w:tcPr>
          <w:p w14:paraId="1FC05C3F" w14:textId="77777777" w:rsidR="00A862E0" w:rsidRDefault="00A862E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19FB0A8" w14:textId="77777777" w:rsidR="00A862E0" w:rsidRDefault="00A862E0" w:rsidP="00284803">
            <w:r>
              <w:rPr>
                <w:sz w:val="16"/>
                <w:szCs w:val="16"/>
              </w:rPr>
              <w:t>R4-2502696</w:t>
            </w:r>
          </w:p>
        </w:tc>
        <w:tc>
          <w:tcPr>
            <w:tcW w:w="1597" w:type="dxa"/>
          </w:tcPr>
          <w:p w14:paraId="5648F9B7" w14:textId="77777777" w:rsidR="00A862E0" w:rsidRDefault="00A862E0" w:rsidP="00284803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8A0D5C5" w14:textId="77777777" w:rsidR="00A862E0" w:rsidRDefault="00A862E0" w:rsidP="00284803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5D35BCCF" w14:textId="77777777" w:rsidR="00A862E0" w:rsidRDefault="00A862E0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992DA8" w14:textId="77777777" w:rsidR="00A862E0" w:rsidRDefault="00A862E0" w:rsidP="00284803">
            <w:pPr>
              <w:rPr>
                <w:sz w:val="16"/>
                <w:szCs w:val="16"/>
              </w:rPr>
            </w:pPr>
          </w:p>
        </w:tc>
      </w:tr>
      <w:tr w:rsidR="00A862E0" w14:paraId="581E2950" w14:textId="77777777" w:rsidTr="00284803">
        <w:tc>
          <w:tcPr>
            <w:tcW w:w="879" w:type="dxa"/>
          </w:tcPr>
          <w:p w14:paraId="7DF433F8" w14:textId="77777777" w:rsidR="00A862E0" w:rsidRDefault="00A862E0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C7AB9C4" w14:textId="77777777" w:rsidR="00A862E0" w:rsidRDefault="00A862E0" w:rsidP="00284803">
            <w:r>
              <w:rPr>
                <w:sz w:val="16"/>
                <w:szCs w:val="16"/>
              </w:rPr>
              <w:t>5239</w:t>
            </w:r>
          </w:p>
        </w:tc>
        <w:tc>
          <w:tcPr>
            <w:tcW w:w="517" w:type="dxa"/>
          </w:tcPr>
          <w:p w14:paraId="2B3553AB" w14:textId="77777777" w:rsidR="00A862E0" w:rsidRDefault="00A862E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D79B31" w14:textId="77777777" w:rsidR="00A862E0" w:rsidRDefault="00A862E0" w:rsidP="0028480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56978FF" w14:textId="77777777" w:rsidR="00A862E0" w:rsidRDefault="00A862E0" w:rsidP="00284803">
            <w:r>
              <w:rPr>
                <w:sz w:val="16"/>
                <w:szCs w:val="16"/>
              </w:rPr>
              <w:t>(NR_newRAT-Core) CR for RRM measurement on deactivated SCC - R16</w:t>
            </w:r>
          </w:p>
        </w:tc>
        <w:tc>
          <w:tcPr>
            <w:tcW w:w="517" w:type="dxa"/>
          </w:tcPr>
          <w:p w14:paraId="1A53B272" w14:textId="77777777" w:rsidR="00A862E0" w:rsidRDefault="00A862E0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F170CB" w14:textId="77777777" w:rsidR="00A862E0" w:rsidRDefault="00A862E0" w:rsidP="00284803">
            <w:r>
              <w:rPr>
                <w:sz w:val="16"/>
                <w:szCs w:val="16"/>
              </w:rPr>
              <w:t>16.22.0</w:t>
            </w:r>
          </w:p>
        </w:tc>
        <w:tc>
          <w:tcPr>
            <w:tcW w:w="758" w:type="dxa"/>
          </w:tcPr>
          <w:p w14:paraId="2480EA20" w14:textId="77777777" w:rsidR="00A862E0" w:rsidRDefault="00A862E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0A280F4" w14:textId="77777777" w:rsidR="00A862E0" w:rsidRDefault="00A862E0" w:rsidP="00284803">
            <w:r>
              <w:rPr>
                <w:sz w:val="16"/>
                <w:szCs w:val="16"/>
              </w:rPr>
              <w:t>R4-2500446</w:t>
            </w:r>
          </w:p>
        </w:tc>
        <w:tc>
          <w:tcPr>
            <w:tcW w:w="1597" w:type="dxa"/>
          </w:tcPr>
          <w:p w14:paraId="7539D45F" w14:textId="77777777" w:rsidR="00A862E0" w:rsidRDefault="00A862E0" w:rsidP="00284803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6954882" w14:textId="77777777" w:rsidR="00A862E0" w:rsidRDefault="00A862E0" w:rsidP="00284803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680B7C50" w14:textId="77777777" w:rsidR="00A862E0" w:rsidRDefault="00A862E0" w:rsidP="00284803">
            <w:r>
              <w:rPr>
                <w:sz w:val="16"/>
                <w:szCs w:val="16"/>
              </w:rPr>
              <w:t>9.2.5</w:t>
            </w:r>
          </w:p>
        </w:tc>
        <w:tc>
          <w:tcPr>
            <w:tcW w:w="998" w:type="dxa"/>
          </w:tcPr>
          <w:p w14:paraId="1BAD0825" w14:textId="77777777" w:rsidR="00A862E0" w:rsidRDefault="00A862E0" w:rsidP="0028480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A862E0" w14:paraId="2AB42B5D" w14:textId="77777777" w:rsidTr="00284803">
        <w:tc>
          <w:tcPr>
            <w:tcW w:w="879" w:type="dxa"/>
          </w:tcPr>
          <w:p w14:paraId="1823D2E8" w14:textId="77777777" w:rsidR="00A862E0" w:rsidRDefault="00A862E0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15ED6E3" w14:textId="77777777" w:rsidR="00A862E0" w:rsidRDefault="00A862E0" w:rsidP="00284803">
            <w:r>
              <w:rPr>
                <w:sz w:val="16"/>
                <w:szCs w:val="16"/>
              </w:rPr>
              <w:t>5240</w:t>
            </w:r>
          </w:p>
        </w:tc>
        <w:tc>
          <w:tcPr>
            <w:tcW w:w="517" w:type="dxa"/>
          </w:tcPr>
          <w:p w14:paraId="1E669CAE" w14:textId="77777777" w:rsidR="00A862E0" w:rsidRDefault="00A862E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958D5C" w14:textId="77777777" w:rsidR="00A862E0" w:rsidRDefault="00A862E0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15CED92" w14:textId="77777777" w:rsidR="00A862E0" w:rsidRDefault="00A862E0" w:rsidP="00284803">
            <w:r>
              <w:rPr>
                <w:sz w:val="16"/>
                <w:szCs w:val="16"/>
              </w:rPr>
              <w:t>(NR_newRAT-Core) CR for RRM measurement on deactivated SCC - R17</w:t>
            </w:r>
          </w:p>
        </w:tc>
        <w:tc>
          <w:tcPr>
            <w:tcW w:w="517" w:type="dxa"/>
          </w:tcPr>
          <w:p w14:paraId="2512CA24" w14:textId="77777777" w:rsidR="00A862E0" w:rsidRDefault="00A862E0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CE18139" w14:textId="77777777" w:rsidR="00A862E0" w:rsidRDefault="00A862E0" w:rsidP="00284803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52273FBF" w14:textId="77777777" w:rsidR="00A862E0" w:rsidRDefault="00A862E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6C56CA3" w14:textId="77777777" w:rsidR="00A862E0" w:rsidRDefault="00A862E0" w:rsidP="00284803">
            <w:r>
              <w:rPr>
                <w:sz w:val="16"/>
                <w:szCs w:val="16"/>
              </w:rPr>
              <w:t>R4-2500447</w:t>
            </w:r>
          </w:p>
        </w:tc>
        <w:tc>
          <w:tcPr>
            <w:tcW w:w="1597" w:type="dxa"/>
          </w:tcPr>
          <w:p w14:paraId="1EE5726C" w14:textId="77777777" w:rsidR="00A862E0" w:rsidRDefault="00A862E0" w:rsidP="00284803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3635E77" w14:textId="77777777" w:rsidR="00A862E0" w:rsidRDefault="00A862E0" w:rsidP="00284803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762BF523" w14:textId="77777777" w:rsidR="00A862E0" w:rsidRDefault="00A862E0" w:rsidP="00284803">
            <w:r>
              <w:rPr>
                <w:sz w:val="16"/>
                <w:szCs w:val="16"/>
              </w:rPr>
              <w:t>9.2.5</w:t>
            </w:r>
          </w:p>
        </w:tc>
        <w:tc>
          <w:tcPr>
            <w:tcW w:w="998" w:type="dxa"/>
          </w:tcPr>
          <w:p w14:paraId="0F682DDD" w14:textId="77777777" w:rsidR="00A862E0" w:rsidRDefault="00A862E0" w:rsidP="0028480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A862E0" w14:paraId="5452050F" w14:textId="77777777" w:rsidTr="00284803">
        <w:tc>
          <w:tcPr>
            <w:tcW w:w="879" w:type="dxa"/>
          </w:tcPr>
          <w:p w14:paraId="5CF04B7A" w14:textId="77777777" w:rsidR="00A862E0" w:rsidRDefault="00A862E0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98C661C" w14:textId="77777777" w:rsidR="00A862E0" w:rsidRDefault="00A862E0" w:rsidP="00284803">
            <w:r>
              <w:rPr>
                <w:sz w:val="16"/>
                <w:szCs w:val="16"/>
              </w:rPr>
              <w:t>5241</w:t>
            </w:r>
          </w:p>
        </w:tc>
        <w:tc>
          <w:tcPr>
            <w:tcW w:w="517" w:type="dxa"/>
          </w:tcPr>
          <w:p w14:paraId="6A35EB07" w14:textId="77777777" w:rsidR="00A862E0" w:rsidRDefault="00A862E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8667DA" w14:textId="77777777" w:rsidR="00A862E0" w:rsidRDefault="00A862E0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C4AD6C9" w14:textId="77777777" w:rsidR="00A862E0" w:rsidRDefault="00A862E0" w:rsidP="00284803">
            <w:r>
              <w:rPr>
                <w:sz w:val="16"/>
                <w:szCs w:val="16"/>
              </w:rPr>
              <w:t>(NR_newRAT-Core) CR for RRM measurement on deactivated SCC - R18</w:t>
            </w:r>
          </w:p>
        </w:tc>
        <w:tc>
          <w:tcPr>
            <w:tcW w:w="517" w:type="dxa"/>
          </w:tcPr>
          <w:p w14:paraId="2E1EA687" w14:textId="77777777" w:rsidR="00A862E0" w:rsidRDefault="00A862E0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8E743C9" w14:textId="77777777" w:rsidR="00A862E0" w:rsidRDefault="00A862E0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0B205F72" w14:textId="77777777" w:rsidR="00A862E0" w:rsidRDefault="00A862E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3FA61B1" w14:textId="77777777" w:rsidR="00A862E0" w:rsidRDefault="00A862E0" w:rsidP="00284803">
            <w:r>
              <w:rPr>
                <w:sz w:val="16"/>
                <w:szCs w:val="16"/>
              </w:rPr>
              <w:t>R4-2500448</w:t>
            </w:r>
          </w:p>
        </w:tc>
        <w:tc>
          <w:tcPr>
            <w:tcW w:w="1597" w:type="dxa"/>
          </w:tcPr>
          <w:p w14:paraId="6782B5DD" w14:textId="77777777" w:rsidR="00A862E0" w:rsidRDefault="00A862E0" w:rsidP="00284803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C87D526" w14:textId="77777777" w:rsidR="00A862E0" w:rsidRDefault="00A862E0" w:rsidP="00284803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2208E1EE" w14:textId="77777777" w:rsidR="00A862E0" w:rsidRDefault="00A862E0" w:rsidP="00284803">
            <w:r>
              <w:rPr>
                <w:sz w:val="16"/>
                <w:szCs w:val="16"/>
              </w:rPr>
              <w:t>9.2.5</w:t>
            </w:r>
          </w:p>
        </w:tc>
        <w:tc>
          <w:tcPr>
            <w:tcW w:w="998" w:type="dxa"/>
          </w:tcPr>
          <w:p w14:paraId="49D03A1B" w14:textId="77777777" w:rsidR="00A862E0" w:rsidRDefault="00A862E0" w:rsidP="0028480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</w:tbl>
    <w:p w14:paraId="25B1177E" w14:textId="77777777" w:rsidR="00A862E0" w:rsidRDefault="00A862E0" w:rsidP="00C41923"/>
    <w:p w14:paraId="79F40C7D" w14:textId="456377D1" w:rsidR="00E144C4" w:rsidRDefault="00743132" w:rsidP="00512C52">
      <w:pPr>
        <w:pStyle w:val="Heading2"/>
        <w:rPr>
          <w:rFonts w:cs="Arial"/>
          <w:noProof/>
        </w:rPr>
      </w:pPr>
      <w:r w:rsidRPr="00743132">
        <w:rPr>
          <w:noProof/>
        </w:rPr>
        <w:lastRenderedPageBreak/>
        <w:t>RP-250580</w:t>
      </w:r>
    </w:p>
    <w:p w14:paraId="229014EB" w14:textId="249E5976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B2A06" w:rsidRPr="001B2A06">
        <w:rPr>
          <w:rFonts w:ascii="Arial" w:hAnsi="Arial" w:cs="Arial"/>
          <w:b/>
          <w:bCs/>
        </w:rPr>
        <w:t>RAN4 CRs to Maintenance for Closed WIs/SIs for REL-18 and earlier - Batch 3</w:t>
      </w:r>
    </w:p>
    <w:p w14:paraId="0C7F3871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3302EC16" w14:textId="77777777" w:rsidR="001B64CD" w:rsidRDefault="001B64CD" w:rsidP="001B64CD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677E5" w:rsidRPr="004E535C" w14:paraId="4D768118" w14:textId="77777777" w:rsidTr="00F01A8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B92B97F" w14:textId="77777777" w:rsidR="009677E5" w:rsidRPr="00BF1EB6" w:rsidRDefault="009677E5" w:rsidP="00F01A8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E2F077" w14:textId="77777777" w:rsidR="009677E5" w:rsidRPr="00BF1EB6" w:rsidRDefault="009677E5" w:rsidP="00F01A8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B2FC8F8" w14:textId="77777777" w:rsidR="009677E5" w:rsidRPr="00BF1EB6" w:rsidRDefault="009677E5" w:rsidP="00F01A8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3D8D5D" w14:textId="77777777" w:rsidR="009677E5" w:rsidRPr="00BF1EB6" w:rsidRDefault="009677E5" w:rsidP="00F01A8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B64F643" w14:textId="77777777" w:rsidR="009677E5" w:rsidRPr="00BF1EB6" w:rsidRDefault="009677E5" w:rsidP="00F01A8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B483B23" w14:textId="77777777" w:rsidR="009677E5" w:rsidRPr="00BF1EB6" w:rsidRDefault="009677E5" w:rsidP="00F01A8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D117C8B" w14:textId="77777777" w:rsidR="009677E5" w:rsidRPr="00BF1EB6" w:rsidRDefault="009677E5" w:rsidP="00F01A8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2E39744" w14:textId="77777777" w:rsidR="009677E5" w:rsidRPr="00BF1EB6" w:rsidRDefault="009677E5" w:rsidP="00F01A8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02F0371" w14:textId="77777777" w:rsidR="009677E5" w:rsidRPr="00BF1EB6" w:rsidRDefault="009677E5" w:rsidP="00F01A8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6A3C3B7" w14:textId="77777777" w:rsidR="009677E5" w:rsidRPr="00BF1EB6" w:rsidRDefault="009677E5" w:rsidP="00F01A8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3983021" w14:textId="77777777" w:rsidR="009677E5" w:rsidRPr="00BF1EB6" w:rsidRDefault="009677E5" w:rsidP="00F01A8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07B2400" w14:textId="77777777" w:rsidR="009677E5" w:rsidRPr="00BF1EB6" w:rsidRDefault="009677E5" w:rsidP="00F01A8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F20EED1" w14:textId="77777777" w:rsidR="009677E5" w:rsidRPr="00BF1EB6" w:rsidRDefault="009677E5" w:rsidP="00F01A8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677E5" w14:paraId="1EBBCD0C" w14:textId="77777777" w:rsidTr="00F01A8E">
        <w:tc>
          <w:tcPr>
            <w:tcW w:w="879" w:type="dxa"/>
          </w:tcPr>
          <w:p w14:paraId="56436643" w14:textId="77777777" w:rsidR="009677E5" w:rsidRDefault="009677E5" w:rsidP="00F01A8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72B6EB6F" w14:textId="77777777" w:rsidR="009677E5" w:rsidRDefault="009677E5" w:rsidP="00F01A8E">
            <w:r>
              <w:rPr>
                <w:sz w:val="16"/>
                <w:szCs w:val="16"/>
              </w:rPr>
              <w:t>0741</w:t>
            </w:r>
          </w:p>
        </w:tc>
        <w:tc>
          <w:tcPr>
            <w:tcW w:w="517" w:type="dxa"/>
          </w:tcPr>
          <w:p w14:paraId="6E72EC05" w14:textId="77777777" w:rsidR="009677E5" w:rsidRDefault="009677E5" w:rsidP="00F01A8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D56ED5" w14:textId="77777777" w:rsidR="009677E5" w:rsidRDefault="009677E5" w:rsidP="00F01A8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C09B454" w14:textId="77777777" w:rsidR="009677E5" w:rsidRDefault="009677E5" w:rsidP="00F01A8E">
            <w:r>
              <w:rPr>
                <w:sz w:val="16"/>
                <w:szCs w:val="16"/>
              </w:rPr>
              <w:t>(NR_newRAT-Perf) CR on UE CSI requirements</w:t>
            </w:r>
          </w:p>
        </w:tc>
        <w:tc>
          <w:tcPr>
            <w:tcW w:w="517" w:type="dxa"/>
          </w:tcPr>
          <w:p w14:paraId="3B57B0EA" w14:textId="77777777" w:rsidR="009677E5" w:rsidRDefault="009677E5" w:rsidP="00F01A8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2AD5E7" w14:textId="77777777" w:rsidR="009677E5" w:rsidRDefault="009677E5" w:rsidP="00F01A8E">
            <w:r>
              <w:rPr>
                <w:sz w:val="16"/>
                <w:szCs w:val="16"/>
              </w:rPr>
              <w:t>15.24.0</w:t>
            </w:r>
          </w:p>
        </w:tc>
        <w:tc>
          <w:tcPr>
            <w:tcW w:w="758" w:type="dxa"/>
          </w:tcPr>
          <w:p w14:paraId="3C5CD10A" w14:textId="77777777" w:rsidR="009677E5" w:rsidRDefault="009677E5" w:rsidP="00F01A8E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FCC4978" w14:textId="77777777" w:rsidR="009677E5" w:rsidRDefault="009677E5" w:rsidP="00F01A8E">
            <w:r>
              <w:rPr>
                <w:sz w:val="16"/>
                <w:szCs w:val="16"/>
              </w:rPr>
              <w:t>R4-2502360</w:t>
            </w:r>
          </w:p>
        </w:tc>
        <w:tc>
          <w:tcPr>
            <w:tcW w:w="1597" w:type="dxa"/>
          </w:tcPr>
          <w:p w14:paraId="6B2B5C74" w14:textId="77777777" w:rsidR="009677E5" w:rsidRDefault="009677E5" w:rsidP="00F01A8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986C280" w14:textId="77777777" w:rsidR="009677E5" w:rsidRDefault="009677E5" w:rsidP="00F01A8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1E0AC26" w14:textId="77777777" w:rsidR="009677E5" w:rsidRDefault="009677E5" w:rsidP="00F01A8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390D30" w14:textId="77777777" w:rsidR="009677E5" w:rsidRDefault="009677E5" w:rsidP="00F01A8E">
            <w:pPr>
              <w:rPr>
                <w:sz w:val="16"/>
                <w:szCs w:val="16"/>
              </w:rPr>
            </w:pPr>
          </w:p>
        </w:tc>
      </w:tr>
      <w:tr w:rsidR="009677E5" w14:paraId="0B6EC26D" w14:textId="77777777" w:rsidTr="00F01A8E">
        <w:tc>
          <w:tcPr>
            <w:tcW w:w="879" w:type="dxa"/>
          </w:tcPr>
          <w:p w14:paraId="25B5FA56" w14:textId="77777777" w:rsidR="009677E5" w:rsidRDefault="009677E5" w:rsidP="00F01A8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515178D4" w14:textId="77777777" w:rsidR="009677E5" w:rsidRDefault="009677E5" w:rsidP="00F01A8E">
            <w:r>
              <w:rPr>
                <w:sz w:val="16"/>
                <w:szCs w:val="16"/>
              </w:rPr>
              <w:t>0742</w:t>
            </w:r>
          </w:p>
        </w:tc>
        <w:tc>
          <w:tcPr>
            <w:tcW w:w="517" w:type="dxa"/>
          </w:tcPr>
          <w:p w14:paraId="3D9530B6" w14:textId="77777777" w:rsidR="009677E5" w:rsidRDefault="009677E5" w:rsidP="00F01A8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F7A8BD6" w14:textId="77777777" w:rsidR="009677E5" w:rsidRDefault="009677E5" w:rsidP="00F01A8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B5362CA" w14:textId="77777777" w:rsidR="009677E5" w:rsidRDefault="009677E5" w:rsidP="00F01A8E">
            <w:r>
              <w:rPr>
                <w:sz w:val="16"/>
                <w:szCs w:val="16"/>
              </w:rPr>
              <w:t>(NR_newRAT-Perf) CR on UE CSI requirements</w:t>
            </w:r>
          </w:p>
        </w:tc>
        <w:tc>
          <w:tcPr>
            <w:tcW w:w="517" w:type="dxa"/>
          </w:tcPr>
          <w:p w14:paraId="0901B541" w14:textId="77777777" w:rsidR="009677E5" w:rsidRDefault="009677E5" w:rsidP="00F01A8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193383C" w14:textId="77777777" w:rsidR="009677E5" w:rsidRDefault="009677E5" w:rsidP="00F01A8E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27E1236D" w14:textId="77777777" w:rsidR="009677E5" w:rsidRDefault="009677E5" w:rsidP="00F01A8E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318C6F9" w14:textId="77777777" w:rsidR="009677E5" w:rsidRDefault="009677E5" w:rsidP="00F01A8E">
            <w:r>
              <w:rPr>
                <w:sz w:val="16"/>
                <w:szCs w:val="16"/>
              </w:rPr>
              <w:t>R4-2501535</w:t>
            </w:r>
          </w:p>
        </w:tc>
        <w:tc>
          <w:tcPr>
            <w:tcW w:w="1597" w:type="dxa"/>
          </w:tcPr>
          <w:p w14:paraId="6895DEAD" w14:textId="77777777" w:rsidR="009677E5" w:rsidRDefault="009677E5" w:rsidP="00F01A8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88C70BC" w14:textId="77777777" w:rsidR="009677E5" w:rsidRDefault="009677E5" w:rsidP="00F01A8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ECDBDA2" w14:textId="77777777" w:rsidR="009677E5" w:rsidRDefault="009677E5" w:rsidP="00F01A8E">
            <w:r>
              <w:rPr>
                <w:sz w:val="16"/>
                <w:szCs w:val="16"/>
              </w:rPr>
              <w:t>6.3.2, 6.3.3</w:t>
            </w:r>
          </w:p>
        </w:tc>
        <w:tc>
          <w:tcPr>
            <w:tcW w:w="998" w:type="dxa"/>
          </w:tcPr>
          <w:p w14:paraId="55F0A174" w14:textId="77777777" w:rsidR="009677E5" w:rsidRDefault="009677E5" w:rsidP="00F01A8E">
            <w:r>
              <w:rPr>
                <w:sz w:val="16"/>
                <w:szCs w:val="16"/>
              </w:rPr>
              <w:t xml:space="preserve">TS/TR ... CR ... ; TS 38.521-4; TS/TR ... CR ... </w:t>
            </w:r>
          </w:p>
        </w:tc>
      </w:tr>
      <w:tr w:rsidR="009677E5" w14:paraId="0581866C" w14:textId="77777777" w:rsidTr="00F01A8E">
        <w:tc>
          <w:tcPr>
            <w:tcW w:w="879" w:type="dxa"/>
          </w:tcPr>
          <w:p w14:paraId="33257690" w14:textId="77777777" w:rsidR="009677E5" w:rsidRDefault="009677E5" w:rsidP="00F01A8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3F42372C" w14:textId="77777777" w:rsidR="009677E5" w:rsidRDefault="009677E5" w:rsidP="00F01A8E">
            <w:r>
              <w:rPr>
                <w:sz w:val="16"/>
                <w:szCs w:val="16"/>
              </w:rPr>
              <w:t>0743</w:t>
            </w:r>
          </w:p>
        </w:tc>
        <w:tc>
          <w:tcPr>
            <w:tcW w:w="517" w:type="dxa"/>
          </w:tcPr>
          <w:p w14:paraId="6A4B6A0C" w14:textId="77777777" w:rsidR="009677E5" w:rsidRDefault="009677E5" w:rsidP="00F01A8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30511B" w14:textId="77777777" w:rsidR="009677E5" w:rsidRDefault="009677E5" w:rsidP="00F01A8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AA47796" w14:textId="77777777" w:rsidR="009677E5" w:rsidRDefault="009677E5" w:rsidP="00F01A8E">
            <w:r>
              <w:rPr>
                <w:sz w:val="16"/>
                <w:szCs w:val="16"/>
              </w:rPr>
              <w:t>(NR_newRAT-Perf) CR on UE CSI requirements</w:t>
            </w:r>
          </w:p>
        </w:tc>
        <w:tc>
          <w:tcPr>
            <w:tcW w:w="517" w:type="dxa"/>
          </w:tcPr>
          <w:p w14:paraId="728C9C37" w14:textId="77777777" w:rsidR="009677E5" w:rsidRDefault="009677E5" w:rsidP="00F01A8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751EB4F" w14:textId="77777777" w:rsidR="009677E5" w:rsidRDefault="009677E5" w:rsidP="00F01A8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3CBCFCF5" w14:textId="77777777" w:rsidR="009677E5" w:rsidRDefault="009677E5" w:rsidP="00F01A8E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94112E1" w14:textId="77777777" w:rsidR="009677E5" w:rsidRDefault="009677E5" w:rsidP="00F01A8E">
            <w:r>
              <w:rPr>
                <w:sz w:val="16"/>
                <w:szCs w:val="16"/>
              </w:rPr>
              <w:t>R4-2501536</w:t>
            </w:r>
          </w:p>
        </w:tc>
        <w:tc>
          <w:tcPr>
            <w:tcW w:w="1597" w:type="dxa"/>
          </w:tcPr>
          <w:p w14:paraId="107E0D58" w14:textId="77777777" w:rsidR="009677E5" w:rsidRDefault="009677E5" w:rsidP="00F01A8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ED2A702" w14:textId="77777777" w:rsidR="009677E5" w:rsidRDefault="009677E5" w:rsidP="00F01A8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25DE0DB" w14:textId="77777777" w:rsidR="009677E5" w:rsidRDefault="009677E5" w:rsidP="00F01A8E">
            <w:r>
              <w:rPr>
                <w:sz w:val="16"/>
                <w:szCs w:val="16"/>
              </w:rPr>
              <w:t>6.3.2, 6.3.3</w:t>
            </w:r>
          </w:p>
        </w:tc>
        <w:tc>
          <w:tcPr>
            <w:tcW w:w="998" w:type="dxa"/>
          </w:tcPr>
          <w:p w14:paraId="6687DEF7" w14:textId="77777777" w:rsidR="009677E5" w:rsidRDefault="009677E5" w:rsidP="00F01A8E">
            <w:r>
              <w:rPr>
                <w:sz w:val="16"/>
                <w:szCs w:val="16"/>
              </w:rPr>
              <w:t xml:space="preserve">TS/TR ... CR ... ; TS 38.521-4; TS/TR ... CR ... </w:t>
            </w:r>
          </w:p>
        </w:tc>
      </w:tr>
      <w:tr w:rsidR="009677E5" w14:paraId="5F77DA4B" w14:textId="77777777" w:rsidTr="00F01A8E">
        <w:tc>
          <w:tcPr>
            <w:tcW w:w="879" w:type="dxa"/>
          </w:tcPr>
          <w:p w14:paraId="550E9BCC" w14:textId="77777777" w:rsidR="009677E5" w:rsidRDefault="009677E5" w:rsidP="00F01A8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2C7BD4A6" w14:textId="77777777" w:rsidR="009677E5" w:rsidRDefault="009677E5" w:rsidP="00F01A8E">
            <w:r>
              <w:rPr>
                <w:sz w:val="16"/>
                <w:szCs w:val="16"/>
              </w:rPr>
              <w:t>0744</w:t>
            </w:r>
          </w:p>
        </w:tc>
        <w:tc>
          <w:tcPr>
            <w:tcW w:w="517" w:type="dxa"/>
          </w:tcPr>
          <w:p w14:paraId="2599C198" w14:textId="77777777" w:rsidR="009677E5" w:rsidRDefault="009677E5" w:rsidP="00F01A8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A49D2B" w14:textId="77777777" w:rsidR="009677E5" w:rsidRDefault="009677E5" w:rsidP="00F01A8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2E2FE5" w14:textId="77777777" w:rsidR="009677E5" w:rsidRDefault="009677E5" w:rsidP="00F01A8E">
            <w:r>
              <w:rPr>
                <w:sz w:val="16"/>
                <w:szCs w:val="16"/>
              </w:rPr>
              <w:t>(NR_newRAT-Perf) CR on UE CSI requirements</w:t>
            </w:r>
          </w:p>
        </w:tc>
        <w:tc>
          <w:tcPr>
            <w:tcW w:w="517" w:type="dxa"/>
          </w:tcPr>
          <w:p w14:paraId="3AF043A7" w14:textId="77777777" w:rsidR="009677E5" w:rsidRDefault="009677E5" w:rsidP="00F01A8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E6020E1" w14:textId="77777777" w:rsidR="009677E5" w:rsidRDefault="009677E5" w:rsidP="00F01A8E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8DA2EF5" w14:textId="77777777" w:rsidR="009677E5" w:rsidRDefault="009677E5" w:rsidP="00F01A8E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54830F7" w14:textId="77777777" w:rsidR="009677E5" w:rsidRDefault="009677E5" w:rsidP="00F01A8E">
            <w:r>
              <w:rPr>
                <w:sz w:val="16"/>
                <w:szCs w:val="16"/>
              </w:rPr>
              <w:t>R4-2501537</w:t>
            </w:r>
          </w:p>
        </w:tc>
        <w:tc>
          <w:tcPr>
            <w:tcW w:w="1597" w:type="dxa"/>
          </w:tcPr>
          <w:p w14:paraId="5D8B43E7" w14:textId="77777777" w:rsidR="009677E5" w:rsidRDefault="009677E5" w:rsidP="00F01A8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2B8DC65" w14:textId="77777777" w:rsidR="009677E5" w:rsidRDefault="009677E5" w:rsidP="00F01A8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8EBE29C" w14:textId="77777777" w:rsidR="009677E5" w:rsidRDefault="009677E5" w:rsidP="00F01A8E">
            <w:r>
              <w:rPr>
                <w:sz w:val="16"/>
                <w:szCs w:val="16"/>
              </w:rPr>
              <w:t>6.3.2, 6.3.3</w:t>
            </w:r>
          </w:p>
        </w:tc>
        <w:tc>
          <w:tcPr>
            <w:tcW w:w="998" w:type="dxa"/>
          </w:tcPr>
          <w:p w14:paraId="1C61654C" w14:textId="77777777" w:rsidR="009677E5" w:rsidRDefault="009677E5" w:rsidP="00F01A8E">
            <w:r>
              <w:rPr>
                <w:sz w:val="16"/>
                <w:szCs w:val="16"/>
              </w:rPr>
              <w:t xml:space="preserve">TS/TR ... CR ... ; TS 38.521-4; TS/TR ... CR ... </w:t>
            </w:r>
          </w:p>
        </w:tc>
      </w:tr>
      <w:tr w:rsidR="009677E5" w14:paraId="6BC793E0" w14:textId="77777777" w:rsidTr="00F01A8E">
        <w:tc>
          <w:tcPr>
            <w:tcW w:w="879" w:type="dxa"/>
          </w:tcPr>
          <w:p w14:paraId="13FE463E" w14:textId="77777777" w:rsidR="009677E5" w:rsidRDefault="009677E5" w:rsidP="00F01A8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1CD96795" w14:textId="77777777" w:rsidR="009677E5" w:rsidRDefault="009677E5" w:rsidP="00F01A8E">
            <w:r>
              <w:rPr>
                <w:sz w:val="16"/>
                <w:szCs w:val="16"/>
              </w:rPr>
              <w:t>0759</w:t>
            </w:r>
          </w:p>
        </w:tc>
        <w:tc>
          <w:tcPr>
            <w:tcW w:w="517" w:type="dxa"/>
          </w:tcPr>
          <w:p w14:paraId="5B67754D" w14:textId="77777777" w:rsidR="009677E5" w:rsidRDefault="009677E5" w:rsidP="00F01A8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0BF154" w14:textId="77777777" w:rsidR="009677E5" w:rsidRDefault="009677E5" w:rsidP="00F01A8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435DBA4" w14:textId="77777777" w:rsidR="009677E5" w:rsidRDefault="009677E5" w:rsidP="00F01A8E">
            <w:r>
              <w:rPr>
                <w:sz w:val="16"/>
                <w:szCs w:val="16"/>
              </w:rPr>
              <w:t>(NR_newRAT-Perf) CR to TS38101-4 Correction on the test numbering of PDCCH requirements</w:t>
            </w:r>
          </w:p>
        </w:tc>
        <w:tc>
          <w:tcPr>
            <w:tcW w:w="517" w:type="dxa"/>
          </w:tcPr>
          <w:p w14:paraId="2137D7EE" w14:textId="77777777" w:rsidR="009677E5" w:rsidRDefault="009677E5" w:rsidP="00F01A8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638586" w14:textId="77777777" w:rsidR="009677E5" w:rsidRDefault="009677E5" w:rsidP="00F01A8E">
            <w:r>
              <w:rPr>
                <w:sz w:val="16"/>
                <w:szCs w:val="16"/>
              </w:rPr>
              <w:t>15.24.0</w:t>
            </w:r>
          </w:p>
        </w:tc>
        <w:tc>
          <w:tcPr>
            <w:tcW w:w="758" w:type="dxa"/>
          </w:tcPr>
          <w:p w14:paraId="63064B21" w14:textId="77777777" w:rsidR="009677E5" w:rsidRDefault="009677E5" w:rsidP="00F01A8E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37D2F19" w14:textId="77777777" w:rsidR="009677E5" w:rsidRDefault="009677E5" w:rsidP="00F01A8E">
            <w:r>
              <w:rPr>
                <w:sz w:val="16"/>
                <w:szCs w:val="16"/>
              </w:rPr>
              <w:t>R4-2501909</w:t>
            </w:r>
          </w:p>
        </w:tc>
        <w:tc>
          <w:tcPr>
            <w:tcW w:w="1597" w:type="dxa"/>
          </w:tcPr>
          <w:p w14:paraId="74847A17" w14:textId="77777777" w:rsidR="009677E5" w:rsidRDefault="009677E5" w:rsidP="00F01A8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94CC469" w14:textId="77777777" w:rsidR="009677E5" w:rsidRDefault="009677E5" w:rsidP="00F01A8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117B3F5" w14:textId="77777777" w:rsidR="009677E5" w:rsidRDefault="009677E5" w:rsidP="00F01A8E">
            <w:r>
              <w:rPr>
                <w:sz w:val="16"/>
                <w:szCs w:val="16"/>
              </w:rPr>
              <w:t>5.3.2.2,  5.3.3.1</w:t>
            </w:r>
          </w:p>
        </w:tc>
        <w:tc>
          <w:tcPr>
            <w:tcW w:w="998" w:type="dxa"/>
          </w:tcPr>
          <w:p w14:paraId="755F803D" w14:textId="77777777" w:rsidR="009677E5" w:rsidRDefault="009677E5" w:rsidP="00F01A8E"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  <w:tr w:rsidR="009677E5" w14:paraId="392B67C9" w14:textId="77777777" w:rsidTr="00F01A8E">
        <w:tc>
          <w:tcPr>
            <w:tcW w:w="879" w:type="dxa"/>
          </w:tcPr>
          <w:p w14:paraId="6280F1FB" w14:textId="77777777" w:rsidR="009677E5" w:rsidRDefault="009677E5" w:rsidP="00F01A8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07D022E6" w14:textId="77777777" w:rsidR="009677E5" w:rsidRDefault="009677E5" w:rsidP="00F01A8E">
            <w:r>
              <w:rPr>
                <w:sz w:val="16"/>
                <w:szCs w:val="16"/>
              </w:rPr>
              <w:t>0760</w:t>
            </w:r>
          </w:p>
        </w:tc>
        <w:tc>
          <w:tcPr>
            <w:tcW w:w="517" w:type="dxa"/>
          </w:tcPr>
          <w:p w14:paraId="56D77691" w14:textId="77777777" w:rsidR="009677E5" w:rsidRDefault="009677E5" w:rsidP="00F01A8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EC8E8A" w14:textId="77777777" w:rsidR="009677E5" w:rsidRDefault="009677E5" w:rsidP="00F01A8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8251341" w14:textId="77777777" w:rsidR="009677E5" w:rsidRDefault="009677E5" w:rsidP="00F01A8E">
            <w:r>
              <w:rPr>
                <w:sz w:val="16"/>
                <w:szCs w:val="16"/>
              </w:rPr>
              <w:t>(NR_newRAT-Perf) CR to TS38101-4 Correction on the test numbering of PDCCH requirements</w:t>
            </w:r>
          </w:p>
        </w:tc>
        <w:tc>
          <w:tcPr>
            <w:tcW w:w="517" w:type="dxa"/>
          </w:tcPr>
          <w:p w14:paraId="71609D9F" w14:textId="77777777" w:rsidR="009677E5" w:rsidRDefault="009677E5" w:rsidP="00F01A8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28BC404" w14:textId="77777777" w:rsidR="009677E5" w:rsidRDefault="009677E5" w:rsidP="00F01A8E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66EB8C9E" w14:textId="77777777" w:rsidR="009677E5" w:rsidRDefault="009677E5" w:rsidP="00F01A8E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57E67F4" w14:textId="77777777" w:rsidR="009677E5" w:rsidRDefault="009677E5" w:rsidP="00F01A8E">
            <w:r>
              <w:rPr>
                <w:sz w:val="16"/>
                <w:szCs w:val="16"/>
              </w:rPr>
              <w:t>R4-2501910</w:t>
            </w:r>
          </w:p>
        </w:tc>
        <w:tc>
          <w:tcPr>
            <w:tcW w:w="1597" w:type="dxa"/>
          </w:tcPr>
          <w:p w14:paraId="0D6704B0" w14:textId="77777777" w:rsidR="009677E5" w:rsidRDefault="009677E5" w:rsidP="00F01A8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42B8FF5" w14:textId="77777777" w:rsidR="009677E5" w:rsidRDefault="009677E5" w:rsidP="00F01A8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63E706F" w14:textId="77777777" w:rsidR="009677E5" w:rsidRDefault="009677E5" w:rsidP="00F01A8E">
            <w:r>
              <w:rPr>
                <w:sz w:val="16"/>
                <w:szCs w:val="16"/>
              </w:rPr>
              <w:t>5.3.2.2,  5.3.3.1</w:t>
            </w:r>
          </w:p>
        </w:tc>
        <w:tc>
          <w:tcPr>
            <w:tcW w:w="998" w:type="dxa"/>
          </w:tcPr>
          <w:p w14:paraId="346C48A3" w14:textId="77777777" w:rsidR="009677E5" w:rsidRDefault="009677E5" w:rsidP="00F01A8E"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  <w:tr w:rsidR="009677E5" w14:paraId="03564E3B" w14:textId="77777777" w:rsidTr="00F01A8E">
        <w:tc>
          <w:tcPr>
            <w:tcW w:w="879" w:type="dxa"/>
          </w:tcPr>
          <w:p w14:paraId="51396A4D" w14:textId="77777777" w:rsidR="009677E5" w:rsidRDefault="009677E5" w:rsidP="00F01A8E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22AFF579" w14:textId="77777777" w:rsidR="009677E5" w:rsidRDefault="009677E5" w:rsidP="00F01A8E">
            <w:r>
              <w:rPr>
                <w:sz w:val="16"/>
                <w:szCs w:val="16"/>
              </w:rPr>
              <w:t>0761</w:t>
            </w:r>
          </w:p>
        </w:tc>
        <w:tc>
          <w:tcPr>
            <w:tcW w:w="517" w:type="dxa"/>
          </w:tcPr>
          <w:p w14:paraId="5368F334" w14:textId="77777777" w:rsidR="009677E5" w:rsidRDefault="009677E5" w:rsidP="00F01A8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470055" w14:textId="77777777" w:rsidR="009677E5" w:rsidRDefault="009677E5" w:rsidP="00F01A8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AE4B30A" w14:textId="77777777" w:rsidR="009677E5" w:rsidRDefault="009677E5" w:rsidP="00F01A8E">
            <w:r>
              <w:rPr>
                <w:sz w:val="16"/>
                <w:szCs w:val="16"/>
              </w:rPr>
              <w:t>(NR_newRAT-Perf) CR to TS38101-4 Correction on the test numbering of PDCCH requirements</w:t>
            </w:r>
          </w:p>
        </w:tc>
        <w:tc>
          <w:tcPr>
            <w:tcW w:w="517" w:type="dxa"/>
          </w:tcPr>
          <w:p w14:paraId="42B571B5" w14:textId="77777777" w:rsidR="009677E5" w:rsidRDefault="009677E5" w:rsidP="00F01A8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5D7F5E2" w14:textId="77777777" w:rsidR="009677E5" w:rsidRDefault="009677E5" w:rsidP="00F01A8E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0900C3BC" w14:textId="77777777" w:rsidR="009677E5" w:rsidRDefault="009677E5" w:rsidP="00F01A8E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D61B499" w14:textId="77777777" w:rsidR="009677E5" w:rsidRDefault="009677E5" w:rsidP="00F01A8E">
            <w:r>
              <w:rPr>
                <w:sz w:val="16"/>
                <w:szCs w:val="16"/>
              </w:rPr>
              <w:t>R4-2501911</w:t>
            </w:r>
          </w:p>
        </w:tc>
        <w:tc>
          <w:tcPr>
            <w:tcW w:w="1597" w:type="dxa"/>
          </w:tcPr>
          <w:p w14:paraId="285A3F5B" w14:textId="77777777" w:rsidR="009677E5" w:rsidRDefault="009677E5" w:rsidP="00F01A8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93D3D95" w14:textId="77777777" w:rsidR="009677E5" w:rsidRDefault="009677E5" w:rsidP="00F01A8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D704776" w14:textId="77777777" w:rsidR="009677E5" w:rsidRDefault="009677E5" w:rsidP="00F01A8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723489" w14:textId="77777777" w:rsidR="009677E5" w:rsidRDefault="009677E5" w:rsidP="00F01A8E">
            <w:pPr>
              <w:rPr>
                <w:sz w:val="16"/>
                <w:szCs w:val="16"/>
              </w:rPr>
            </w:pPr>
          </w:p>
        </w:tc>
      </w:tr>
      <w:tr w:rsidR="009677E5" w14:paraId="4DF11FE9" w14:textId="77777777" w:rsidTr="00F01A8E">
        <w:tc>
          <w:tcPr>
            <w:tcW w:w="879" w:type="dxa"/>
          </w:tcPr>
          <w:p w14:paraId="2103D479" w14:textId="77777777" w:rsidR="009677E5" w:rsidRDefault="009677E5" w:rsidP="00F01A8E">
            <w:r>
              <w:rPr>
                <w:sz w:val="16"/>
                <w:szCs w:val="16"/>
              </w:rPr>
              <w:lastRenderedPageBreak/>
              <w:t>38.101-4</w:t>
            </w:r>
          </w:p>
        </w:tc>
        <w:tc>
          <w:tcPr>
            <w:tcW w:w="637" w:type="dxa"/>
          </w:tcPr>
          <w:p w14:paraId="2AFAF1C9" w14:textId="77777777" w:rsidR="009677E5" w:rsidRDefault="009677E5" w:rsidP="00F01A8E">
            <w:r>
              <w:rPr>
                <w:sz w:val="16"/>
                <w:szCs w:val="16"/>
              </w:rPr>
              <w:t>0762</w:t>
            </w:r>
          </w:p>
        </w:tc>
        <w:tc>
          <w:tcPr>
            <w:tcW w:w="517" w:type="dxa"/>
          </w:tcPr>
          <w:p w14:paraId="781A7EF6" w14:textId="77777777" w:rsidR="009677E5" w:rsidRDefault="009677E5" w:rsidP="00F01A8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85A67E" w14:textId="77777777" w:rsidR="009677E5" w:rsidRDefault="009677E5" w:rsidP="00F01A8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15104D1" w14:textId="77777777" w:rsidR="009677E5" w:rsidRDefault="009677E5" w:rsidP="00F01A8E">
            <w:r>
              <w:rPr>
                <w:sz w:val="16"/>
                <w:szCs w:val="16"/>
              </w:rPr>
              <w:t>(NR_newRAT-Perf) CR to TS38101-4 Correction on the test numbering of PDCCH requirements</w:t>
            </w:r>
          </w:p>
        </w:tc>
        <w:tc>
          <w:tcPr>
            <w:tcW w:w="517" w:type="dxa"/>
          </w:tcPr>
          <w:p w14:paraId="5C32A5FC" w14:textId="77777777" w:rsidR="009677E5" w:rsidRDefault="009677E5" w:rsidP="00F01A8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E168925" w14:textId="77777777" w:rsidR="009677E5" w:rsidRDefault="009677E5" w:rsidP="00F01A8E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19806B0" w14:textId="77777777" w:rsidR="009677E5" w:rsidRDefault="009677E5" w:rsidP="00F01A8E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0457B43" w14:textId="77777777" w:rsidR="009677E5" w:rsidRDefault="009677E5" w:rsidP="00F01A8E">
            <w:r>
              <w:rPr>
                <w:sz w:val="16"/>
                <w:szCs w:val="16"/>
              </w:rPr>
              <w:t>R4-2501912</w:t>
            </w:r>
          </w:p>
        </w:tc>
        <w:tc>
          <w:tcPr>
            <w:tcW w:w="1597" w:type="dxa"/>
          </w:tcPr>
          <w:p w14:paraId="24966D58" w14:textId="77777777" w:rsidR="009677E5" w:rsidRDefault="009677E5" w:rsidP="00F01A8E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9ED7EB1" w14:textId="77777777" w:rsidR="009677E5" w:rsidRDefault="009677E5" w:rsidP="00F01A8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7222F34" w14:textId="77777777" w:rsidR="009677E5" w:rsidRDefault="009677E5" w:rsidP="00F01A8E">
            <w:r>
              <w:rPr>
                <w:sz w:val="16"/>
                <w:szCs w:val="16"/>
              </w:rPr>
              <w:t>5.3.2.2,  5.3.3.1</w:t>
            </w:r>
          </w:p>
        </w:tc>
        <w:tc>
          <w:tcPr>
            <w:tcW w:w="998" w:type="dxa"/>
          </w:tcPr>
          <w:p w14:paraId="2579D51A" w14:textId="77777777" w:rsidR="009677E5" w:rsidRDefault="009677E5" w:rsidP="00F01A8E"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  <w:tr w:rsidR="009677E5" w14:paraId="0291151E" w14:textId="77777777" w:rsidTr="00F01A8E">
        <w:tc>
          <w:tcPr>
            <w:tcW w:w="879" w:type="dxa"/>
          </w:tcPr>
          <w:p w14:paraId="366202D7" w14:textId="77777777" w:rsidR="009677E5" w:rsidRDefault="009677E5" w:rsidP="00F01A8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913B9BC" w14:textId="77777777" w:rsidR="009677E5" w:rsidRDefault="009677E5" w:rsidP="00F01A8E">
            <w:r>
              <w:rPr>
                <w:sz w:val="16"/>
                <w:szCs w:val="16"/>
              </w:rPr>
              <w:t>5348</w:t>
            </w:r>
          </w:p>
        </w:tc>
        <w:tc>
          <w:tcPr>
            <w:tcW w:w="517" w:type="dxa"/>
          </w:tcPr>
          <w:p w14:paraId="34C95403" w14:textId="77777777" w:rsidR="009677E5" w:rsidRDefault="009677E5" w:rsidP="00F01A8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A8D474" w14:textId="77777777" w:rsidR="009677E5" w:rsidRDefault="009677E5" w:rsidP="00F01A8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29EB260E" w14:textId="77777777" w:rsidR="009677E5" w:rsidRDefault="009677E5" w:rsidP="00F01A8E">
            <w:r>
              <w:rPr>
                <w:sz w:val="16"/>
                <w:szCs w:val="16"/>
              </w:rPr>
              <w:t>(NR_newRAT-Perf) CR on the correction of band group notations in the SSB_RP and SSB conditions tables R15</w:t>
            </w:r>
          </w:p>
        </w:tc>
        <w:tc>
          <w:tcPr>
            <w:tcW w:w="517" w:type="dxa"/>
          </w:tcPr>
          <w:p w14:paraId="3D1FBE9A" w14:textId="77777777" w:rsidR="009677E5" w:rsidRDefault="009677E5" w:rsidP="00F01A8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DFF9C8" w14:textId="77777777" w:rsidR="009677E5" w:rsidRDefault="009677E5" w:rsidP="00F01A8E">
            <w:r>
              <w:rPr>
                <w:sz w:val="16"/>
                <w:szCs w:val="16"/>
              </w:rPr>
              <w:t>15.28.0</w:t>
            </w:r>
          </w:p>
        </w:tc>
        <w:tc>
          <w:tcPr>
            <w:tcW w:w="758" w:type="dxa"/>
          </w:tcPr>
          <w:p w14:paraId="7C7E2D58" w14:textId="77777777" w:rsidR="009677E5" w:rsidRDefault="009677E5" w:rsidP="00F01A8E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F9E71F2" w14:textId="77777777" w:rsidR="009677E5" w:rsidRDefault="009677E5" w:rsidP="00F01A8E">
            <w:r>
              <w:rPr>
                <w:sz w:val="16"/>
                <w:szCs w:val="16"/>
              </w:rPr>
              <w:t>R4-2501275</w:t>
            </w:r>
          </w:p>
        </w:tc>
        <w:tc>
          <w:tcPr>
            <w:tcW w:w="1597" w:type="dxa"/>
          </w:tcPr>
          <w:p w14:paraId="4C8616D2" w14:textId="77777777" w:rsidR="009677E5" w:rsidRDefault="009677E5" w:rsidP="00F01A8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F26622F" w14:textId="77777777" w:rsidR="009677E5" w:rsidRDefault="009677E5" w:rsidP="00F01A8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E91947F" w14:textId="77777777" w:rsidR="009677E5" w:rsidRDefault="009677E5" w:rsidP="00F01A8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1FA8370" w14:textId="77777777" w:rsidR="009677E5" w:rsidRDefault="009677E5" w:rsidP="00F01A8E">
            <w:pPr>
              <w:rPr>
                <w:sz w:val="16"/>
                <w:szCs w:val="16"/>
              </w:rPr>
            </w:pPr>
          </w:p>
        </w:tc>
      </w:tr>
      <w:tr w:rsidR="009677E5" w14:paraId="5A578393" w14:textId="77777777" w:rsidTr="00F01A8E">
        <w:tc>
          <w:tcPr>
            <w:tcW w:w="879" w:type="dxa"/>
          </w:tcPr>
          <w:p w14:paraId="12E3C093" w14:textId="77777777" w:rsidR="009677E5" w:rsidRDefault="009677E5" w:rsidP="00F01A8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65F7302" w14:textId="77777777" w:rsidR="009677E5" w:rsidRDefault="009677E5" w:rsidP="00F01A8E">
            <w:r>
              <w:rPr>
                <w:sz w:val="16"/>
                <w:szCs w:val="16"/>
              </w:rPr>
              <w:t>5349</w:t>
            </w:r>
          </w:p>
        </w:tc>
        <w:tc>
          <w:tcPr>
            <w:tcW w:w="517" w:type="dxa"/>
          </w:tcPr>
          <w:p w14:paraId="56CBDB00" w14:textId="77777777" w:rsidR="009677E5" w:rsidRDefault="009677E5" w:rsidP="00F01A8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9D7D5E" w14:textId="77777777" w:rsidR="009677E5" w:rsidRDefault="009677E5" w:rsidP="00F01A8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5DF6E57" w14:textId="77777777" w:rsidR="009677E5" w:rsidRDefault="009677E5" w:rsidP="00F01A8E">
            <w:r>
              <w:rPr>
                <w:sz w:val="16"/>
                <w:szCs w:val="16"/>
              </w:rPr>
              <w:t>(NR_newRAT-Perf) CR on the correction of band group notations in the SSB_RP and SSB conditions tables R16</w:t>
            </w:r>
          </w:p>
        </w:tc>
        <w:tc>
          <w:tcPr>
            <w:tcW w:w="517" w:type="dxa"/>
          </w:tcPr>
          <w:p w14:paraId="4798EEB9" w14:textId="77777777" w:rsidR="009677E5" w:rsidRDefault="009677E5" w:rsidP="00F01A8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0B175B" w14:textId="77777777" w:rsidR="009677E5" w:rsidRDefault="009677E5" w:rsidP="00F01A8E">
            <w:r>
              <w:rPr>
                <w:sz w:val="16"/>
                <w:szCs w:val="16"/>
              </w:rPr>
              <w:t>16.22.0</w:t>
            </w:r>
          </w:p>
        </w:tc>
        <w:tc>
          <w:tcPr>
            <w:tcW w:w="758" w:type="dxa"/>
          </w:tcPr>
          <w:p w14:paraId="318BEA55" w14:textId="77777777" w:rsidR="009677E5" w:rsidRDefault="009677E5" w:rsidP="00F01A8E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FA98469" w14:textId="77777777" w:rsidR="009677E5" w:rsidRDefault="009677E5" w:rsidP="00F01A8E">
            <w:r>
              <w:rPr>
                <w:sz w:val="16"/>
                <w:szCs w:val="16"/>
              </w:rPr>
              <w:t>R4-2501276</w:t>
            </w:r>
          </w:p>
        </w:tc>
        <w:tc>
          <w:tcPr>
            <w:tcW w:w="1597" w:type="dxa"/>
          </w:tcPr>
          <w:p w14:paraId="05499F91" w14:textId="77777777" w:rsidR="009677E5" w:rsidRDefault="009677E5" w:rsidP="00F01A8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47B34F8" w14:textId="77777777" w:rsidR="009677E5" w:rsidRDefault="009677E5" w:rsidP="00F01A8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5AC103F" w14:textId="77777777" w:rsidR="009677E5" w:rsidRDefault="009677E5" w:rsidP="00F01A8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F807FF" w14:textId="77777777" w:rsidR="009677E5" w:rsidRDefault="009677E5" w:rsidP="00F01A8E">
            <w:pPr>
              <w:rPr>
                <w:sz w:val="16"/>
                <w:szCs w:val="16"/>
              </w:rPr>
            </w:pPr>
          </w:p>
        </w:tc>
      </w:tr>
      <w:tr w:rsidR="009677E5" w14:paraId="2AB351AF" w14:textId="77777777" w:rsidTr="00F01A8E">
        <w:tc>
          <w:tcPr>
            <w:tcW w:w="879" w:type="dxa"/>
          </w:tcPr>
          <w:p w14:paraId="6A5F723F" w14:textId="77777777" w:rsidR="009677E5" w:rsidRDefault="009677E5" w:rsidP="00F01A8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AAEBE8A" w14:textId="77777777" w:rsidR="009677E5" w:rsidRDefault="009677E5" w:rsidP="00F01A8E">
            <w:r>
              <w:rPr>
                <w:sz w:val="16"/>
                <w:szCs w:val="16"/>
              </w:rPr>
              <w:t>5350</w:t>
            </w:r>
          </w:p>
        </w:tc>
        <w:tc>
          <w:tcPr>
            <w:tcW w:w="517" w:type="dxa"/>
          </w:tcPr>
          <w:p w14:paraId="4CD0A44D" w14:textId="77777777" w:rsidR="009677E5" w:rsidRDefault="009677E5" w:rsidP="00F01A8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3BF496" w14:textId="77777777" w:rsidR="009677E5" w:rsidRDefault="009677E5" w:rsidP="00F01A8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231DCC" w14:textId="77777777" w:rsidR="009677E5" w:rsidRDefault="009677E5" w:rsidP="00F01A8E">
            <w:r>
              <w:rPr>
                <w:sz w:val="16"/>
                <w:szCs w:val="16"/>
              </w:rPr>
              <w:t>(NR_newRAT-Perf) CR on the correction of band group notations in the SSB_RP and SSB conditions tables R17</w:t>
            </w:r>
          </w:p>
        </w:tc>
        <w:tc>
          <w:tcPr>
            <w:tcW w:w="517" w:type="dxa"/>
          </w:tcPr>
          <w:p w14:paraId="4C3AE5F6" w14:textId="77777777" w:rsidR="009677E5" w:rsidRDefault="009677E5" w:rsidP="00F01A8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94F9D1" w14:textId="77777777" w:rsidR="009677E5" w:rsidRDefault="009677E5" w:rsidP="00F01A8E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10408C8A" w14:textId="77777777" w:rsidR="009677E5" w:rsidRDefault="009677E5" w:rsidP="00F01A8E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75C33CC" w14:textId="77777777" w:rsidR="009677E5" w:rsidRDefault="009677E5" w:rsidP="00F01A8E">
            <w:r>
              <w:rPr>
                <w:sz w:val="16"/>
                <w:szCs w:val="16"/>
              </w:rPr>
              <w:t>R4-2501277</w:t>
            </w:r>
          </w:p>
        </w:tc>
        <w:tc>
          <w:tcPr>
            <w:tcW w:w="1597" w:type="dxa"/>
          </w:tcPr>
          <w:p w14:paraId="473BCC49" w14:textId="77777777" w:rsidR="009677E5" w:rsidRDefault="009677E5" w:rsidP="00F01A8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C18E8AE" w14:textId="77777777" w:rsidR="009677E5" w:rsidRDefault="009677E5" w:rsidP="00F01A8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2A34516" w14:textId="77777777" w:rsidR="009677E5" w:rsidRDefault="009677E5" w:rsidP="00F01A8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9E29B9" w14:textId="77777777" w:rsidR="009677E5" w:rsidRDefault="009677E5" w:rsidP="00F01A8E">
            <w:pPr>
              <w:rPr>
                <w:sz w:val="16"/>
                <w:szCs w:val="16"/>
              </w:rPr>
            </w:pPr>
          </w:p>
        </w:tc>
      </w:tr>
      <w:tr w:rsidR="009677E5" w14:paraId="3FDBA797" w14:textId="77777777" w:rsidTr="00F01A8E">
        <w:tc>
          <w:tcPr>
            <w:tcW w:w="879" w:type="dxa"/>
          </w:tcPr>
          <w:p w14:paraId="3C51783F" w14:textId="77777777" w:rsidR="009677E5" w:rsidRDefault="009677E5" w:rsidP="00F01A8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C7EE247" w14:textId="77777777" w:rsidR="009677E5" w:rsidRDefault="009677E5" w:rsidP="00F01A8E">
            <w:r>
              <w:rPr>
                <w:sz w:val="16"/>
                <w:szCs w:val="16"/>
              </w:rPr>
              <w:t>5351</w:t>
            </w:r>
          </w:p>
        </w:tc>
        <w:tc>
          <w:tcPr>
            <w:tcW w:w="517" w:type="dxa"/>
          </w:tcPr>
          <w:p w14:paraId="4ABB8C05" w14:textId="77777777" w:rsidR="009677E5" w:rsidRDefault="009677E5" w:rsidP="00F01A8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F76792" w14:textId="77777777" w:rsidR="009677E5" w:rsidRDefault="009677E5" w:rsidP="00F01A8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94D1805" w14:textId="77777777" w:rsidR="009677E5" w:rsidRDefault="009677E5" w:rsidP="00F01A8E">
            <w:r>
              <w:rPr>
                <w:sz w:val="16"/>
                <w:szCs w:val="16"/>
              </w:rPr>
              <w:t>(NR_newRAT-Perf) CR on the correction of band group notations in the SSB_RP and SSB conditions tables R18</w:t>
            </w:r>
          </w:p>
        </w:tc>
        <w:tc>
          <w:tcPr>
            <w:tcW w:w="517" w:type="dxa"/>
          </w:tcPr>
          <w:p w14:paraId="6D9F3255" w14:textId="77777777" w:rsidR="009677E5" w:rsidRDefault="009677E5" w:rsidP="00F01A8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5AE1C4" w14:textId="77777777" w:rsidR="009677E5" w:rsidRDefault="009677E5" w:rsidP="00F01A8E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2C93CB7C" w14:textId="77777777" w:rsidR="009677E5" w:rsidRDefault="009677E5" w:rsidP="00F01A8E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CF21F20" w14:textId="77777777" w:rsidR="009677E5" w:rsidRDefault="009677E5" w:rsidP="00F01A8E">
            <w:r>
              <w:rPr>
                <w:sz w:val="16"/>
                <w:szCs w:val="16"/>
              </w:rPr>
              <w:t>R4-2501278</w:t>
            </w:r>
          </w:p>
        </w:tc>
        <w:tc>
          <w:tcPr>
            <w:tcW w:w="1597" w:type="dxa"/>
          </w:tcPr>
          <w:p w14:paraId="2FA0E89D" w14:textId="77777777" w:rsidR="009677E5" w:rsidRDefault="009677E5" w:rsidP="00F01A8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B08AEA5" w14:textId="77777777" w:rsidR="009677E5" w:rsidRDefault="009677E5" w:rsidP="00F01A8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720C117" w14:textId="77777777" w:rsidR="009677E5" w:rsidRDefault="009677E5" w:rsidP="00F01A8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9C5E55" w14:textId="77777777" w:rsidR="009677E5" w:rsidRDefault="009677E5" w:rsidP="00F01A8E">
            <w:pPr>
              <w:rPr>
                <w:sz w:val="16"/>
                <w:szCs w:val="16"/>
              </w:rPr>
            </w:pPr>
          </w:p>
        </w:tc>
      </w:tr>
      <w:tr w:rsidR="009677E5" w14:paraId="6971684A" w14:textId="77777777" w:rsidTr="00F01A8E">
        <w:tc>
          <w:tcPr>
            <w:tcW w:w="879" w:type="dxa"/>
          </w:tcPr>
          <w:p w14:paraId="68B914FC" w14:textId="77777777" w:rsidR="009677E5" w:rsidRDefault="009677E5" w:rsidP="00F01A8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F66EC2E" w14:textId="77777777" w:rsidR="009677E5" w:rsidRDefault="009677E5" w:rsidP="00F01A8E">
            <w:r>
              <w:rPr>
                <w:sz w:val="16"/>
                <w:szCs w:val="16"/>
              </w:rPr>
              <w:t>5370</w:t>
            </w:r>
          </w:p>
        </w:tc>
        <w:tc>
          <w:tcPr>
            <w:tcW w:w="517" w:type="dxa"/>
          </w:tcPr>
          <w:p w14:paraId="4A7F5203" w14:textId="77777777" w:rsidR="009677E5" w:rsidRDefault="009677E5" w:rsidP="00F01A8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7A2ADD" w14:textId="77777777" w:rsidR="009677E5" w:rsidRDefault="009677E5" w:rsidP="00F01A8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16CB17BC" w14:textId="77777777" w:rsidR="009677E5" w:rsidRDefault="009677E5" w:rsidP="00F01A8E">
            <w:r>
              <w:rPr>
                <w:sz w:val="16"/>
                <w:szCs w:val="16"/>
              </w:rPr>
              <w:t>(NR_newRAT-Perf) CR to TS 38.133: Corrections to NR RRM test cases (Rel 15)</w:t>
            </w:r>
          </w:p>
        </w:tc>
        <w:tc>
          <w:tcPr>
            <w:tcW w:w="517" w:type="dxa"/>
          </w:tcPr>
          <w:p w14:paraId="085A4AA9" w14:textId="77777777" w:rsidR="009677E5" w:rsidRDefault="009677E5" w:rsidP="00F01A8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EEF430" w14:textId="77777777" w:rsidR="009677E5" w:rsidRDefault="009677E5" w:rsidP="00F01A8E">
            <w:r>
              <w:rPr>
                <w:sz w:val="16"/>
                <w:szCs w:val="16"/>
              </w:rPr>
              <w:t>15.28.0</w:t>
            </w:r>
          </w:p>
        </w:tc>
        <w:tc>
          <w:tcPr>
            <w:tcW w:w="758" w:type="dxa"/>
          </w:tcPr>
          <w:p w14:paraId="0C1A9129" w14:textId="77777777" w:rsidR="009677E5" w:rsidRDefault="009677E5" w:rsidP="00F01A8E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23F7C73" w14:textId="77777777" w:rsidR="009677E5" w:rsidRDefault="009677E5" w:rsidP="00F01A8E">
            <w:r>
              <w:rPr>
                <w:sz w:val="16"/>
                <w:szCs w:val="16"/>
              </w:rPr>
              <w:t>R4-2501710</w:t>
            </w:r>
          </w:p>
        </w:tc>
        <w:tc>
          <w:tcPr>
            <w:tcW w:w="1597" w:type="dxa"/>
          </w:tcPr>
          <w:p w14:paraId="08964E94" w14:textId="77777777" w:rsidR="009677E5" w:rsidRDefault="009677E5" w:rsidP="00F01A8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9512E8E" w14:textId="77777777" w:rsidR="009677E5" w:rsidRDefault="009677E5" w:rsidP="00F01A8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A73A633" w14:textId="77777777" w:rsidR="009677E5" w:rsidRDefault="009677E5" w:rsidP="00F01A8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1BBB73D" w14:textId="77777777" w:rsidR="009677E5" w:rsidRDefault="009677E5" w:rsidP="00F01A8E">
            <w:pPr>
              <w:rPr>
                <w:sz w:val="16"/>
                <w:szCs w:val="16"/>
              </w:rPr>
            </w:pPr>
          </w:p>
        </w:tc>
      </w:tr>
      <w:tr w:rsidR="009677E5" w14:paraId="0603BB5C" w14:textId="77777777" w:rsidTr="00F01A8E">
        <w:tc>
          <w:tcPr>
            <w:tcW w:w="879" w:type="dxa"/>
          </w:tcPr>
          <w:p w14:paraId="3EBAC383" w14:textId="77777777" w:rsidR="009677E5" w:rsidRDefault="009677E5" w:rsidP="00F01A8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DEB5042" w14:textId="77777777" w:rsidR="009677E5" w:rsidRDefault="009677E5" w:rsidP="00F01A8E">
            <w:r>
              <w:rPr>
                <w:sz w:val="16"/>
                <w:szCs w:val="16"/>
              </w:rPr>
              <w:t>5371</w:t>
            </w:r>
          </w:p>
        </w:tc>
        <w:tc>
          <w:tcPr>
            <w:tcW w:w="517" w:type="dxa"/>
          </w:tcPr>
          <w:p w14:paraId="6772BB62" w14:textId="77777777" w:rsidR="009677E5" w:rsidRDefault="009677E5" w:rsidP="00F01A8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8B7C6A" w14:textId="77777777" w:rsidR="009677E5" w:rsidRDefault="009677E5" w:rsidP="00F01A8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D30B1DD" w14:textId="77777777" w:rsidR="009677E5" w:rsidRDefault="009677E5" w:rsidP="00F01A8E">
            <w:r>
              <w:rPr>
                <w:sz w:val="16"/>
                <w:szCs w:val="16"/>
              </w:rPr>
              <w:t>(NR_newRAT-Perf) CR to TS 38.133: Corrections to NR RRM test cases (Rel 16)</w:t>
            </w:r>
          </w:p>
        </w:tc>
        <w:tc>
          <w:tcPr>
            <w:tcW w:w="517" w:type="dxa"/>
          </w:tcPr>
          <w:p w14:paraId="502476CD" w14:textId="77777777" w:rsidR="009677E5" w:rsidRDefault="009677E5" w:rsidP="00F01A8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1EE78B5" w14:textId="77777777" w:rsidR="009677E5" w:rsidRDefault="009677E5" w:rsidP="00F01A8E">
            <w:r>
              <w:rPr>
                <w:sz w:val="16"/>
                <w:szCs w:val="16"/>
              </w:rPr>
              <w:t>16.22.0</w:t>
            </w:r>
          </w:p>
        </w:tc>
        <w:tc>
          <w:tcPr>
            <w:tcW w:w="758" w:type="dxa"/>
          </w:tcPr>
          <w:p w14:paraId="54997040" w14:textId="77777777" w:rsidR="009677E5" w:rsidRDefault="009677E5" w:rsidP="00F01A8E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D741F71" w14:textId="77777777" w:rsidR="009677E5" w:rsidRDefault="009677E5" w:rsidP="00F01A8E">
            <w:r>
              <w:rPr>
                <w:sz w:val="16"/>
                <w:szCs w:val="16"/>
              </w:rPr>
              <w:t>R4-2501711</w:t>
            </w:r>
          </w:p>
        </w:tc>
        <w:tc>
          <w:tcPr>
            <w:tcW w:w="1597" w:type="dxa"/>
          </w:tcPr>
          <w:p w14:paraId="0AE703E0" w14:textId="77777777" w:rsidR="009677E5" w:rsidRDefault="009677E5" w:rsidP="00F01A8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B8C6956" w14:textId="77777777" w:rsidR="009677E5" w:rsidRDefault="009677E5" w:rsidP="00F01A8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34B1F497" w14:textId="77777777" w:rsidR="009677E5" w:rsidRDefault="009677E5" w:rsidP="00F01A8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01115C" w14:textId="77777777" w:rsidR="009677E5" w:rsidRDefault="009677E5" w:rsidP="00F01A8E">
            <w:pPr>
              <w:rPr>
                <w:sz w:val="16"/>
                <w:szCs w:val="16"/>
              </w:rPr>
            </w:pPr>
          </w:p>
        </w:tc>
      </w:tr>
      <w:tr w:rsidR="009677E5" w14:paraId="7D3DE937" w14:textId="77777777" w:rsidTr="00F01A8E">
        <w:tc>
          <w:tcPr>
            <w:tcW w:w="879" w:type="dxa"/>
          </w:tcPr>
          <w:p w14:paraId="58377018" w14:textId="77777777" w:rsidR="009677E5" w:rsidRDefault="009677E5" w:rsidP="00F01A8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1D420FC" w14:textId="77777777" w:rsidR="009677E5" w:rsidRDefault="009677E5" w:rsidP="00F01A8E">
            <w:r>
              <w:rPr>
                <w:sz w:val="16"/>
                <w:szCs w:val="16"/>
              </w:rPr>
              <w:t>5372</w:t>
            </w:r>
          </w:p>
        </w:tc>
        <w:tc>
          <w:tcPr>
            <w:tcW w:w="517" w:type="dxa"/>
          </w:tcPr>
          <w:p w14:paraId="22023C57" w14:textId="77777777" w:rsidR="009677E5" w:rsidRDefault="009677E5" w:rsidP="00F01A8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D19272" w14:textId="77777777" w:rsidR="009677E5" w:rsidRDefault="009677E5" w:rsidP="00F01A8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4EC0C22" w14:textId="77777777" w:rsidR="009677E5" w:rsidRDefault="009677E5" w:rsidP="00F01A8E">
            <w:r>
              <w:rPr>
                <w:sz w:val="16"/>
                <w:szCs w:val="16"/>
              </w:rPr>
              <w:t>(NR_newRAT-Perf) CR to TS 38.133: Corrections to NR RRM test cases (Rel 17)</w:t>
            </w:r>
          </w:p>
        </w:tc>
        <w:tc>
          <w:tcPr>
            <w:tcW w:w="517" w:type="dxa"/>
          </w:tcPr>
          <w:p w14:paraId="4E9A63B2" w14:textId="77777777" w:rsidR="009677E5" w:rsidRDefault="009677E5" w:rsidP="00F01A8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3EF7A5C" w14:textId="77777777" w:rsidR="009677E5" w:rsidRDefault="009677E5" w:rsidP="00F01A8E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6535D4F7" w14:textId="77777777" w:rsidR="009677E5" w:rsidRDefault="009677E5" w:rsidP="00F01A8E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D37F4C0" w14:textId="77777777" w:rsidR="009677E5" w:rsidRDefault="009677E5" w:rsidP="00F01A8E">
            <w:r>
              <w:rPr>
                <w:sz w:val="16"/>
                <w:szCs w:val="16"/>
              </w:rPr>
              <w:t>R4-2501712</w:t>
            </w:r>
          </w:p>
        </w:tc>
        <w:tc>
          <w:tcPr>
            <w:tcW w:w="1597" w:type="dxa"/>
          </w:tcPr>
          <w:p w14:paraId="46B54E9A" w14:textId="77777777" w:rsidR="009677E5" w:rsidRDefault="009677E5" w:rsidP="00F01A8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34955684" w14:textId="77777777" w:rsidR="009677E5" w:rsidRDefault="009677E5" w:rsidP="00F01A8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6024E75C" w14:textId="77777777" w:rsidR="009677E5" w:rsidRDefault="009677E5" w:rsidP="00F01A8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CC935C" w14:textId="77777777" w:rsidR="009677E5" w:rsidRDefault="009677E5" w:rsidP="00F01A8E">
            <w:pPr>
              <w:rPr>
                <w:sz w:val="16"/>
                <w:szCs w:val="16"/>
              </w:rPr>
            </w:pPr>
          </w:p>
        </w:tc>
      </w:tr>
      <w:tr w:rsidR="009677E5" w14:paraId="068042AB" w14:textId="77777777" w:rsidTr="00F01A8E">
        <w:tc>
          <w:tcPr>
            <w:tcW w:w="879" w:type="dxa"/>
          </w:tcPr>
          <w:p w14:paraId="4B28D70C" w14:textId="77777777" w:rsidR="009677E5" w:rsidRDefault="009677E5" w:rsidP="00F01A8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8CEBFB2" w14:textId="77777777" w:rsidR="009677E5" w:rsidRDefault="009677E5" w:rsidP="00F01A8E">
            <w:r>
              <w:rPr>
                <w:sz w:val="16"/>
                <w:szCs w:val="16"/>
              </w:rPr>
              <w:t>5373</w:t>
            </w:r>
          </w:p>
        </w:tc>
        <w:tc>
          <w:tcPr>
            <w:tcW w:w="517" w:type="dxa"/>
          </w:tcPr>
          <w:p w14:paraId="2E9D15C9" w14:textId="77777777" w:rsidR="009677E5" w:rsidRDefault="009677E5" w:rsidP="00F01A8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599F41" w14:textId="77777777" w:rsidR="009677E5" w:rsidRDefault="009677E5" w:rsidP="00F01A8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83F5549" w14:textId="77777777" w:rsidR="009677E5" w:rsidRDefault="009677E5" w:rsidP="00F01A8E">
            <w:r>
              <w:rPr>
                <w:sz w:val="16"/>
                <w:szCs w:val="16"/>
              </w:rPr>
              <w:t>(NR_newRAT-Perf) CR to TS 38.133: Corrections to NR RRM test cases (Rel 18)</w:t>
            </w:r>
          </w:p>
        </w:tc>
        <w:tc>
          <w:tcPr>
            <w:tcW w:w="517" w:type="dxa"/>
          </w:tcPr>
          <w:p w14:paraId="50B78EBC" w14:textId="77777777" w:rsidR="009677E5" w:rsidRDefault="009677E5" w:rsidP="00F01A8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CEBAB7F" w14:textId="77777777" w:rsidR="009677E5" w:rsidRDefault="009677E5" w:rsidP="00F01A8E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681F01DF" w14:textId="77777777" w:rsidR="009677E5" w:rsidRDefault="009677E5" w:rsidP="00F01A8E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897C6F2" w14:textId="77777777" w:rsidR="009677E5" w:rsidRDefault="009677E5" w:rsidP="00F01A8E">
            <w:r>
              <w:rPr>
                <w:sz w:val="16"/>
                <w:szCs w:val="16"/>
              </w:rPr>
              <w:t>R4-2501713</w:t>
            </w:r>
          </w:p>
        </w:tc>
        <w:tc>
          <w:tcPr>
            <w:tcW w:w="1597" w:type="dxa"/>
          </w:tcPr>
          <w:p w14:paraId="41B7D9DA" w14:textId="77777777" w:rsidR="009677E5" w:rsidRDefault="009677E5" w:rsidP="00F01A8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52D52EB" w14:textId="77777777" w:rsidR="009677E5" w:rsidRDefault="009677E5" w:rsidP="00F01A8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6D2C939" w14:textId="77777777" w:rsidR="009677E5" w:rsidRDefault="009677E5" w:rsidP="00F01A8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F7E9755" w14:textId="77777777" w:rsidR="009677E5" w:rsidRDefault="009677E5" w:rsidP="00F01A8E">
            <w:pPr>
              <w:rPr>
                <w:sz w:val="16"/>
                <w:szCs w:val="16"/>
              </w:rPr>
            </w:pPr>
          </w:p>
        </w:tc>
      </w:tr>
      <w:tr w:rsidR="009677E5" w14:paraId="619838AC" w14:textId="77777777" w:rsidTr="00F01A8E">
        <w:tc>
          <w:tcPr>
            <w:tcW w:w="879" w:type="dxa"/>
          </w:tcPr>
          <w:p w14:paraId="018A42BD" w14:textId="77777777" w:rsidR="009677E5" w:rsidRDefault="009677E5" w:rsidP="00F01A8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02EEB02" w14:textId="77777777" w:rsidR="009677E5" w:rsidRDefault="009677E5" w:rsidP="00F01A8E">
            <w:r>
              <w:rPr>
                <w:sz w:val="16"/>
                <w:szCs w:val="16"/>
              </w:rPr>
              <w:t>5407</w:t>
            </w:r>
          </w:p>
        </w:tc>
        <w:tc>
          <w:tcPr>
            <w:tcW w:w="517" w:type="dxa"/>
          </w:tcPr>
          <w:p w14:paraId="12FA74DC" w14:textId="77777777" w:rsidR="009677E5" w:rsidRDefault="009677E5" w:rsidP="00F01A8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61E5B1" w14:textId="77777777" w:rsidR="009677E5" w:rsidRDefault="009677E5" w:rsidP="00F01A8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FB57741" w14:textId="77777777" w:rsidR="009677E5" w:rsidRDefault="009677E5" w:rsidP="00F01A8E">
            <w:r>
              <w:rPr>
                <w:sz w:val="16"/>
                <w:szCs w:val="16"/>
              </w:rPr>
              <w:t>(NR_newRAT-Perf) Corrections in A.4.7.1.2 and A.6.7.1.2 on derived parameters (Rel 16)</w:t>
            </w:r>
          </w:p>
        </w:tc>
        <w:tc>
          <w:tcPr>
            <w:tcW w:w="517" w:type="dxa"/>
          </w:tcPr>
          <w:p w14:paraId="0FACC06F" w14:textId="77777777" w:rsidR="009677E5" w:rsidRDefault="009677E5" w:rsidP="00F01A8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15F2CEA" w14:textId="77777777" w:rsidR="009677E5" w:rsidRDefault="009677E5" w:rsidP="00F01A8E">
            <w:r>
              <w:rPr>
                <w:sz w:val="16"/>
                <w:szCs w:val="16"/>
              </w:rPr>
              <w:t>16.22.0</w:t>
            </w:r>
          </w:p>
        </w:tc>
        <w:tc>
          <w:tcPr>
            <w:tcW w:w="758" w:type="dxa"/>
          </w:tcPr>
          <w:p w14:paraId="6B4AF33F" w14:textId="77777777" w:rsidR="009677E5" w:rsidRDefault="009677E5" w:rsidP="00F01A8E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5629F37" w14:textId="77777777" w:rsidR="009677E5" w:rsidRDefault="009677E5" w:rsidP="00F01A8E">
            <w:r>
              <w:rPr>
                <w:sz w:val="16"/>
                <w:szCs w:val="16"/>
              </w:rPr>
              <w:t>R4-2501923</w:t>
            </w:r>
          </w:p>
        </w:tc>
        <w:tc>
          <w:tcPr>
            <w:tcW w:w="1597" w:type="dxa"/>
          </w:tcPr>
          <w:p w14:paraId="2382C70A" w14:textId="77777777" w:rsidR="009677E5" w:rsidRDefault="009677E5" w:rsidP="00F01A8E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6B1A9E1A" w14:textId="77777777" w:rsidR="009677E5" w:rsidRDefault="009677E5" w:rsidP="00F01A8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730329E" w14:textId="77777777" w:rsidR="009677E5" w:rsidRDefault="009677E5" w:rsidP="00F01A8E">
            <w:r>
              <w:rPr>
                <w:sz w:val="16"/>
                <w:szCs w:val="16"/>
              </w:rPr>
              <w:t>A.4.7.1.2, A.6.7.1.2</w:t>
            </w:r>
          </w:p>
        </w:tc>
        <w:tc>
          <w:tcPr>
            <w:tcW w:w="998" w:type="dxa"/>
          </w:tcPr>
          <w:p w14:paraId="0F12DC40" w14:textId="77777777" w:rsidR="009677E5" w:rsidRDefault="009677E5" w:rsidP="00F01A8E">
            <w:r>
              <w:rPr>
                <w:sz w:val="16"/>
                <w:szCs w:val="16"/>
              </w:rPr>
              <w:t xml:space="preserve">TS/TR ... CR ... ; TS/TR 38.533 CR 3811 ; TS/TR ... CR ... </w:t>
            </w:r>
          </w:p>
        </w:tc>
      </w:tr>
      <w:tr w:rsidR="009677E5" w14:paraId="3A5BA275" w14:textId="77777777" w:rsidTr="00F01A8E">
        <w:tc>
          <w:tcPr>
            <w:tcW w:w="879" w:type="dxa"/>
          </w:tcPr>
          <w:p w14:paraId="27C30BE2" w14:textId="77777777" w:rsidR="009677E5" w:rsidRDefault="009677E5" w:rsidP="00F01A8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0AB9813" w14:textId="77777777" w:rsidR="009677E5" w:rsidRDefault="009677E5" w:rsidP="00F01A8E">
            <w:r>
              <w:rPr>
                <w:sz w:val="16"/>
                <w:szCs w:val="16"/>
              </w:rPr>
              <w:t>5408</w:t>
            </w:r>
          </w:p>
        </w:tc>
        <w:tc>
          <w:tcPr>
            <w:tcW w:w="517" w:type="dxa"/>
          </w:tcPr>
          <w:p w14:paraId="51F5C281" w14:textId="77777777" w:rsidR="009677E5" w:rsidRDefault="009677E5" w:rsidP="00F01A8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33B225" w14:textId="77777777" w:rsidR="009677E5" w:rsidRDefault="009677E5" w:rsidP="00F01A8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6460E3B" w14:textId="77777777" w:rsidR="009677E5" w:rsidRDefault="009677E5" w:rsidP="00F01A8E">
            <w:r>
              <w:rPr>
                <w:sz w:val="16"/>
                <w:szCs w:val="16"/>
              </w:rPr>
              <w:t>(NR_newRAT-Perf) Corrections in A.4.7.1.2 and A.6.7.1.2 on derived parameters (Rel 17)</w:t>
            </w:r>
          </w:p>
        </w:tc>
        <w:tc>
          <w:tcPr>
            <w:tcW w:w="517" w:type="dxa"/>
          </w:tcPr>
          <w:p w14:paraId="089CD0A4" w14:textId="77777777" w:rsidR="009677E5" w:rsidRDefault="009677E5" w:rsidP="00F01A8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2FCE9F1" w14:textId="77777777" w:rsidR="009677E5" w:rsidRDefault="009677E5" w:rsidP="00F01A8E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3BA7652B" w14:textId="77777777" w:rsidR="009677E5" w:rsidRDefault="009677E5" w:rsidP="00F01A8E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FE0F951" w14:textId="77777777" w:rsidR="009677E5" w:rsidRDefault="009677E5" w:rsidP="00F01A8E">
            <w:r>
              <w:rPr>
                <w:sz w:val="16"/>
                <w:szCs w:val="16"/>
              </w:rPr>
              <w:t>R4-2501925</w:t>
            </w:r>
          </w:p>
        </w:tc>
        <w:tc>
          <w:tcPr>
            <w:tcW w:w="1597" w:type="dxa"/>
          </w:tcPr>
          <w:p w14:paraId="14C968FA" w14:textId="77777777" w:rsidR="009677E5" w:rsidRDefault="009677E5" w:rsidP="00F01A8E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0DCCFC6A" w14:textId="77777777" w:rsidR="009677E5" w:rsidRDefault="009677E5" w:rsidP="00F01A8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BFC2DD3" w14:textId="77777777" w:rsidR="009677E5" w:rsidRDefault="009677E5" w:rsidP="00F01A8E">
            <w:r>
              <w:rPr>
                <w:sz w:val="16"/>
                <w:szCs w:val="16"/>
              </w:rPr>
              <w:t>A.4.7.1.2, A.6.7.1.2</w:t>
            </w:r>
          </w:p>
        </w:tc>
        <w:tc>
          <w:tcPr>
            <w:tcW w:w="998" w:type="dxa"/>
          </w:tcPr>
          <w:p w14:paraId="6476BDC9" w14:textId="77777777" w:rsidR="009677E5" w:rsidRDefault="009677E5" w:rsidP="00F01A8E">
            <w:r>
              <w:rPr>
                <w:sz w:val="16"/>
                <w:szCs w:val="16"/>
              </w:rPr>
              <w:t xml:space="preserve">TS/TR ... CR ... ; TS/TR 38.533 CR 3811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9677E5" w14:paraId="41FF27D4" w14:textId="77777777" w:rsidTr="00F01A8E">
        <w:tc>
          <w:tcPr>
            <w:tcW w:w="879" w:type="dxa"/>
          </w:tcPr>
          <w:p w14:paraId="6874458F" w14:textId="77777777" w:rsidR="009677E5" w:rsidRDefault="009677E5" w:rsidP="00F01A8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4F9D5DBC" w14:textId="77777777" w:rsidR="009677E5" w:rsidRDefault="009677E5" w:rsidP="00F01A8E">
            <w:r>
              <w:rPr>
                <w:sz w:val="16"/>
                <w:szCs w:val="16"/>
              </w:rPr>
              <w:t>5409</w:t>
            </w:r>
          </w:p>
        </w:tc>
        <w:tc>
          <w:tcPr>
            <w:tcW w:w="517" w:type="dxa"/>
          </w:tcPr>
          <w:p w14:paraId="6321C684" w14:textId="77777777" w:rsidR="009677E5" w:rsidRDefault="009677E5" w:rsidP="00F01A8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C9B243" w14:textId="77777777" w:rsidR="009677E5" w:rsidRDefault="009677E5" w:rsidP="00F01A8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1C874ED" w14:textId="77777777" w:rsidR="009677E5" w:rsidRDefault="009677E5" w:rsidP="00F01A8E">
            <w:r>
              <w:rPr>
                <w:sz w:val="16"/>
                <w:szCs w:val="16"/>
              </w:rPr>
              <w:t>(NR_newRAT-Perf) Corrections in A.4.7.1.2 and A.6.7.1.2 on derived parameters (Rel 18)</w:t>
            </w:r>
          </w:p>
        </w:tc>
        <w:tc>
          <w:tcPr>
            <w:tcW w:w="517" w:type="dxa"/>
          </w:tcPr>
          <w:p w14:paraId="123A97F8" w14:textId="77777777" w:rsidR="009677E5" w:rsidRDefault="009677E5" w:rsidP="00F01A8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CE4BFD6" w14:textId="77777777" w:rsidR="009677E5" w:rsidRDefault="009677E5" w:rsidP="00F01A8E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1EA05E2B" w14:textId="77777777" w:rsidR="009677E5" w:rsidRDefault="009677E5" w:rsidP="00F01A8E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94960FB" w14:textId="77777777" w:rsidR="009677E5" w:rsidRDefault="009677E5" w:rsidP="00F01A8E">
            <w:r>
              <w:rPr>
                <w:sz w:val="16"/>
                <w:szCs w:val="16"/>
              </w:rPr>
              <w:t>R4-2501926</w:t>
            </w:r>
          </w:p>
        </w:tc>
        <w:tc>
          <w:tcPr>
            <w:tcW w:w="1597" w:type="dxa"/>
          </w:tcPr>
          <w:p w14:paraId="5F1A29FD" w14:textId="77777777" w:rsidR="009677E5" w:rsidRDefault="009677E5" w:rsidP="00F01A8E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09C9C094" w14:textId="77777777" w:rsidR="009677E5" w:rsidRDefault="009677E5" w:rsidP="00F01A8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BEDB64C" w14:textId="77777777" w:rsidR="009677E5" w:rsidRDefault="009677E5" w:rsidP="00F01A8E">
            <w:r>
              <w:rPr>
                <w:sz w:val="16"/>
                <w:szCs w:val="16"/>
              </w:rPr>
              <w:t>A.4.7.1.2, A.6.7.1.2</w:t>
            </w:r>
          </w:p>
        </w:tc>
        <w:tc>
          <w:tcPr>
            <w:tcW w:w="998" w:type="dxa"/>
          </w:tcPr>
          <w:p w14:paraId="097754DC" w14:textId="77777777" w:rsidR="009677E5" w:rsidRDefault="009677E5" w:rsidP="00F01A8E">
            <w:r>
              <w:rPr>
                <w:sz w:val="16"/>
                <w:szCs w:val="16"/>
              </w:rPr>
              <w:t xml:space="preserve">TS/TR ... CR ... ; TS/TR 38.533 CR 3811 ; TS/TR ... CR ... </w:t>
            </w:r>
          </w:p>
        </w:tc>
      </w:tr>
      <w:tr w:rsidR="009677E5" w14:paraId="5961EC17" w14:textId="77777777" w:rsidTr="00F01A8E">
        <w:tc>
          <w:tcPr>
            <w:tcW w:w="879" w:type="dxa"/>
          </w:tcPr>
          <w:p w14:paraId="74A7DAC9" w14:textId="77777777" w:rsidR="009677E5" w:rsidRDefault="009677E5" w:rsidP="00F01A8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6814B00" w14:textId="77777777" w:rsidR="009677E5" w:rsidRDefault="009677E5" w:rsidP="00F01A8E">
            <w:r>
              <w:rPr>
                <w:sz w:val="16"/>
                <w:szCs w:val="16"/>
              </w:rPr>
              <w:t>5412</w:t>
            </w:r>
          </w:p>
        </w:tc>
        <w:tc>
          <w:tcPr>
            <w:tcW w:w="517" w:type="dxa"/>
          </w:tcPr>
          <w:p w14:paraId="0927341E" w14:textId="77777777" w:rsidR="009677E5" w:rsidRDefault="009677E5" w:rsidP="00F01A8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0712B4" w14:textId="77777777" w:rsidR="009677E5" w:rsidRDefault="009677E5" w:rsidP="00F01A8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6A6558E2" w14:textId="77777777" w:rsidR="009677E5" w:rsidRDefault="009677E5" w:rsidP="00F01A8E">
            <w:r>
              <w:rPr>
                <w:sz w:val="16"/>
                <w:szCs w:val="16"/>
              </w:rPr>
              <w:t>(NR_newRAT-Perf) Corrections in A.4.7.1.2 and A.6.7.1.2 on derived parameters</w:t>
            </w:r>
          </w:p>
        </w:tc>
        <w:tc>
          <w:tcPr>
            <w:tcW w:w="517" w:type="dxa"/>
          </w:tcPr>
          <w:p w14:paraId="4D0FB99B" w14:textId="77777777" w:rsidR="009677E5" w:rsidRDefault="009677E5" w:rsidP="00F01A8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505189" w14:textId="77777777" w:rsidR="009677E5" w:rsidRDefault="009677E5" w:rsidP="00F01A8E">
            <w:r>
              <w:rPr>
                <w:sz w:val="16"/>
                <w:szCs w:val="16"/>
              </w:rPr>
              <w:t>15.28.0</w:t>
            </w:r>
          </w:p>
        </w:tc>
        <w:tc>
          <w:tcPr>
            <w:tcW w:w="758" w:type="dxa"/>
          </w:tcPr>
          <w:p w14:paraId="7754F9FD" w14:textId="77777777" w:rsidR="009677E5" w:rsidRDefault="009677E5" w:rsidP="00F01A8E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2075D9E" w14:textId="77777777" w:rsidR="009677E5" w:rsidRDefault="009677E5" w:rsidP="00F01A8E">
            <w:r>
              <w:rPr>
                <w:sz w:val="16"/>
                <w:szCs w:val="16"/>
              </w:rPr>
              <w:t>R4-2502634</w:t>
            </w:r>
          </w:p>
        </w:tc>
        <w:tc>
          <w:tcPr>
            <w:tcW w:w="1597" w:type="dxa"/>
          </w:tcPr>
          <w:p w14:paraId="3F9F2FDE" w14:textId="77777777" w:rsidR="009677E5" w:rsidRDefault="009677E5" w:rsidP="00F01A8E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58FC3DB3" w14:textId="77777777" w:rsidR="009677E5" w:rsidRDefault="009677E5" w:rsidP="00F01A8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FD7E500" w14:textId="77777777" w:rsidR="009677E5" w:rsidRDefault="009677E5" w:rsidP="00F01A8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791D31" w14:textId="77777777" w:rsidR="009677E5" w:rsidRDefault="009677E5" w:rsidP="00F01A8E">
            <w:pPr>
              <w:rPr>
                <w:sz w:val="16"/>
                <w:szCs w:val="16"/>
              </w:rPr>
            </w:pPr>
          </w:p>
        </w:tc>
      </w:tr>
      <w:tr w:rsidR="009677E5" w14:paraId="5FF26265" w14:textId="77777777" w:rsidTr="00F01A8E">
        <w:tc>
          <w:tcPr>
            <w:tcW w:w="879" w:type="dxa"/>
          </w:tcPr>
          <w:p w14:paraId="1CAB21F9" w14:textId="77777777" w:rsidR="009677E5" w:rsidRDefault="009677E5" w:rsidP="00F01A8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6C430B58" w14:textId="77777777" w:rsidR="009677E5" w:rsidRDefault="009677E5" w:rsidP="00F01A8E">
            <w:r>
              <w:rPr>
                <w:sz w:val="16"/>
                <w:szCs w:val="16"/>
              </w:rPr>
              <w:t>0622</w:t>
            </w:r>
          </w:p>
        </w:tc>
        <w:tc>
          <w:tcPr>
            <w:tcW w:w="517" w:type="dxa"/>
          </w:tcPr>
          <w:p w14:paraId="63173085" w14:textId="77777777" w:rsidR="009677E5" w:rsidRDefault="009677E5" w:rsidP="00F01A8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AD3A68" w14:textId="77777777" w:rsidR="009677E5" w:rsidRDefault="009677E5" w:rsidP="00F01A8E">
            <w:r>
              <w:rPr>
                <w:sz w:val="16"/>
                <w:szCs w:val="16"/>
              </w:rPr>
              <w:t>Rel-15</w:t>
            </w:r>
          </w:p>
        </w:tc>
        <w:tc>
          <w:tcPr>
            <w:tcW w:w="3045" w:type="dxa"/>
          </w:tcPr>
          <w:p w14:paraId="0FA66454" w14:textId="77777777" w:rsidR="009677E5" w:rsidRDefault="009677E5" w:rsidP="00F01A8E">
            <w:r>
              <w:rPr>
                <w:sz w:val="16"/>
                <w:szCs w:val="16"/>
              </w:rPr>
              <w:t>(NR_newRAT-Perf) Correction to theta angle definition</w:t>
            </w:r>
          </w:p>
        </w:tc>
        <w:tc>
          <w:tcPr>
            <w:tcW w:w="517" w:type="dxa"/>
          </w:tcPr>
          <w:p w14:paraId="7D6394FF" w14:textId="77777777" w:rsidR="009677E5" w:rsidRDefault="009677E5" w:rsidP="00F01A8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57FA76" w14:textId="77777777" w:rsidR="009677E5" w:rsidRDefault="009677E5" w:rsidP="00F01A8E">
            <w:r>
              <w:rPr>
                <w:sz w:val="16"/>
                <w:szCs w:val="16"/>
              </w:rPr>
              <w:t>15.20.0</w:t>
            </w:r>
          </w:p>
        </w:tc>
        <w:tc>
          <w:tcPr>
            <w:tcW w:w="758" w:type="dxa"/>
          </w:tcPr>
          <w:p w14:paraId="7A307C92" w14:textId="77777777" w:rsidR="009677E5" w:rsidRDefault="009677E5" w:rsidP="00F01A8E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127E90C" w14:textId="77777777" w:rsidR="009677E5" w:rsidRDefault="009677E5" w:rsidP="00F01A8E">
            <w:r>
              <w:rPr>
                <w:sz w:val="16"/>
                <w:szCs w:val="16"/>
              </w:rPr>
              <w:t>R4-2501857</w:t>
            </w:r>
          </w:p>
        </w:tc>
        <w:tc>
          <w:tcPr>
            <w:tcW w:w="1597" w:type="dxa"/>
          </w:tcPr>
          <w:p w14:paraId="63243C83" w14:textId="77777777" w:rsidR="009677E5" w:rsidRDefault="009677E5" w:rsidP="00F01A8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0324E8D" w14:textId="77777777" w:rsidR="009677E5" w:rsidRDefault="009677E5" w:rsidP="00F01A8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24FC2C59" w14:textId="77777777" w:rsidR="009677E5" w:rsidRDefault="009677E5" w:rsidP="00F01A8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93E23DA" w14:textId="77777777" w:rsidR="009677E5" w:rsidRDefault="009677E5" w:rsidP="00F01A8E">
            <w:pPr>
              <w:rPr>
                <w:sz w:val="16"/>
                <w:szCs w:val="16"/>
              </w:rPr>
            </w:pPr>
          </w:p>
        </w:tc>
      </w:tr>
      <w:tr w:rsidR="009677E5" w14:paraId="0C292675" w14:textId="77777777" w:rsidTr="00F01A8E">
        <w:tc>
          <w:tcPr>
            <w:tcW w:w="879" w:type="dxa"/>
          </w:tcPr>
          <w:p w14:paraId="70B5B4CC" w14:textId="77777777" w:rsidR="009677E5" w:rsidRDefault="009677E5" w:rsidP="00F01A8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05E5FCD6" w14:textId="77777777" w:rsidR="009677E5" w:rsidRDefault="009677E5" w:rsidP="00F01A8E">
            <w:r>
              <w:rPr>
                <w:sz w:val="16"/>
                <w:szCs w:val="16"/>
              </w:rPr>
              <w:t>0623</w:t>
            </w:r>
          </w:p>
        </w:tc>
        <w:tc>
          <w:tcPr>
            <w:tcW w:w="517" w:type="dxa"/>
          </w:tcPr>
          <w:p w14:paraId="632141A2" w14:textId="77777777" w:rsidR="009677E5" w:rsidRDefault="009677E5" w:rsidP="00F01A8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DFBDEB" w14:textId="77777777" w:rsidR="009677E5" w:rsidRDefault="009677E5" w:rsidP="00F01A8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B85A095" w14:textId="77777777" w:rsidR="009677E5" w:rsidRDefault="009677E5" w:rsidP="00F01A8E">
            <w:r>
              <w:rPr>
                <w:sz w:val="16"/>
                <w:szCs w:val="16"/>
              </w:rPr>
              <w:t>(NR_newRAT-Perf) Correction to theta angle definition</w:t>
            </w:r>
          </w:p>
        </w:tc>
        <w:tc>
          <w:tcPr>
            <w:tcW w:w="517" w:type="dxa"/>
          </w:tcPr>
          <w:p w14:paraId="306E6785" w14:textId="77777777" w:rsidR="009677E5" w:rsidRDefault="009677E5" w:rsidP="00F01A8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68628AB" w14:textId="77777777" w:rsidR="009677E5" w:rsidRDefault="009677E5" w:rsidP="00F01A8E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33D2E94F" w14:textId="77777777" w:rsidR="009677E5" w:rsidRDefault="009677E5" w:rsidP="00F01A8E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D4D5696" w14:textId="77777777" w:rsidR="009677E5" w:rsidRDefault="009677E5" w:rsidP="00F01A8E">
            <w:r>
              <w:rPr>
                <w:sz w:val="16"/>
                <w:szCs w:val="16"/>
              </w:rPr>
              <w:t>R4-2501858</w:t>
            </w:r>
          </w:p>
        </w:tc>
        <w:tc>
          <w:tcPr>
            <w:tcW w:w="1597" w:type="dxa"/>
          </w:tcPr>
          <w:p w14:paraId="5AFF9EFE" w14:textId="77777777" w:rsidR="009677E5" w:rsidRDefault="009677E5" w:rsidP="00F01A8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B8362B2" w14:textId="77777777" w:rsidR="009677E5" w:rsidRDefault="009677E5" w:rsidP="00F01A8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1A6E1A23" w14:textId="77777777" w:rsidR="009677E5" w:rsidRDefault="009677E5" w:rsidP="00F01A8E">
            <w:r>
              <w:rPr>
                <w:sz w:val="16"/>
                <w:szCs w:val="16"/>
              </w:rPr>
              <w:t>3.2</w:t>
            </w:r>
          </w:p>
        </w:tc>
        <w:tc>
          <w:tcPr>
            <w:tcW w:w="998" w:type="dxa"/>
          </w:tcPr>
          <w:p w14:paraId="0CED7188" w14:textId="77777777" w:rsidR="009677E5" w:rsidRDefault="009677E5" w:rsidP="00F01A8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677E5" w14:paraId="3B9B8F07" w14:textId="77777777" w:rsidTr="00F01A8E">
        <w:tc>
          <w:tcPr>
            <w:tcW w:w="879" w:type="dxa"/>
          </w:tcPr>
          <w:p w14:paraId="21B504E3" w14:textId="77777777" w:rsidR="009677E5" w:rsidRDefault="009677E5" w:rsidP="00F01A8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38893CA6" w14:textId="77777777" w:rsidR="009677E5" w:rsidRDefault="009677E5" w:rsidP="00F01A8E">
            <w:r>
              <w:rPr>
                <w:sz w:val="16"/>
                <w:szCs w:val="16"/>
              </w:rPr>
              <w:t>0624</w:t>
            </w:r>
          </w:p>
        </w:tc>
        <w:tc>
          <w:tcPr>
            <w:tcW w:w="517" w:type="dxa"/>
          </w:tcPr>
          <w:p w14:paraId="03E89163" w14:textId="77777777" w:rsidR="009677E5" w:rsidRDefault="009677E5" w:rsidP="00F01A8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C1E37B8" w14:textId="77777777" w:rsidR="009677E5" w:rsidRDefault="009677E5" w:rsidP="00F01A8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E4C3C85" w14:textId="77777777" w:rsidR="009677E5" w:rsidRDefault="009677E5" w:rsidP="00F01A8E">
            <w:r>
              <w:rPr>
                <w:sz w:val="16"/>
                <w:szCs w:val="16"/>
              </w:rPr>
              <w:t>(NR_newRAT-Perf) Correction to theta angle definition</w:t>
            </w:r>
          </w:p>
        </w:tc>
        <w:tc>
          <w:tcPr>
            <w:tcW w:w="517" w:type="dxa"/>
          </w:tcPr>
          <w:p w14:paraId="4DBAC0BD" w14:textId="77777777" w:rsidR="009677E5" w:rsidRDefault="009677E5" w:rsidP="00F01A8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080E768" w14:textId="77777777" w:rsidR="009677E5" w:rsidRDefault="009677E5" w:rsidP="00F01A8E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3C3A44F7" w14:textId="77777777" w:rsidR="009677E5" w:rsidRDefault="009677E5" w:rsidP="00F01A8E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2749CD0" w14:textId="77777777" w:rsidR="009677E5" w:rsidRDefault="009677E5" w:rsidP="00F01A8E">
            <w:r>
              <w:rPr>
                <w:sz w:val="16"/>
                <w:szCs w:val="16"/>
              </w:rPr>
              <w:t>R4-2501859</w:t>
            </w:r>
          </w:p>
        </w:tc>
        <w:tc>
          <w:tcPr>
            <w:tcW w:w="1597" w:type="dxa"/>
          </w:tcPr>
          <w:p w14:paraId="6EB08C4F" w14:textId="77777777" w:rsidR="009677E5" w:rsidRDefault="009677E5" w:rsidP="00F01A8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603AE1C" w14:textId="77777777" w:rsidR="009677E5" w:rsidRDefault="009677E5" w:rsidP="00F01A8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63B21F1" w14:textId="77777777" w:rsidR="009677E5" w:rsidRDefault="009677E5" w:rsidP="00F01A8E">
            <w:r>
              <w:rPr>
                <w:sz w:val="16"/>
                <w:szCs w:val="16"/>
              </w:rPr>
              <w:t>3.2</w:t>
            </w:r>
          </w:p>
        </w:tc>
        <w:tc>
          <w:tcPr>
            <w:tcW w:w="998" w:type="dxa"/>
          </w:tcPr>
          <w:p w14:paraId="3591F61D" w14:textId="77777777" w:rsidR="009677E5" w:rsidRDefault="009677E5" w:rsidP="00F01A8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9677E5" w14:paraId="1B4390B1" w14:textId="77777777" w:rsidTr="00F01A8E">
        <w:tc>
          <w:tcPr>
            <w:tcW w:w="879" w:type="dxa"/>
          </w:tcPr>
          <w:p w14:paraId="59CAC6E0" w14:textId="77777777" w:rsidR="009677E5" w:rsidRDefault="009677E5" w:rsidP="00F01A8E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533C5637" w14:textId="77777777" w:rsidR="009677E5" w:rsidRDefault="009677E5" w:rsidP="00F01A8E">
            <w:r>
              <w:rPr>
                <w:sz w:val="16"/>
                <w:szCs w:val="16"/>
              </w:rPr>
              <w:t>0625</w:t>
            </w:r>
          </w:p>
        </w:tc>
        <w:tc>
          <w:tcPr>
            <w:tcW w:w="517" w:type="dxa"/>
          </w:tcPr>
          <w:p w14:paraId="4CC469D3" w14:textId="77777777" w:rsidR="009677E5" w:rsidRDefault="009677E5" w:rsidP="00F01A8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1CA86F" w14:textId="77777777" w:rsidR="009677E5" w:rsidRDefault="009677E5" w:rsidP="00F01A8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4766991" w14:textId="77777777" w:rsidR="009677E5" w:rsidRDefault="009677E5" w:rsidP="00F01A8E">
            <w:r>
              <w:rPr>
                <w:sz w:val="16"/>
                <w:szCs w:val="16"/>
              </w:rPr>
              <w:t>(NR_newRAT-Perf) Correction to theta angle definition</w:t>
            </w:r>
          </w:p>
        </w:tc>
        <w:tc>
          <w:tcPr>
            <w:tcW w:w="517" w:type="dxa"/>
          </w:tcPr>
          <w:p w14:paraId="3DBC9ED7" w14:textId="77777777" w:rsidR="009677E5" w:rsidRDefault="009677E5" w:rsidP="00F01A8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8267CAB" w14:textId="77777777" w:rsidR="009677E5" w:rsidRDefault="009677E5" w:rsidP="00F01A8E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47896870" w14:textId="77777777" w:rsidR="009677E5" w:rsidRDefault="009677E5" w:rsidP="00F01A8E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D7872FD" w14:textId="77777777" w:rsidR="009677E5" w:rsidRDefault="009677E5" w:rsidP="00F01A8E">
            <w:r>
              <w:rPr>
                <w:sz w:val="16"/>
                <w:szCs w:val="16"/>
              </w:rPr>
              <w:t>R4-2501860</w:t>
            </w:r>
          </w:p>
        </w:tc>
        <w:tc>
          <w:tcPr>
            <w:tcW w:w="1597" w:type="dxa"/>
          </w:tcPr>
          <w:p w14:paraId="10E0601B" w14:textId="77777777" w:rsidR="009677E5" w:rsidRDefault="009677E5" w:rsidP="00F01A8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AD39998" w14:textId="77777777" w:rsidR="009677E5" w:rsidRDefault="009677E5" w:rsidP="00F01A8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72B80F04" w14:textId="77777777" w:rsidR="009677E5" w:rsidRDefault="009677E5" w:rsidP="00F01A8E">
            <w:r>
              <w:rPr>
                <w:sz w:val="16"/>
                <w:szCs w:val="16"/>
              </w:rPr>
              <w:t>3.2</w:t>
            </w:r>
          </w:p>
        </w:tc>
        <w:tc>
          <w:tcPr>
            <w:tcW w:w="998" w:type="dxa"/>
          </w:tcPr>
          <w:p w14:paraId="1A251281" w14:textId="77777777" w:rsidR="009677E5" w:rsidRDefault="009677E5" w:rsidP="00F01A8E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0A12A820" w14:textId="77777777" w:rsidR="009677E5" w:rsidRDefault="009677E5" w:rsidP="009677E5"/>
    <w:p w14:paraId="5F627C42" w14:textId="77777777" w:rsidR="00E144C4" w:rsidRDefault="00E144C4" w:rsidP="00E144C4"/>
    <w:p w14:paraId="792123EC" w14:textId="53D8DBA3" w:rsidR="00E144C4" w:rsidRDefault="00743132" w:rsidP="00512C52">
      <w:pPr>
        <w:pStyle w:val="Heading2"/>
        <w:rPr>
          <w:rFonts w:cs="Arial"/>
          <w:noProof/>
        </w:rPr>
      </w:pPr>
      <w:r w:rsidRPr="00743132">
        <w:rPr>
          <w:noProof/>
        </w:rPr>
        <w:t>RP-250581</w:t>
      </w:r>
    </w:p>
    <w:p w14:paraId="076BFF5C" w14:textId="4F8DA4A9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B2A06" w:rsidRPr="001B2A06">
        <w:rPr>
          <w:rFonts w:ascii="Arial" w:hAnsi="Arial" w:cs="Arial"/>
          <w:b/>
          <w:bCs/>
        </w:rPr>
        <w:t>RAN4 CRs to Maintenance for Closed WIs/SIs for REL-18 and earlier - Batch 4</w:t>
      </w:r>
    </w:p>
    <w:p w14:paraId="5530322E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6E64DAE5" w14:textId="77777777" w:rsidR="00066796" w:rsidRDefault="00066796" w:rsidP="00066796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93770" w:rsidRPr="004E535C" w14:paraId="50E5ED6F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4834C04" w14:textId="77777777" w:rsidR="00193770" w:rsidRPr="00BF1EB6" w:rsidRDefault="0019377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C07FCB7" w14:textId="77777777" w:rsidR="00193770" w:rsidRPr="00BF1EB6" w:rsidRDefault="0019377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976A1FE" w14:textId="77777777" w:rsidR="00193770" w:rsidRPr="00BF1EB6" w:rsidRDefault="0019377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73158E0" w14:textId="77777777" w:rsidR="00193770" w:rsidRPr="00BF1EB6" w:rsidRDefault="0019377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B2B6DC7" w14:textId="77777777" w:rsidR="00193770" w:rsidRPr="00BF1EB6" w:rsidRDefault="0019377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C1F546A" w14:textId="77777777" w:rsidR="00193770" w:rsidRPr="00BF1EB6" w:rsidRDefault="0019377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8F660A4" w14:textId="77777777" w:rsidR="00193770" w:rsidRPr="00BF1EB6" w:rsidRDefault="0019377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EE65043" w14:textId="77777777" w:rsidR="00193770" w:rsidRPr="00BF1EB6" w:rsidRDefault="0019377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4A20EA1" w14:textId="77777777" w:rsidR="00193770" w:rsidRPr="00BF1EB6" w:rsidRDefault="0019377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8180CBC" w14:textId="77777777" w:rsidR="00193770" w:rsidRPr="00BF1EB6" w:rsidRDefault="0019377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DAD3E65" w14:textId="77777777" w:rsidR="00193770" w:rsidRPr="00BF1EB6" w:rsidRDefault="0019377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A3F8814" w14:textId="77777777" w:rsidR="00193770" w:rsidRPr="00BF1EB6" w:rsidRDefault="0019377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2542395" w14:textId="77777777" w:rsidR="00193770" w:rsidRPr="00BF1EB6" w:rsidRDefault="0019377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93770" w14:paraId="59BF14FF" w14:textId="77777777" w:rsidTr="00284803">
        <w:tc>
          <w:tcPr>
            <w:tcW w:w="879" w:type="dxa"/>
          </w:tcPr>
          <w:p w14:paraId="1FD2A127" w14:textId="77777777" w:rsidR="00193770" w:rsidRDefault="00193770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E7D293C" w14:textId="77777777" w:rsidR="00193770" w:rsidRDefault="00193770" w:rsidP="00284803">
            <w:r>
              <w:rPr>
                <w:sz w:val="16"/>
                <w:szCs w:val="16"/>
              </w:rPr>
              <w:t>2626</w:t>
            </w:r>
          </w:p>
        </w:tc>
        <w:tc>
          <w:tcPr>
            <w:tcW w:w="517" w:type="dxa"/>
          </w:tcPr>
          <w:p w14:paraId="52A3DB5B" w14:textId="77777777" w:rsidR="00193770" w:rsidRDefault="0019377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2315EF" w14:textId="77777777" w:rsidR="00193770" w:rsidRDefault="00193770" w:rsidP="0028480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40D76E6" w14:textId="77777777" w:rsidR="00193770" w:rsidRDefault="00193770" w:rsidP="00284803">
            <w:r>
              <w:rPr>
                <w:sz w:val="16"/>
                <w:szCs w:val="16"/>
              </w:rPr>
              <w:t>(5G_V2X_NRSL-Core) CR to 38.101-1 Rel-16 Cat-F for 7.3E Reference sensitivity for V2X</w:t>
            </w:r>
          </w:p>
        </w:tc>
        <w:tc>
          <w:tcPr>
            <w:tcW w:w="517" w:type="dxa"/>
          </w:tcPr>
          <w:p w14:paraId="33971FCF" w14:textId="77777777" w:rsidR="00193770" w:rsidRDefault="00193770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AC2243" w14:textId="77777777" w:rsidR="00193770" w:rsidRDefault="00193770" w:rsidP="00284803">
            <w:r>
              <w:rPr>
                <w:sz w:val="16"/>
                <w:szCs w:val="16"/>
              </w:rPr>
              <w:t>16.22.0</w:t>
            </w:r>
          </w:p>
        </w:tc>
        <w:tc>
          <w:tcPr>
            <w:tcW w:w="758" w:type="dxa"/>
          </w:tcPr>
          <w:p w14:paraId="31AB4AEB" w14:textId="77777777" w:rsidR="00193770" w:rsidRDefault="0019377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365E667" w14:textId="77777777" w:rsidR="00193770" w:rsidRDefault="00193770" w:rsidP="00284803">
            <w:r>
              <w:rPr>
                <w:sz w:val="16"/>
                <w:szCs w:val="16"/>
              </w:rPr>
              <w:t>R4-2500396</w:t>
            </w:r>
          </w:p>
        </w:tc>
        <w:tc>
          <w:tcPr>
            <w:tcW w:w="1597" w:type="dxa"/>
          </w:tcPr>
          <w:p w14:paraId="4744A667" w14:textId="77777777" w:rsidR="00193770" w:rsidRDefault="00193770" w:rsidP="00284803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2FB0A4F8" w14:textId="77777777" w:rsidR="00193770" w:rsidRDefault="00193770" w:rsidP="00284803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26B598FC" w14:textId="77777777" w:rsidR="00193770" w:rsidRDefault="00193770" w:rsidP="00284803">
            <w:r>
              <w:rPr>
                <w:sz w:val="16"/>
                <w:szCs w:val="16"/>
              </w:rPr>
              <w:t>7.3E.2, 7.3E.3 (New)</w:t>
            </w:r>
          </w:p>
        </w:tc>
        <w:tc>
          <w:tcPr>
            <w:tcW w:w="998" w:type="dxa"/>
          </w:tcPr>
          <w:p w14:paraId="1FBABBB0" w14:textId="77777777" w:rsidR="00193770" w:rsidRDefault="00193770" w:rsidP="00284803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193770" w14:paraId="02D95A62" w14:textId="77777777" w:rsidTr="00284803">
        <w:tc>
          <w:tcPr>
            <w:tcW w:w="879" w:type="dxa"/>
          </w:tcPr>
          <w:p w14:paraId="12954E1C" w14:textId="77777777" w:rsidR="00193770" w:rsidRDefault="00193770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4E248FD" w14:textId="77777777" w:rsidR="00193770" w:rsidRDefault="00193770" w:rsidP="00284803">
            <w:r>
              <w:rPr>
                <w:sz w:val="16"/>
                <w:szCs w:val="16"/>
              </w:rPr>
              <w:t>2691</w:t>
            </w:r>
          </w:p>
        </w:tc>
        <w:tc>
          <w:tcPr>
            <w:tcW w:w="517" w:type="dxa"/>
          </w:tcPr>
          <w:p w14:paraId="7816C9F4" w14:textId="77777777" w:rsidR="00193770" w:rsidRDefault="0019377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4E90C0" w14:textId="77777777" w:rsidR="00193770" w:rsidRDefault="00193770" w:rsidP="0028480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A13DA02" w14:textId="77777777" w:rsidR="00193770" w:rsidRDefault="00193770" w:rsidP="00284803">
            <w:r>
              <w:rPr>
                <w:sz w:val="16"/>
                <w:szCs w:val="16"/>
              </w:rPr>
              <w:t>(5G_V2X_NRSL-Core) CR on PC3 A-MPR for NS_33 (R16)</w:t>
            </w:r>
          </w:p>
        </w:tc>
        <w:tc>
          <w:tcPr>
            <w:tcW w:w="517" w:type="dxa"/>
          </w:tcPr>
          <w:p w14:paraId="169F6AC7" w14:textId="77777777" w:rsidR="00193770" w:rsidRDefault="00193770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D004EB" w14:textId="77777777" w:rsidR="00193770" w:rsidRDefault="00193770" w:rsidP="00284803">
            <w:r>
              <w:rPr>
                <w:sz w:val="16"/>
                <w:szCs w:val="16"/>
              </w:rPr>
              <w:t>16.22.0</w:t>
            </w:r>
          </w:p>
        </w:tc>
        <w:tc>
          <w:tcPr>
            <w:tcW w:w="758" w:type="dxa"/>
          </w:tcPr>
          <w:p w14:paraId="5359A727" w14:textId="77777777" w:rsidR="00193770" w:rsidRDefault="0019377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16E5FB5" w14:textId="77777777" w:rsidR="00193770" w:rsidRDefault="00193770" w:rsidP="00284803">
            <w:r>
              <w:rPr>
                <w:sz w:val="16"/>
                <w:szCs w:val="16"/>
              </w:rPr>
              <w:t>R4-2501688</w:t>
            </w:r>
          </w:p>
        </w:tc>
        <w:tc>
          <w:tcPr>
            <w:tcW w:w="1597" w:type="dxa"/>
          </w:tcPr>
          <w:p w14:paraId="725A62BD" w14:textId="77777777" w:rsidR="00193770" w:rsidRDefault="00193770" w:rsidP="00284803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 w14:paraId="108AF183" w14:textId="77777777" w:rsidR="00193770" w:rsidRDefault="00193770" w:rsidP="00284803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3D5FE404" w14:textId="77777777" w:rsidR="00193770" w:rsidRDefault="00193770" w:rsidP="00284803">
            <w:r>
              <w:rPr>
                <w:sz w:val="16"/>
                <w:szCs w:val="16"/>
              </w:rPr>
              <w:t>6.2E.3.2, 6.5E.2.3, 6.5E.3.3, 6.5E.3.4</w:t>
            </w:r>
          </w:p>
        </w:tc>
        <w:tc>
          <w:tcPr>
            <w:tcW w:w="998" w:type="dxa"/>
          </w:tcPr>
          <w:p w14:paraId="22BB347D" w14:textId="77777777" w:rsidR="00193770" w:rsidRDefault="00193770" w:rsidP="00284803"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 w:rsidR="00193770" w14:paraId="6B8CD27D" w14:textId="77777777" w:rsidTr="00284803">
        <w:tc>
          <w:tcPr>
            <w:tcW w:w="879" w:type="dxa"/>
          </w:tcPr>
          <w:p w14:paraId="676D1334" w14:textId="77777777" w:rsidR="00193770" w:rsidRDefault="00193770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E86952C" w14:textId="77777777" w:rsidR="00193770" w:rsidRDefault="00193770" w:rsidP="00284803">
            <w:r>
              <w:rPr>
                <w:sz w:val="16"/>
                <w:szCs w:val="16"/>
              </w:rPr>
              <w:t>2695</w:t>
            </w:r>
          </w:p>
        </w:tc>
        <w:tc>
          <w:tcPr>
            <w:tcW w:w="517" w:type="dxa"/>
          </w:tcPr>
          <w:p w14:paraId="6C159D50" w14:textId="77777777" w:rsidR="00193770" w:rsidRDefault="00193770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40E839" w14:textId="77777777" w:rsidR="00193770" w:rsidRDefault="00193770" w:rsidP="0028480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9198463" w14:textId="77777777" w:rsidR="00193770" w:rsidRDefault="00193770" w:rsidP="00284803">
            <w:r>
              <w:rPr>
                <w:sz w:val="16"/>
                <w:szCs w:val="16"/>
              </w:rPr>
              <w:t>(5G_V2X_NRSL-Core) CR on SL MIMO configuration (R16)</w:t>
            </w:r>
          </w:p>
        </w:tc>
        <w:tc>
          <w:tcPr>
            <w:tcW w:w="517" w:type="dxa"/>
          </w:tcPr>
          <w:p w14:paraId="02F88DDB" w14:textId="77777777" w:rsidR="00193770" w:rsidRDefault="00193770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66AD67" w14:textId="77777777" w:rsidR="00193770" w:rsidRDefault="00193770" w:rsidP="00284803">
            <w:r>
              <w:rPr>
                <w:sz w:val="16"/>
                <w:szCs w:val="16"/>
              </w:rPr>
              <w:t>16.22.0</w:t>
            </w:r>
          </w:p>
        </w:tc>
        <w:tc>
          <w:tcPr>
            <w:tcW w:w="758" w:type="dxa"/>
          </w:tcPr>
          <w:p w14:paraId="42170DA7" w14:textId="77777777" w:rsidR="00193770" w:rsidRDefault="0019377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973AA38" w14:textId="77777777" w:rsidR="00193770" w:rsidRDefault="00193770" w:rsidP="00284803">
            <w:r>
              <w:rPr>
                <w:sz w:val="16"/>
                <w:szCs w:val="16"/>
              </w:rPr>
              <w:t>R4-2502919</w:t>
            </w:r>
          </w:p>
        </w:tc>
        <w:tc>
          <w:tcPr>
            <w:tcW w:w="1597" w:type="dxa"/>
          </w:tcPr>
          <w:p w14:paraId="3555E50F" w14:textId="77777777" w:rsidR="00193770" w:rsidRDefault="00193770" w:rsidP="00284803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 w14:paraId="3B414B90" w14:textId="77777777" w:rsidR="00193770" w:rsidRDefault="00193770" w:rsidP="00284803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52FCA85B" w14:textId="77777777" w:rsidR="00193770" w:rsidRDefault="00193770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1D38B1E" w14:textId="77777777" w:rsidR="00193770" w:rsidRDefault="00193770" w:rsidP="00284803">
            <w:pPr>
              <w:rPr>
                <w:sz w:val="16"/>
                <w:szCs w:val="16"/>
              </w:rPr>
            </w:pPr>
          </w:p>
        </w:tc>
      </w:tr>
      <w:tr w:rsidR="00193770" w14:paraId="1272D1D2" w14:textId="77777777" w:rsidTr="00284803">
        <w:tc>
          <w:tcPr>
            <w:tcW w:w="879" w:type="dxa"/>
          </w:tcPr>
          <w:p w14:paraId="14740863" w14:textId="77777777" w:rsidR="00193770" w:rsidRDefault="00193770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27284EC" w14:textId="77777777" w:rsidR="00193770" w:rsidRDefault="00193770" w:rsidP="00284803">
            <w:r>
              <w:rPr>
                <w:sz w:val="16"/>
                <w:szCs w:val="16"/>
              </w:rPr>
              <w:t>2696</w:t>
            </w:r>
          </w:p>
        </w:tc>
        <w:tc>
          <w:tcPr>
            <w:tcW w:w="517" w:type="dxa"/>
          </w:tcPr>
          <w:p w14:paraId="3E622C19" w14:textId="77777777" w:rsidR="00193770" w:rsidRDefault="0019377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42972B" w14:textId="77777777" w:rsidR="00193770" w:rsidRDefault="00193770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0AE2F87" w14:textId="77777777" w:rsidR="00193770" w:rsidRDefault="00193770" w:rsidP="00284803">
            <w:r>
              <w:rPr>
                <w:sz w:val="16"/>
                <w:szCs w:val="16"/>
              </w:rPr>
              <w:t>(5G_V2X_NRSL-Core) CR on SL MIMO configuration (R17)</w:t>
            </w:r>
          </w:p>
        </w:tc>
        <w:tc>
          <w:tcPr>
            <w:tcW w:w="517" w:type="dxa"/>
          </w:tcPr>
          <w:p w14:paraId="25621EE4" w14:textId="77777777" w:rsidR="00193770" w:rsidRDefault="00193770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047EA4B" w14:textId="77777777" w:rsidR="00193770" w:rsidRDefault="00193770" w:rsidP="00284803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21F41471" w14:textId="77777777" w:rsidR="00193770" w:rsidRDefault="0019377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BC0FAAF" w14:textId="77777777" w:rsidR="00193770" w:rsidRDefault="00193770" w:rsidP="00284803">
            <w:r>
              <w:rPr>
                <w:sz w:val="16"/>
                <w:szCs w:val="16"/>
              </w:rPr>
              <w:t>R4-2501702</w:t>
            </w:r>
          </w:p>
        </w:tc>
        <w:tc>
          <w:tcPr>
            <w:tcW w:w="1597" w:type="dxa"/>
          </w:tcPr>
          <w:p w14:paraId="255DD7EE" w14:textId="77777777" w:rsidR="00193770" w:rsidRDefault="00193770" w:rsidP="00284803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 w14:paraId="1C317C76" w14:textId="77777777" w:rsidR="00193770" w:rsidRDefault="00193770" w:rsidP="00284803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31807AC8" w14:textId="77777777" w:rsidR="00193770" w:rsidRDefault="00193770" w:rsidP="00284803">
            <w:r>
              <w:rPr>
                <w:sz w:val="16"/>
                <w:szCs w:val="16"/>
              </w:rPr>
              <w:t>6.2E.1, 6.2E.2, 6.2E.3, 6.2E.4, 6.3E.3, 6.5E.1, 6.5E.2, 6.5E.3, 6.5E.4</w:t>
            </w:r>
          </w:p>
        </w:tc>
        <w:tc>
          <w:tcPr>
            <w:tcW w:w="998" w:type="dxa"/>
          </w:tcPr>
          <w:p w14:paraId="28F3222D" w14:textId="77777777" w:rsidR="00193770" w:rsidRDefault="00193770" w:rsidP="00284803"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 w:rsidR="00193770" w14:paraId="7BCE9F21" w14:textId="77777777" w:rsidTr="00284803">
        <w:tc>
          <w:tcPr>
            <w:tcW w:w="879" w:type="dxa"/>
          </w:tcPr>
          <w:p w14:paraId="59E824FA" w14:textId="77777777" w:rsidR="00193770" w:rsidRDefault="00193770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9DF73CC" w14:textId="77777777" w:rsidR="00193770" w:rsidRDefault="00193770" w:rsidP="00284803">
            <w:r>
              <w:rPr>
                <w:sz w:val="16"/>
                <w:szCs w:val="16"/>
              </w:rPr>
              <w:t>2697</w:t>
            </w:r>
          </w:p>
        </w:tc>
        <w:tc>
          <w:tcPr>
            <w:tcW w:w="517" w:type="dxa"/>
          </w:tcPr>
          <w:p w14:paraId="4C6A1EF1" w14:textId="77777777" w:rsidR="00193770" w:rsidRDefault="0019377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31E87B" w14:textId="77777777" w:rsidR="00193770" w:rsidRDefault="00193770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B083DB" w14:textId="77777777" w:rsidR="00193770" w:rsidRDefault="00193770" w:rsidP="00284803">
            <w:r>
              <w:rPr>
                <w:sz w:val="16"/>
                <w:szCs w:val="16"/>
              </w:rPr>
              <w:t>(5G_V2X_NRSL-Core) CR on SL MIMO configuration (R18)</w:t>
            </w:r>
          </w:p>
        </w:tc>
        <w:tc>
          <w:tcPr>
            <w:tcW w:w="517" w:type="dxa"/>
          </w:tcPr>
          <w:p w14:paraId="3DBF6C35" w14:textId="77777777" w:rsidR="00193770" w:rsidRDefault="00193770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3A70CA3" w14:textId="77777777" w:rsidR="00193770" w:rsidRDefault="00193770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6A9CABD1" w14:textId="77777777" w:rsidR="00193770" w:rsidRDefault="0019377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77872A1" w14:textId="77777777" w:rsidR="00193770" w:rsidRDefault="00193770" w:rsidP="00284803">
            <w:r>
              <w:rPr>
                <w:sz w:val="16"/>
                <w:szCs w:val="16"/>
              </w:rPr>
              <w:t>R4-2501707</w:t>
            </w:r>
          </w:p>
        </w:tc>
        <w:tc>
          <w:tcPr>
            <w:tcW w:w="1597" w:type="dxa"/>
          </w:tcPr>
          <w:p w14:paraId="02D24E14" w14:textId="77777777" w:rsidR="00193770" w:rsidRDefault="00193770" w:rsidP="00284803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 w14:paraId="590A0299" w14:textId="77777777" w:rsidR="00193770" w:rsidRDefault="00193770" w:rsidP="00284803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70127D4D" w14:textId="77777777" w:rsidR="00193770" w:rsidRDefault="00193770" w:rsidP="00284803">
            <w:r>
              <w:rPr>
                <w:sz w:val="16"/>
                <w:szCs w:val="16"/>
              </w:rPr>
              <w:t>6.2E.1, 6.2E.2, 6.2E.3, 6.2E.4, 6.3E.3, 6.5E.1, 6.5E.2, 6.5E.3, 6.5E.4</w:t>
            </w:r>
          </w:p>
        </w:tc>
        <w:tc>
          <w:tcPr>
            <w:tcW w:w="998" w:type="dxa"/>
          </w:tcPr>
          <w:p w14:paraId="105DDC06" w14:textId="77777777" w:rsidR="00193770" w:rsidRDefault="00193770" w:rsidP="00284803"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 w:rsidR="00193770" w14:paraId="0B0DA6B4" w14:textId="77777777" w:rsidTr="00284803">
        <w:tc>
          <w:tcPr>
            <w:tcW w:w="879" w:type="dxa"/>
          </w:tcPr>
          <w:p w14:paraId="40BBA3BC" w14:textId="77777777" w:rsidR="00193770" w:rsidRDefault="00193770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98528C1" w14:textId="77777777" w:rsidR="00193770" w:rsidRDefault="00193770" w:rsidP="00284803">
            <w:r>
              <w:rPr>
                <w:sz w:val="16"/>
                <w:szCs w:val="16"/>
              </w:rPr>
              <w:t>2698</w:t>
            </w:r>
          </w:p>
        </w:tc>
        <w:tc>
          <w:tcPr>
            <w:tcW w:w="517" w:type="dxa"/>
          </w:tcPr>
          <w:p w14:paraId="04795C91" w14:textId="77777777" w:rsidR="00193770" w:rsidRDefault="0019377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E0E23F" w14:textId="77777777" w:rsidR="00193770" w:rsidRDefault="00193770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4544DDF" w14:textId="77777777" w:rsidR="00193770" w:rsidRDefault="00193770" w:rsidP="00284803">
            <w:r>
              <w:rPr>
                <w:sz w:val="16"/>
                <w:szCs w:val="16"/>
              </w:rPr>
              <w:t>(5G_V2X_NRSL-Core) CR on SL MIMO configuration (R19)</w:t>
            </w:r>
          </w:p>
        </w:tc>
        <w:tc>
          <w:tcPr>
            <w:tcW w:w="517" w:type="dxa"/>
          </w:tcPr>
          <w:p w14:paraId="413C4CB0" w14:textId="77777777" w:rsidR="00193770" w:rsidRDefault="00193770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156CC43" w14:textId="77777777" w:rsidR="00193770" w:rsidRDefault="00193770" w:rsidP="0028480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9E6F564" w14:textId="77777777" w:rsidR="00193770" w:rsidRDefault="0019377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C60C901" w14:textId="77777777" w:rsidR="00193770" w:rsidRDefault="00193770" w:rsidP="00284803">
            <w:r>
              <w:rPr>
                <w:sz w:val="16"/>
                <w:szCs w:val="16"/>
              </w:rPr>
              <w:t>R4-2501709</w:t>
            </w:r>
          </w:p>
        </w:tc>
        <w:tc>
          <w:tcPr>
            <w:tcW w:w="1597" w:type="dxa"/>
          </w:tcPr>
          <w:p w14:paraId="580C16BC" w14:textId="77777777" w:rsidR="00193770" w:rsidRDefault="00193770" w:rsidP="00284803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 w14:paraId="62D10F60" w14:textId="77777777" w:rsidR="00193770" w:rsidRDefault="00193770" w:rsidP="00284803">
            <w:r>
              <w:rPr>
                <w:sz w:val="16"/>
                <w:szCs w:val="16"/>
              </w:rPr>
              <w:t>5G_V2X_NRSL-Core</w:t>
            </w:r>
          </w:p>
        </w:tc>
        <w:tc>
          <w:tcPr>
            <w:tcW w:w="2323" w:type="dxa"/>
          </w:tcPr>
          <w:p w14:paraId="0947B0FE" w14:textId="77777777" w:rsidR="00193770" w:rsidRDefault="00193770" w:rsidP="00284803">
            <w:r>
              <w:rPr>
                <w:sz w:val="16"/>
                <w:szCs w:val="16"/>
              </w:rPr>
              <w:t>6.2E.1, 6.2E.2, 6.2E.3, 6.2E.4, 6.3E.3, 6.5E.1, 6.5E.2, 6.5E.3, 6.5E.4</w:t>
            </w:r>
          </w:p>
        </w:tc>
        <w:tc>
          <w:tcPr>
            <w:tcW w:w="998" w:type="dxa"/>
          </w:tcPr>
          <w:p w14:paraId="1E5DAEF5" w14:textId="77777777" w:rsidR="00193770" w:rsidRDefault="00193770" w:rsidP="00284803"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 w:rsidR="00193770" w14:paraId="0A73DB99" w14:textId="77777777" w:rsidTr="00284803">
        <w:tc>
          <w:tcPr>
            <w:tcW w:w="879" w:type="dxa"/>
          </w:tcPr>
          <w:p w14:paraId="25C0F5A0" w14:textId="77777777" w:rsidR="00193770" w:rsidRDefault="00193770" w:rsidP="0028480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769BB15F" w14:textId="77777777" w:rsidR="00193770" w:rsidRDefault="00193770" w:rsidP="00284803">
            <w:r>
              <w:rPr>
                <w:sz w:val="16"/>
                <w:szCs w:val="16"/>
              </w:rPr>
              <w:t>1348</w:t>
            </w:r>
          </w:p>
        </w:tc>
        <w:tc>
          <w:tcPr>
            <w:tcW w:w="517" w:type="dxa"/>
          </w:tcPr>
          <w:p w14:paraId="4DF076D5" w14:textId="77777777" w:rsidR="00193770" w:rsidRDefault="00193770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D0BA3D2" w14:textId="77777777" w:rsidR="00193770" w:rsidRDefault="00193770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2986BFB" w14:textId="77777777" w:rsidR="00193770" w:rsidRDefault="00193770" w:rsidP="00284803">
            <w:r>
              <w:rPr>
                <w:sz w:val="16"/>
                <w:szCs w:val="16"/>
              </w:rPr>
              <w:t>(DC_R18_1BLTE_1BNR_2DL2UL) CR to to change the B66 DL test frequency of DC_66A_n77A/n41A/n38A in Tables 7.3B.2.3.4-1&amp;1a from 2197.5MHz to 2177.5MHz - TS38.101-3</w:t>
            </w:r>
          </w:p>
        </w:tc>
        <w:tc>
          <w:tcPr>
            <w:tcW w:w="517" w:type="dxa"/>
          </w:tcPr>
          <w:p w14:paraId="0C735AF9" w14:textId="77777777" w:rsidR="00193770" w:rsidRDefault="00193770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75AD51" w14:textId="77777777" w:rsidR="00193770" w:rsidRDefault="00193770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7D86D25D" w14:textId="77777777" w:rsidR="00193770" w:rsidRDefault="0019377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841471A" w14:textId="77777777" w:rsidR="00193770" w:rsidRDefault="00193770" w:rsidP="00284803">
            <w:r>
              <w:rPr>
                <w:sz w:val="16"/>
                <w:szCs w:val="16"/>
              </w:rPr>
              <w:t>R4-2502988</w:t>
            </w:r>
          </w:p>
        </w:tc>
        <w:tc>
          <w:tcPr>
            <w:tcW w:w="1597" w:type="dxa"/>
          </w:tcPr>
          <w:p w14:paraId="3B517A1A" w14:textId="77777777" w:rsidR="00193770" w:rsidRDefault="00193770" w:rsidP="00284803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3FC60020" w14:textId="77777777" w:rsidR="00193770" w:rsidRDefault="00193770" w:rsidP="00284803">
            <w:r>
              <w:rPr>
                <w:sz w:val="16"/>
                <w:szCs w:val="16"/>
              </w:rPr>
              <w:t>DC_R18_1BLTE_1BNR_2DL2UL</w:t>
            </w:r>
          </w:p>
        </w:tc>
        <w:tc>
          <w:tcPr>
            <w:tcW w:w="2323" w:type="dxa"/>
          </w:tcPr>
          <w:p w14:paraId="29FFACCF" w14:textId="77777777" w:rsidR="00193770" w:rsidRDefault="00193770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954B3A" w14:textId="77777777" w:rsidR="00193770" w:rsidRDefault="00193770" w:rsidP="00284803">
            <w:pPr>
              <w:rPr>
                <w:sz w:val="16"/>
                <w:szCs w:val="16"/>
              </w:rPr>
            </w:pPr>
          </w:p>
        </w:tc>
      </w:tr>
      <w:tr w:rsidR="00193770" w14:paraId="31878511" w14:textId="77777777" w:rsidTr="00284803">
        <w:tc>
          <w:tcPr>
            <w:tcW w:w="879" w:type="dxa"/>
          </w:tcPr>
          <w:p w14:paraId="19BC22CC" w14:textId="77777777" w:rsidR="00193770" w:rsidRDefault="00193770" w:rsidP="0028480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18FB803" w14:textId="77777777" w:rsidR="00193770" w:rsidRDefault="00193770" w:rsidP="00284803">
            <w:r>
              <w:rPr>
                <w:sz w:val="16"/>
                <w:szCs w:val="16"/>
              </w:rPr>
              <w:t>1349</w:t>
            </w:r>
          </w:p>
        </w:tc>
        <w:tc>
          <w:tcPr>
            <w:tcW w:w="517" w:type="dxa"/>
          </w:tcPr>
          <w:p w14:paraId="61932501" w14:textId="77777777" w:rsidR="00193770" w:rsidRDefault="0019377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4FF7000" w14:textId="77777777" w:rsidR="00193770" w:rsidRDefault="00193770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678ABA2" w14:textId="77777777" w:rsidR="00193770" w:rsidRDefault="00193770" w:rsidP="00284803">
            <w:r>
              <w:rPr>
                <w:sz w:val="16"/>
                <w:szCs w:val="16"/>
              </w:rPr>
              <w:t>(DC_R18_1BLTE_1BNR_2DL2UL) CR to to change the B66 DL test frequency of DC_66A_n77A/n41A/n38A in Tables 7.3B.2.3.4-1&amp;1a from 2197.5MHz to 2177.5MHz - TS38.101-3</w:t>
            </w:r>
          </w:p>
        </w:tc>
        <w:tc>
          <w:tcPr>
            <w:tcW w:w="517" w:type="dxa"/>
          </w:tcPr>
          <w:p w14:paraId="4E5D3473" w14:textId="77777777" w:rsidR="00193770" w:rsidRDefault="00193770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8B20E5F" w14:textId="77777777" w:rsidR="00193770" w:rsidRDefault="00193770" w:rsidP="0028480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1DE3040" w14:textId="77777777" w:rsidR="00193770" w:rsidRDefault="0019377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3EDC3A5" w14:textId="77777777" w:rsidR="00193770" w:rsidRDefault="00193770" w:rsidP="00284803">
            <w:r>
              <w:rPr>
                <w:sz w:val="16"/>
                <w:szCs w:val="16"/>
              </w:rPr>
              <w:t>R4-2501588</w:t>
            </w:r>
          </w:p>
        </w:tc>
        <w:tc>
          <w:tcPr>
            <w:tcW w:w="1597" w:type="dxa"/>
          </w:tcPr>
          <w:p w14:paraId="237753DB" w14:textId="77777777" w:rsidR="00193770" w:rsidRDefault="00193770" w:rsidP="00284803"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 w14:paraId="33D8B3E7" w14:textId="77777777" w:rsidR="00193770" w:rsidRDefault="00193770" w:rsidP="00284803">
            <w:r>
              <w:rPr>
                <w:sz w:val="16"/>
                <w:szCs w:val="16"/>
              </w:rPr>
              <w:t>DC_R18_1BLTE_1BNR_2DL2UL</w:t>
            </w:r>
          </w:p>
        </w:tc>
        <w:tc>
          <w:tcPr>
            <w:tcW w:w="2323" w:type="dxa"/>
          </w:tcPr>
          <w:p w14:paraId="1B7A795D" w14:textId="77777777" w:rsidR="00193770" w:rsidRDefault="00193770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8EB376" w14:textId="77777777" w:rsidR="00193770" w:rsidRDefault="00193770" w:rsidP="00284803">
            <w:pPr>
              <w:rPr>
                <w:sz w:val="16"/>
                <w:szCs w:val="16"/>
              </w:rPr>
            </w:pPr>
          </w:p>
        </w:tc>
      </w:tr>
      <w:tr w:rsidR="00193770" w14:paraId="7ED25E99" w14:textId="77777777" w:rsidTr="00284803">
        <w:tc>
          <w:tcPr>
            <w:tcW w:w="879" w:type="dxa"/>
          </w:tcPr>
          <w:p w14:paraId="3708B6CA" w14:textId="77777777" w:rsidR="00193770" w:rsidRDefault="00193770" w:rsidP="00284803">
            <w:r>
              <w:rPr>
                <w:sz w:val="16"/>
                <w:szCs w:val="16"/>
              </w:rPr>
              <w:lastRenderedPageBreak/>
              <w:t>38.101-3</w:t>
            </w:r>
          </w:p>
        </w:tc>
        <w:tc>
          <w:tcPr>
            <w:tcW w:w="637" w:type="dxa"/>
          </w:tcPr>
          <w:p w14:paraId="64594683" w14:textId="77777777" w:rsidR="00193770" w:rsidRDefault="00193770" w:rsidP="00284803">
            <w:r>
              <w:rPr>
                <w:sz w:val="16"/>
                <w:szCs w:val="16"/>
              </w:rPr>
              <w:t>1351</w:t>
            </w:r>
          </w:p>
        </w:tc>
        <w:tc>
          <w:tcPr>
            <w:tcW w:w="517" w:type="dxa"/>
          </w:tcPr>
          <w:p w14:paraId="4FF2F558" w14:textId="77777777" w:rsidR="00193770" w:rsidRDefault="0019377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BAFE12" w14:textId="77777777" w:rsidR="00193770" w:rsidRDefault="00193770" w:rsidP="0028480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EB1CEDB" w14:textId="77777777" w:rsidR="00193770" w:rsidRDefault="00193770" w:rsidP="00284803">
            <w:r>
              <w:rPr>
                <w:sz w:val="16"/>
                <w:szCs w:val="16"/>
              </w:rPr>
              <w:t>(DC_R16_1BLTE_1BNR_2DL2UL-Core) Corrections on reference sensitivity for intra-band contiguous and inter-band EN-DC configurations</w:t>
            </w:r>
          </w:p>
        </w:tc>
        <w:tc>
          <w:tcPr>
            <w:tcW w:w="517" w:type="dxa"/>
          </w:tcPr>
          <w:p w14:paraId="46598AFD" w14:textId="77777777" w:rsidR="00193770" w:rsidRDefault="00193770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35E72C" w14:textId="77777777" w:rsidR="00193770" w:rsidRDefault="00193770" w:rsidP="00284803">
            <w:r>
              <w:rPr>
                <w:sz w:val="16"/>
                <w:szCs w:val="16"/>
              </w:rPr>
              <w:t>16.22.0</w:t>
            </w:r>
          </w:p>
        </w:tc>
        <w:tc>
          <w:tcPr>
            <w:tcW w:w="758" w:type="dxa"/>
          </w:tcPr>
          <w:p w14:paraId="52F265F7" w14:textId="77777777" w:rsidR="00193770" w:rsidRDefault="0019377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83E8C9F" w14:textId="77777777" w:rsidR="00193770" w:rsidRDefault="00193770" w:rsidP="00284803">
            <w:r>
              <w:rPr>
                <w:sz w:val="16"/>
                <w:szCs w:val="16"/>
              </w:rPr>
              <w:t>R4-2501629</w:t>
            </w:r>
          </w:p>
        </w:tc>
        <w:tc>
          <w:tcPr>
            <w:tcW w:w="1597" w:type="dxa"/>
          </w:tcPr>
          <w:p w14:paraId="52A58C13" w14:textId="77777777" w:rsidR="00193770" w:rsidRDefault="00193770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33FB865A" w14:textId="77777777" w:rsidR="00193770" w:rsidRDefault="00193770" w:rsidP="00284803"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</w:tcPr>
          <w:p w14:paraId="535DEF2E" w14:textId="77777777" w:rsidR="00193770" w:rsidRDefault="00193770" w:rsidP="00284803">
            <w:r>
              <w:rPr>
                <w:sz w:val="16"/>
                <w:szCs w:val="16"/>
              </w:rPr>
              <w:t>7.3B.2.1, 7.3B.2.3.5.1</w:t>
            </w:r>
          </w:p>
        </w:tc>
        <w:tc>
          <w:tcPr>
            <w:tcW w:w="998" w:type="dxa"/>
          </w:tcPr>
          <w:p w14:paraId="55AD924C" w14:textId="77777777" w:rsidR="00193770" w:rsidRDefault="00193770" w:rsidP="00284803">
            <w:r>
              <w:rPr>
                <w:sz w:val="16"/>
                <w:szCs w:val="16"/>
              </w:rPr>
              <w:t xml:space="preserve">TS/TR ... CR ... ; TS/TR ... CR ... TS 38.521-3; TS/TR ... CR ... </w:t>
            </w:r>
          </w:p>
        </w:tc>
      </w:tr>
      <w:tr w:rsidR="00193770" w14:paraId="29C30942" w14:textId="77777777" w:rsidTr="00284803">
        <w:tc>
          <w:tcPr>
            <w:tcW w:w="879" w:type="dxa"/>
          </w:tcPr>
          <w:p w14:paraId="6784107C" w14:textId="77777777" w:rsidR="00193770" w:rsidRDefault="00193770" w:rsidP="0028480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0795D75" w14:textId="77777777" w:rsidR="00193770" w:rsidRDefault="00193770" w:rsidP="00284803">
            <w:r>
              <w:rPr>
                <w:sz w:val="16"/>
                <w:szCs w:val="16"/>
              </w:rPr>
              <w:t>1352</w:t>
            </w:r>
          </w:p>
        </w:tc>
        <w:tc>
          <w:tcPr>
            <w:tcW w:w="517" w:type="dxa"/>
          </w:tcPr>
          <w:p w14:paraId="5B03275F" w14:textId="77777777" w:rsidR="00193770" w:rsidRDefault="0019377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0A477F" w14:textId="77777777" w:rsidR="00193770" w:rsidRDefault="00193770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C65A0C3" w14:textId="77777777" w:rsidR="00193770" w:rsidRDefault="00193770" w:rsidP="00284803">
            <w:r>
              <w:rPr>
                <w:sz w:val="16"/>
                <w:szCs w:val="16"/>
              </w:rPr>
              <w:t>(DC_R16_1BLTE_1BNR_2DL2UL-Core) Corrections on reference sensitivity for intra-band contiguous and inter-band EN-DC configurations_R17_CAT_A</w:t>
            </w:r>
          </w:p>
        </w:tc>
        <w:tc>
          <w:tcPr>
            <w:tcW w:w="517" w:type="dxa"/>
          </w:tcPr>
          <w:p w14:paraId="41D53993" w14:textId="77777777" w:rsidR="00193770" w:rsidRDefault="00193770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C0E82FD" w14:textId="77777777" w:rsidR="00193770" w:rsidRDefault="00193770" w:rsidP="00284803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43C3DB6F" w14:textId="77777777" w:rsidR="00193770" w:rsidRDefault="0019377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BC5FBA7" w14:textId="77777777" w:rsidR="00193770" w:rsidRDefault="00193770" w:rsidP="00284803">
            <w:r>
              <w:rPr>
                <w:sz w:val="16"/>
                <w:szCs w:val="16"/>
              </w:rPr>
              <w:t>R4-2501630</w:t>
            </w:r>
          </w:p>
        </w:tc>
        <w:tc>
          <w:tcPr>
            <w:tcW w:w="1597" w:type="dxa"/>
          </w:tcPr>
          <w:p w14:paraId="055416B4" w14:textId="77777777" w:rsidR="00193770" w:rsidRDefault="00193770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05F7B37D" w14:textId="77777777" w:rsidR="00193770" w:rsidRDefault="00193770" w:rsidP="00284803"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</w:tcPr>
          <w:p w14:paraId="0AAD6974" w14:textId="77777777" w:rsidR="00193770" w:rsidRDefault="00193770" w:rsidP="00284803">
            <w:r>
              <w:rPr>
                <w:sz w:val="16"/>
                <w:szCs w:val="16"/>
              </w:rPr>
              <w:t>7.3B.2.1, 7.3B.2.3.5.1</w:t>
            </w:r>
          </w:p>
        </w:tc>
        <w:tc>
          <w:tcPr>
            <w:tcW w:w="998" w:type="dxa"/>
          </w:tcPr>
          <w:p w14:paraId="39B32C9B" w14:textId="77777777" w:rsidR="00193770" w:rsidRDefault="00193770" w:rsidP="00284803">
            <w:r>
              <w:rPr>
                <w:sz w:val="16"/>
                <w:szCs w:val="16"/>
              </w:rPr>
              <w:t xml:space="preserve">TS/TR ... CR ... ; TS/TR ... CR ... TS 38.521-3; TS/TR ... CR ... </w:t>
            </w:r>
          </w:p>
        </w:tc>
      </w:tr>
      <w:tr w:rsidR="00193770" w14:paraId="589DA9FA" w14:textId="77777777" w:rsidTr="00284803">
        <w:tc>
          <w:tcPr>
            <w:tcW w:w="879" w:type="dxa"/>
          </w:tcPr>
          <w:p w14:paraId="3A46DF60" w14:textId="77777777" w:rsidR="00193770" w:rsidRDefault="00193770" w:rsidP="0028480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BF43AC5" w14:textId="77777777" w:rsidR="00193770" w:rsidRDefault="00193770" w:rsidP="00284803">
            <w:r>
              <w:rPr>
                <w:sz w:val="16"/>
                <w:szCs w:val="16"/>
              </w:rPr>
              <w:t>1353</w:t>
            </w:r>
          </w:p>
        </w:tc>
        <w:tc>
          <w:tcPr>
            <w:tcW w:w="517" w:type="dxa"/>
          </w:tcPr>
          <w:p w14:paraId="737F69AF" w14:textId="77777777" w:rsidR="00193770" w:rsidRDefault="0019377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0661C5" w14:textId="77777777" w:rsidR="00193770" w:rsidRDefault="00193770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1E1C4DD" w14:textId="77777777" w:rsidR="00193770" w:rsidRDefault="00193770" w:rsidP="00284803">
            <w:r>
              <w:rPr>
                <w:sz w:val="16"/>
                <w:szCs w:val="16"/>
              </w:rPr>
              <w:t>(DC_R16_1BLTE_1BNR_2DL2UL-Core) Corrections on reference sensitivity for intra-band contiguous and inter-band EN-DC configurations_R18_CAT_A</w:t>
            </w:r>
          </w:p>
        </w:tc>
        <w:tc>
          <w:tcPr>
            <w:tcW w:w="517" w:type="dxa"/>
          </w:tcPr>
          <w:p w14:paraId="2D4A4DB2" w14:textId="77777777" w:rsidR="00193770" w:rsidRDefault="00193770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6935F5D" w14:textId="77777777" w:rsidR="00193770" w:rsidRDefault="00193770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2EBE2104" w14:textId="77777777" w:rsidR="00193770" w:rsidRDefault="0019377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F057310" w14:textId="77777777" w:rsidR="00193770" w:rsidRDefault="00193770" w:rsidP="00284803">
            <w:r>
              <w:rPr>
                <w:sz w:val="16"/>
                <w:szCs w:val="16"/>
              </w:rPr>
              <w:t>R4-2501631</w:t>
            </w:r>
          </w:p>
        </w:tc>
        <w:tc>
          <w:tcPr>
            <w:tcW w:w="1597" w:type="dxa"/>
          </w:tcPr>
          <w:p w14:paraId="1F1C1A23" w14:textId="77777777" w:rsidR="00193770" w:rsidRDefault="00193770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42364B8" w14:textId="77777777" w:rsidR="00193770" w:rsidRDefault="00193770" w:rsidP="00284803"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</w:tcPr>
          <w:p w14:paraId="2CDB9C92" w14:textId="77777777" w:rsidR="00193770" w:rsidRDefault="00193770" w:rsidP="00284803">
            <w:r>
              <w:rPr>
                <w:sz w:val="16"/>
                <w:szCs w:val="16"/>
              </w:rPr>
              <w:t>7.3B.2.1, 7.3B.2.3.5.1</w:t>
            </w:r>
          </w:p>
        </w:tc>
        <w:tc>
          <w:tcPr>
            <w:tcW w:w="998" w:type="dxa"/>
          </w:tcPr>
          <w:p w14:paraId="00124996" w14:textId="77777777" w:rsidR="00193770" w:rsidRDefault="00193770" w:rsidP="00284803">
            <w:r>
              <w:rPr>
                <w:sz w:val="16"/>
                <w:szCs w:val="16"/>
              </w:rPr>
              <w:t xml:space="preserve">TS/TR ... CR ... ; TS/TR ... CR ... TS 38.521-3; TS/TR ... CR ... </w:t>
            </w:r>
          </w:p>
        </w:tc>
      </w:tr>
      <w:tr w:rsidR="00193770" w14:paraId="149B5B94" w14:textId="77777777" w:rsidTr="00284803">
        <w:tc>
          <w:tcPr>
            <w:tcW w:w="879" w:type="dxa"/>
          </w:tcPr>
          <w:p w14:paraId="338EB54A" w14:textId="77777777" w:rsidR="00193770" w:rsidRDefault="00193770" w:rsidP="0028480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4CD945B" w14:textId="77777777" w:rsidR="00193770" w:rsidRDefault="00193770" w:rsidP="00284803">
            <w:r>
              <w:rPr>
                <w:sz w:val="16"/>
                <w:szCs w:val="16"/>
              </w:rPr>
              <w:t>1354</w:t>
            </w:r>
          </w:p>
        </w:tc>
        <w:tc>
          <w:tcPr>
            <w:tcW w:w="517" w:type="dxa"/>
          </w:tcPr>
          <w:p w14:paraId="5DC10A93" w14:textId="77777777" w:rsidR="00193770" w:rsidRDefault="0019377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BF86FD" w14:textId="77777777" w:rsidR="00193770" w:rsidRDefault="00193770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BAA6CBB" w14:textId="77777777" w:rsidR="00193770" w:rsidRDefault="00193770" w:rsidP="00284803">
            <w:r>
              <w:rPr>
                <w:sz w:val="16"/>
                <w:szCs w:val="16"/>
              </w:rPr>
              <w:t>(DC_R16_1BLTE_1BNR_2DL2UL-Core) Corrections on reference sensitivity for intra-band contiguous and inter-band EN-DC configurations_R19_CAT_A</w:t>
            </w:r>
          </w:p>
        </w:tc>
        <w:tc>
          <w:tcPr>
            <w:tcW w:w="517" w:type="dxa"/>
          </w:tcPr>
          <w:p w14:paraId="141A0D17" w14:textId="77777777" w:rsidR="00193770" w:rsidRDefault="00193770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674E5F3" w14:textId="77777777" w:rsidR="00193770" w:rsidRDefault="00193770" w:rsidP="0028480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0DA676C5" w14:textId="77777777" w:rsidR="00193770" w:rsidRDefault="0019377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6270EBA" w14:textId="77777777" w:rsidR="00193770" w:rsidRDefault="00193770" w:rsidP="00284803">
            <w:r>
              <w:rPr>
                <w:sz w:val="16"/>
                <w:szCs w:val="16"/>
              </w:rPr>
              <w:t>R4-2501632</w:t>
            </w:r>
          </w:p>
        </w:tc>
        <w:tc>
          <w:tcPr>
            <w:tcW w:w="1597" w:type="dxa"/>
          </w:tcPr>
          <w:p w14:paraId="636CC105" w14:textId="77777777" w:rsidR="00193770" w:rsidRDefault="00193770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E35D9A5" w14:textId="77777777" w:rsidR="00193770" w:rsidRDefault="00193770" w:rsidP="00284803">
            <w:r>
              <w:rPr>
                <w:sz w:val="16"/>
                <w:szCs w:val="16"/>
              </w:rPr>
              <w:t>DC_R16_1BLTE_1BNR_2DL2UL-Core</w:t>
            </w:r>
          </w:p>
        </w:tc>
        <w:tc>
          <w:tcPr>
            <w:tcW w:w="2323" w:type="dxa"/>
          </w:tcPr>
          <w:p w14:paraId="52EB804F" w14:textId="77777777" w:rsidR="00193770" w:rsidRDefault="00193770" w:rsidP="00284803">
            <w:r>
              <w:rPr>
                <w:sz w:val="16"/>
                <w:szCs w:val="16"/>
              </w:rPr>
              <w:t>7.3B.2.1, 7.3B.2.3.5.1</w:t>
            </w:r>
          </w:p>
        </w:tc>
        <w:tc>
          <w:tcPr>
            <w:tcW w:w="998" w:type="dxa"/>
          </w:tcPr>
          <w:p w14:paraId="2FA629B9" w14:textId="77777777" w:rsidR="00193770" w:rsidRDefault="00193770" w:rsidP="00284803">
            <w:r>
              <w:rPr>
                <w:sz w:val="16"/>
                <w:szCs w:val="16"/>
              </w:rPr>
              <w:t xml:space="preserve">TS/TR ... CR ... ; TS/TR ... CR ... TS 38.521-3; TS/TR ... CR ... </w:t>
            </w:r>
          </w:p>
        </w:tc>
      </w:tr>
      <w:tr w:rsidR="00193770" w14:paraId="1CBD358D" w14:textId="77777777" w:rsidTr="00284803">
        <w:tc>
          <w:tcPr>
            <w:tcW w:w="879" w:type="dxa"/>
          </w:tcPr>
          <w:p w14:paraId="2714E72D" w14:textId="77777777" w:rsidR="00193770" w:rsidRDefault="00193770" w:rsidP="0028480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7F57BD7" w14:textId="77777777" w:rsidR="00193770" w:rsidRDefault="00193770" w:rsidP="00284803">
            <w:r>
              <w:rPr>
                <w:sz w:val="16"/>
                <w:szCs w:val="16"/>
              </w:rPr>
              <w:t>1371</w:t>
            </w:r>
          </w:p>
        </w:tc>
        <w:tc>
          <w:tcPr>
            <w:tcW w:w="517" w:type="dxa"/>
          </w:tcPr>
          <w:p w14:paraId="4F9CE6C8" w14:textId="77777777" w:rsidR="00193770" w:rsidRDefault="0019377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4E7447" w14:textId="77777777" w:rsidR="00193770" w:rsidRDefault="00193770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9CF97AB" w14:textId="77777777" w:rsidR="00193770" w:rsidRDefault="00193770" w:rsidP="00284803">
            <w:r>
              <w:rPr>
                <w:sz w:val="16"/>
                <w:szCs w:val="16"/>
              </w:rPr>
              <w:t>(DC_R17_1BLTE_1BNR_2DL2UL-Core) Cat F CR for TS 38.101-3-hg0 Intra-band contiguous MSD clean-up</w:t>
            </w:r>
          </w:p>
        </w:tc>
        <w:tc>
          <w:tcPr>
            <w:tcW w:w="517" w:type="dxa"/>
          </w:tcPr>
          <w:p w14:paraId="3BFA46B9" w14:textId="77777777" w:rsidR="00193770" w:rsidRDefault="00193770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780B9D" w14:textId="77777777" w:rsidR="00193770" w:rsidRDefault="00193770" w:rsidP="00284803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176248CD" w14:textId="77777777" w:rsidR="00193770" w:rsidRDefault="0019377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08F8DE1" w14:textId="77777777" w:rsidR="00193770" w:rsidRDefault="00193770" w:rsidP="00284803">
            <w:r>
              <w:rPr>
                <w:sz w:val="16"/>
                <w:szCs w:val="16"/>
              </w:rPr>
              <w:t>R4-2502971</w:t>
            </w:r>
          </w:p>
        </w:tc>
        <w:tc>
          <w:tcPr>
            <w:tcW w:w="1597" w:type="dxa"/>
          </w:tcPr>
          <w:p w14:paraId="0E42CD6E" w14:textId="77777777" w:rsidR="00193770" w:rsidRDefault="00193770" w:rsidP="00284803">
            <w:r>
              <w:rPr>
                <w:sz w:val="16"/>
                <w:szCs w:val="16"/>
              </w:rPr>
              <w:t>Skyworks, Murata</w:t>
            </w:r>
          </w:p>
        </w:tc>
        <w:tc>
          <w:tcPr>
            <w:tcW w:w="1122" w:type="dxa"/>
          </w:tcPr>
          <w:p w14:paraId="33CF9C86" w14:textId="77777777" w:rsidR="00193770" w:rsidRDefault="00193770" w:rsidP="00284803">
            <w:r>
              <w:rPr>
                <w:sz w:val="16"/>
                <w:szCs w:val="16"/>
              </w:rPr>
              <w:t>DC_R17_1BLTE_1BNR_2DL2UL-Core</w:t>
            </w:r>
          </w:p>
        </w:tc>
        <w:tc>
          <w:tcPr>
            <w:tcW w:w="2323" w:type="dxa"/>
          </w:tcPr>
          <w:p w14:paraId="3EB496EC" w14:textId="77777777" w:rsidR="00193770" w:rsidRDefault="00193770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0EB832" w14:textId="77777777" w:rsidR="00193770" w:rsidRDefault="00193770" w:rsidP="00284803">
            <w:pPr>
              <w:rPr>
                <w:sz w:val="16"/>
                <w:szCs w:val="16"/>
              </w:rPr>
            </w:pPr>
          </w:p>
        </w:tc>
      </w:tr>
      <w:tr w:rsidR="00193770" w14:paraId="725F2B49" w14:textId="77777777" w:rsidTr="00284803">
        <w:tc>
          <w:tcPr>
            <w:tcW w:w="879" w:type="dxa"/>
          </w:tcPr>
          <w:p w14:paraId="21BC1E78" w14:textId="77777777" w:rsidR="00193770" w:rsidRDefault="00193770" w:rsidP="0028480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8E99691" w14:textId="77777777" w:rsidR="00193770" w:rsidRDefault="00193770" w:rsidP="00284803">
            <w:r>
              <w:rPr>
                <w:sz w:val="16"/>
                <w:szCs w:val="16"/>
              </w:rPr>
              <w:t>1372</w:t>
            </w:r>
          </w:p>
        </w:tc>
        <w:tc>
          <w:tcPr>
            <w:tcW w:w="517" w:type="dxa"/>
          </w:tcPr>
          <w:p w14:paraId="444222A0" w14:textId="77777777" w:rsidR="00193770" w:rsidRDefault="0019377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3727D2" w14:textId="77777777" w:rsidR="00193770" w:rsidRDefault="00193770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6FF7902" w14:textId="77777777" w:rsidR="00193770" w:rsidRDefault="00193770" w:rsidP="00284803">
            <w:r>
              <w:rPr>
                <w:sz w:val="16"/>
                <w:szCs w:val="16"/>
              </w:rPr>
              <w:t>(DC_R17_1BLTE_1BNR_2DL2UL-Core) Cat A CR for TS 38.101-3-i0 Intra-band contiguous MSD clean-up</w:t>
            </w:r>
          </w:p>
        </w:tc>
        <w:tc>
          <w:tcPr>
            <w:tcW w:w="517" w:type="dxa"/>
          </w:tcPr>
          <w:p w14:paraId="01D213C7" w14:textId="77777777" w:rsidR="00193770" w:rsidRDefault="00193770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34D68CB" w14:textId="77777777" w:rsidR="00193770" w:rsidRDefault="00193770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7BBA3A17" w14:textId="77777777" w:rsidR="00193770" w:rsidRDefault="0019377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2538F59" w14:textId="77777777" w:rsidR="00193770" w:rsidRDefault="00193770" w:rsidP="00284803">
            <w:r>
              <w:rPr>
                <w:sz w:val="16"/>
                <w:szCs w:val="16"/>
              </w:rPr>
              <w:t>R4-2502972</w:t>
            </w:r>
          </w:p>
        </w:tc>
        <w:tc>
          <w:tcPr>
            <w:tcW w:w="1597" w:type="dxa"/>
          </w:tcPr>
          <w:p w14:paraId="4AAF2113" w14:textId="77777777" w:rsidR="00193770" w:rsidRDefault="00193770" w:rsidP="00284803">
            <w:r>
              <w:rPr>
                <w:sz w:val="16"/>
                <w:szCs w:val="16"/>
              </w:rPr>
              <w:t>Skyworks, Murata</w:t>
            </w:r>
          </w:p>
        </w:tc>
        <w:tc>
          <w:tcPr>
            <w:tcW w:w="1122" w:type="dxa"/>
          </w:tcPr>
          <w:p w14:paraId="3B94A447" w14:textId="77777777" w:rsidR="00193770" w:rsidRDefault="00193770" w:rsidP="00284803">
            <w:r>
              <w:rPr>
                <w:sz w:val="16"/>
                <w:szCs w:val="16"/>
              </w:rPr>
              <w:t>DC_R17_1BLTE_1BNR_2DL2UL-Core</w:t>
            </w:r>
          </w:p>
        </w:tc>
        <w:tc>
          <w:tcPr>
            <w:tcW w:w="2323" w:type="dxa"/>
          </w:tcPr>
          <w:p w14:paraId="506F117B" w14:textId="77777777" w:rsidR="00193770" w:rsidRDefault="00193770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FE85C8" w14:textId="77777777" w:rsidR="00193770" w:rsidRDefault="00193770" w:rsidP="00284803">
            <w:pPr>
              <w:rPr>
                <w:sz w:val="16"/>
                <w:szCs w:val="16"/>
              </w:rPr>
            </w:pPr>
          </w:p>
        </w:tc>
      </w:tr>
      <w:tr w:rsidR="00193770" w14:paraId="28177F7D" w14:textId="77777777" w:rsidTr="00284803">
        <w:tc>
          <w:tcPr>
            <w:tcW w:w="879" w:type="dxa"/>
          </w:tcPr>
          <w:p w14:paraId="480C835C" w14:textId="77777777" w:rsidR="00193770" w:rsidRDefault="00193770" w:rsidP="0028480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318335F" w14:textId="77777777" w:rsidR="00193770" w:rsidRDefault="00193770" w:rsidP="00284803">
            <w:r>
              <w:rPr>
                <w:sz w:val="16"/>
                <w:szCs w:val="16"/>
              </w:rPr>
              <w:t>1373</w:t>
            </w:r>
          </w:p>
        </w:tc>
        <w:tc>
          <w:tcPr>
            <w:tcW w:w="517" w:type="dxa"/>
          </w:tcPr>
          <w:p w14:paraId="727779E8" w14:textId="77777777" w:rsidR="00193770" w:rsidRDefault="0019377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8CB489" w14:textId="77777777" w:rsidR="00193770" w:rsidRDefault="00193770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CF6E454" w14:textId="77777777" w:rsidR="00193770" w:rsidRDefault="00193770" w:rsidP="00284803">
            <w:r>
              <w:rPr>
                <w:sz w:val="16"/>
                <w:szCs w:val="16"/>
              </w:rPr>
              <w:t>(DC_R17_1BLTE_1BNR_2DL2UL-Core) Cat A CR for TS 38.101-3-j0 Intra-band contiguous MSD clean-up</w:t>
            </w:r>
          </w:p>
        </w:tc>
        <w:tc>
          <w:tcPr>
            <w:tcW w:w="517" w:type="dxa"/>
          </w:tcPr>
          <w:p w14:paraId="56A24E65" w14:textId="77777777" w:rsidR="00193770" w:rsidRDefault="00193770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BA6577A" w14:textId="77777777" w:rsidR="00193770" w:rsidRDefault="00193770" w:rsidP="0028480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2776B48B" w14:textId="77777777" w:rsidR="00193770" w:rsidRDefault="0019377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FF90E71" w14:textId="77777777" w:rsidR="00193770" w:rsidRDefault="00193770" w:rsidP="00284803">
            <w:r>
              <w:rPr>
                <w:sz w:val="16"/>
                <w:szCs w:val="16"/>
              </w:rPr>
              <w:t>R4-2502973</w:t>
            </w:r>
          </w:p>
        </w:tc>
        <w:tc>
          <w:tcPr>
            <w:tcW w:w="1597" w:type="dxa"/>
          </w:tcPr>
          <w:p w14:paraId="60ABC5A3" w14:textId="77777777" w:rsidR="00193770" w:rsidRDefault="00193770" w:rsidP="00284803">
            <w:r>
              <w:rPr>
                <w:sz w:val="16"/>
                <w:szCs w:val="16"/>
              </w:rPr>
              <w:t>Skyworks, Murata</w:t>
            </w:r>
          </w:p>
        </w:tc>
        <w:tc>
          <w:tcPr>
            <w:tcW w:w="1122" w:type="dxa"/>
          </w:tcPr>
          <w:p w14:paraId="38C9EE15" w14:textId="77777777" w:rsidR="00193770" w:rsidRDefault="00193770" w:rsidP="00284803">
            <w:r>
              <w:rPr>
                <w:sz w:val="16"/>
                <w:szCs w:val="16"/>
              </w:rPr>
              <w:t>DC_R17_1BLTE_1BNR_2DL2UL-Core</w:t>
            </w:r>
          </w:p>
        </w:tc>
        <w:tc>
          <w:tcPr>
            <w:tcW w:w="2323" w:type="dxa"/>
          </w:tcPr>
          <w:p w14:paraId="35BF7CBD" w14:textId="77777777" w:rsidR="00193770" w:rsidRDefault="00193770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2121B9" w14:textId="77777777" w:rsidR="00193770" w:rsidRDefault="00193770" w:rsidP="00284803">
            <w:pPr>
              <w:rPr>
                <w:sz w:val="16"/>
                <w:szCs w:val="16"/>
              </w:rPr>
            </w:pPr>
          </w:p>
        </w:tc>
      </w:tr>
    </w:tbl>
    <w:p w14:paraId="25E153C9" w14:textId="77777777" w:rsidR="00E144C4" w:rsidRDefault="00E144C4" w:rsidP="00E144C4"/>
    <w:p w14:paraId="28222A1C" w14:textId="0FCCC87E" w:rsidR="00E144C4" w:rsidRDefault="00743132" w:rsidP="00512C52">
      <w:pPr>
        <w:pStyle w:val="Heading2"/>
        <w:rPr>
          <w:rFonts w:cs="Arial"/>
          <w:noProof/>
        </w:rPr>
      </w:pPr>
      <w:r w:rsidRPr="00743132">
        <w:rPr>
          <w:noProof/>
        </w:rPr>
        <w:lastRenderedPageBreak/>
        <w:t>RP-250582</w:t>
      </w:r>
    </w:p>
    <w:p w14:paraId="41B62B65" w14:textId="2A7FB47B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B2A06" w:rsidRPr="001B2A06">
        <w:rPr>
          <w:rFonts w:ascii="Arial" w:hAnsi="Arial" w:cs="Arial"/>
          <w:b/>
          <w:bCs/>
        </w:rPr>
        <w:t>RAN4 CRs to Maintenance for Closed WIs/SIs for REL-18 and earlier - Batch 5</w:t>
      </w:r>
    </w:p>
    <w:p w14:paraId="04AB9684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2A562F36" w14:textId="77777777" w:rsidR="00820D86" w:rsidRDefault="00820D86" w:rsidP="00820D86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83307" w:rsidRPr="004E535C" w14:paraId="32F0D9D8" w14:textId="77777777" w:rsidTr="00E169C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A01B359" w14:textId="77777777" w:rsidR="00583307" w:rsidRPr="00BF1EB6" w:rsidRDefault="00583307" w:rsidP="00E169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E4A1AFF" w14:textId="77777777" w:rsidR="00583307" w:rsidRPr="00BF1EB6" w:rsidRDefault="00583307" w:rsidP="00E169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BFA9548" w14:textId="77777777" w:rsidR="00583307" w:rsidRPr="00BF1EB6" w:rsidRDefault="00583307" w:rsidP="00E169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73DD3AE" w14:textId="77777777" w:rsidR="00583307" w:rsidRPr="00BF1EB6" w:rsidRDefault="00583307" w:rsidP="00E169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9EEA308" w14:textId="77777777" w:rsidR="00583307" w:rsidRPr="00BF1EB6" w:rsidRDefault="00583307" w:rsidP="00E169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2F16E87" w14:textId="77777777" w:rsidR="00583307" w:rsidRPr="00BF1EB6" w:rsidRDefault="00583307" w:rsidP="00E169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2A1E5E" w14:textId="77777777" w:rsidR="00583307" w:rsidRPr="00BF1EB6" w:rsidRDefault="00583307" w:rsidP="00E169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1DBB026" w14:textId="77777777" w:rsidR="00583307" w:rsidRPr="00BF1EB6" w:rsidRDefault="00583307" w:rsidP="00E169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4017DE4" w14:textId="77777777" w:rsidR="00583307" w:rsidRPr="00BF1EB6" w:rsidRDefault="00583307" w:rsidP="00E169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84776BB" w14:textId="77777777" w:rsidR="00583307" w:rsidRPr="00BF1EB6" w:rsidRDefault="00583307" w:rsidP="00E169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8A2DB24" w14:textId="77777777" w:rsidR="00583307" w:rsidRPr="00BF1EB6" w:rsidRDefault="00583307" w:rsidP="00E169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ABDF3FB" w14:textId="77777777" w:rsidR="00583307" w:rsidRPr="00BF1EB6" w:rsidRDefault="00583307" w:rsidP="00E169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445C058" w14:textId="77777777" w:rsidR="00583307" w:rsidRPr="00BF1EB6" w:rsidRDefault="00583307" w:rsidP="00E169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83307" w14:paraId="0E462645" w14:textId="77777777" w:rsidTr="00E169CF">
        <w:tc>
          <w:tcPr>
            <w:tcW w:w="879" w:type="dxa"/>
          </w:tcPr>
          <w:p w14:paraId="5CE20045" w14:textId="77777777" w:rsidR="00583307" w:rsidRDefault="00583307" w:rsidP="00E169CF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653137DF" w14:textId="77777777" w:rsidR="00583307" w:rsidRDefault="00583307" w:rsidP="00E169CF">
            <w:r>
              <w:rPr>
                <w:sz w:val="16"/>
                <w:szCs w:val="16"/>
              </w:rPr>
              <w:t>6078</w:t>
            </w:r>
          </w:p>
        </w:tc>
        <w:tc>
          <w:tcPr>
            <w:tcW w:w="517" w:type="dxa"/>
          </w:tcPr>
          <w:p w14:paraId="2C3959ED" w14:textId="77777777" w:rsidR="00583307" w:rsidRDefault="00583307" w:rsidP="00E169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3BB2DD" w14:textId="77777777" w:rsidR="00583307" w:rsidRDefault="00583307" w:rsidP="00E169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204992FE" w14:textId="77777777" w:rsidR="00583307" w:rsidRDefault="00583307" w:rsidP="00E169CF">
            <w:r>
              <w:rPr>
                <w:sz w:val="16"/>
                <w:szCs w:val="16"/>
              </w:rPr>
              <w:t>CR 36.101 R16 Removal of brackets</w:t>
            </w:r>
          </w:p>
        </w:tc>
        <w:tc>
          <w:tcPr>
            <w:tcW w:w="517" w:type="dxa"/>
          </w:tcPr>
          <w:p w14:paraId="4198D16C" w14:textId="77777777" w:rsidR="00583307" w:rsidRDefault="00583307" w:rsidP="00E169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A6EA16" w14:textId="77777777" w:rsidR="00583307" w:rsidRDefault="00583307" w:rsidP="00E169CF">
            <w:r>
              <w:rPr>
                <w:sz w:val="16"/>
                <w:szCs w:val="16"/>
              </w:rPr>
              <w:t>16.22.0</w:t>
            </w:r>
          </w:p>
        </w:tc>
        <w:tc>
          <w:tcPr>
            <w:tcW w:w="758" w:type="dxa"/>
          </w:tcPr>
          <w:p w14:paraId="046F1D45" w14:textId="77777777" w:rsidR="00583307" w:rsidRDefault="00583307" w:rsidP="00E169CF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5C29A49" w14:textId="77777777" w:rsidR="00583307" w:rsidRDefault="00583307" w:rsidP="00E169CF">
            <w:r>
              <w:rPr>
                <w:sz w:val="16"/>
                <w:szCs w:val="16"/>
              </w:rPr>
              <w:t>R4-2500349</w:t>
            </w:r>
          </w:p>
        </w:tc>
        <w:tc>
          <w:tcPr>
            <w:tcW w:w="1597" w:type="dxa"/>
          </w:tcPr>
          <w:p w14:paraId="05A5C188" w14:textId="77777777" w:rsidR="00583307" w:rsidRDefault="00583307" w:rsidP="00E169CF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2FE3E2C" w14:textId="77777777" w:rsidR="00583307" w:rsidRDefault="00583307" w:rsidP="00E169CF">
            <w:r>
              <w:rPr>
                <w:sz w:val="16"/>
                <w:szCs w:val="16"/>
              </w:rPr>
              <w:t>LTE_CA_R16_2BDL_1BUL-Core, LTE_CA_R16_3BDL_1BUL-Core, LTE_CA_R16_xBDL_1BUL-Core, LTE_bands_R16_M1_NB1-Core, 5G_V2X_NRSL</w:t>
            </w:r>
          </w:p>
        </w:tc>
        <w:tc>
          <w:tcPr>
            <w:tcW w:w="2323" w:type="dxa"/>
          </w:tcPr>
          <w:p w14:paraId="2EA3E791" w14:textId="77777777" w:rsidR="00583307" w:rsidRDefault="00583307" w:rsidP="00E169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0F76763" w14:textId="77777777" w:rsidR="00583307" w:rsidRDefault="00583307" w:rsidP="00E169CF">
            <w:pPr>
              <w:rPr>
                <w:sz w:val="16"/>
                <w:szCs w:val="16"/>
              </w:rPr>
            </w:pPr>
          </w:p>
        </w:tc>
      </w:tr>
      <w:tr w:rsidR="00583307" w14:paraId="46E0E61C" w14:textId="77777777" w:rsidTr="00E169CF">
        <w:tc>
          <w:tcPr>
            <w:tcW w:w="879" w:type="dxa"/>
          </w:tcPr>
          <w:p w14:paraId="3436EEB9" w14:textId="77777777" w:rsidR="00583307" w:rsidRDefault="00583307" w:rsidP="00E169CF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3A70F7E3" w14:textId="77777777" w:rsidR="00583307" w:rsidRDefault="00583307" w:rsidP="00E169CF">
            <w:r>
              <w:rPr>
                <w:sz w:val="16"/>
                <w:szCs w:val="16"/>
              </w:rPr>
              <w:t>6079</w:t>
            </w:r>
          </w:p>
        </w:tc>
        <w:tc>
          <w:tcPr>
            <w:tcW w:w="517" w:type="dxa"/>
          </w:tcPr>
          <w:p w14:paraId="1AE2A0A6" w14:textId="77777777" w:rsidR="00583307" w:rsidRDefault="00583307" w:rsidP="00E169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39CA56" w14:textId="77777777" w:rsidR="00583307" w:rsidRDefault="00583307" w:rsidP="00E169C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B140A66" w14:textId="77777777" w:rsidR="00583307" w:rsidRDefault="00583307" w:rsidP="00E169CF">
            <w:r>
              <w:rPr>
                <w:sz w:val="16"/>
                <w:szCs w:val="16"/>
              </w:rPr>
              <w:t>CR 36.101 R17 Removal of brackets</w:t>
            </w:r>
          </w:p>
        </w:tc>
        <w:tc>
          <w:tcPr>
            <w:tcW w:w="517" w:type="dxa"/>
          </w:tcPr>
          <w:p w14:paraId="2ADFDE00" w14:textId="77777777" w:rsidR="00583307" w:rsidRDefault="00583307" w:rsidP="00E169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54628A" w14:textId="77777777" w:rsidR="00583307" w:rsidRDefault="00583307" w:rsidP="00E169CF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65553F57" w14:textId="77777777" w:rsidR="00583307" w:rsidRDefault="00583307" w:rsidP="00E169CF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26BEC70" w14:textId="77777777" w:rsidR="00583307" w:rsidRDefault="00583307" w:rsidP="00E169CF">
            <w:r>
              <w:rPr>
                <w:sz w:val="16"/>
                <w:szCs w:val="16"/>
              </w:rPr>
              <w:t>R4-2500350</w:t>
            </w:r>
          </w:p>
        </w:tc>
        <w:tc>
          <w:tcPr>
            <w:tcW w:w="1597" w:type="dxa"/>
          </w:tcPr>
          <w:p w14:paraId="515A3384" w14:textId="77777777" w:rsidR="00583307" w:rsidRDefault="00583307" w:rsidP="00E169CF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C773CF4" w14:textId="77777777" w:rsidR="00583307" w:rsidRDefault="00583307" w:rsidP="00E169CF">
            <w:r>
              <w:rPr>
                <w:sz w:val="16"/>
                <w:szCs w:val="16"/>
              </w:rPr>
              <w:t>LTE_CA_R16_2BDL_1BUL-Core, LTE_CA_R16_3BDL_1BUL-Core, LTE_CA_R16_xBDL_1BUL-Core, LTE_bands_R16_M1_NB1-Core, 5G_V2X_NRSL</w:t>
            </w:r>
          </w:p>
        </w:tc>
        <w:tc>
          <w:tcPr>
            <w:tcW w:w="2323" w:type="dxa"/>
          </w:tcPr>
          <w:p w14:paraId="556A02A1" w14:textId="77777777" w:rsidR="00583307" w:rsidRDefault="00583307" w:rsidP="00E169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EF3B7D9" w14:textId="77777777" w:rsidR="00583307" w:rsidRDefault="00583307" w:rsidP="00E169CF">
            <w:pPr>
              <w:rPr>
                <w:sz w:val="16"/>
                <w:szCs w:val="16"/>
              </w:rPr>
            </w:pPr>
          </w:p>
        </w:tc>
      </w:tr>
      <w:tr w:rsidR="00583307" w14:paraId="6D72874F" w14:textId="77777777" w:rsidTr="00E169CF">
        <w:tc>
          <w:tcPr>
            <w:tcW w:w="879" w:type="dxa"/>
          </w:tcPr>
          <w:p w14:paraId="3CE897B0" w14:textId="77777777" w:rsidR="00583307" w:rsidRDefault="00583307" w:rsidP="00E169CF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42101AC5" w14:textId="77777777" w:rsidR="00583307" w:rsidRDefault="00583307" w:rsidP="00E169CF">
            <w:r>
              <w:rPr>
                <w:sz w:val="16"/>
                <w:szCs w:val="16"/>
              </w:rPr>
              <w:t>6080</w:t>
            </w:r>
          </w:p>
        </w:tc>
        <w:tc>
          <w:tcPr>
            <w:tcW w:w="517" w:type="dxa"/>
          </w:tcPr>
          <w:p w14:paraId="7EDFDD9D" w14:textId="77777777" w:rsidR="00583307" w:rsidRDefault="00583307" w:rsidP="00E169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45DF5F" w14:textId="77777777" w:rsidR="00583307" w:rsidRDefault="00583307" w:rsidP="00E169C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C972BC9" w14:textId="77777777" w:rsidR="00583307" w:rsidRDefault="00583307" w:rsidP="00E169CF">
            <w:r>
              <w:rPr>
                <w:sz w:val="16"/>
                <w:szCs w:val="16"/>
              </w:rPr>
              <w:t>CR 36.101 R18 Removal of brackets</w:t>
            </w:r>
          </w:p>
        </w:tc>
        <w:tc>
          <w:tcPr>
            <w:tcW w:w="517" w:type="dxa"/>
          </w:tcPr>
          <w:p w14:paraId="3E7783A1" w14:textId="77777777" w:rsidR="00583307" w:rsidRDefault="00583307" w:rsidP="00E169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A018784" w14:textId="77777777" w:rsidR="00583307" w:rsidRDefault="00583307" w:rsidP="00E169CF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77B88620" w14:textId="77777777" w:rsidR="00583307" w:rsidRDefault="00583307" w:rsidP="00E169CF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CFE7C26" w14:textId="77777777" w:rsidR="00583307" w:rsidRDefault="00583307" w:rsidP="00E169CF">
            <w:r>
              <w:rPr>
                <w:sz w:val="16"/>
                <w:szCs w:val="16"/>
              </w:rPr>
              <w:t>R4-2500351</w:t>
            </w:r>
          </w:p>
        </w:tc>
        <w:tc>
          <w:tcPr>
            <w:tcW w:w="1597" w:type="dxa"/>
          </w:tcPr>
          <w:p w14:paraId="49EDA7D4" w14:textId="77777777" w:rsidR="00583307" w:rsidRDefault="00583307" w:rsidP="00E169CF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D4C4AC1" w14:textId="77777777" w:rsidR="00583307" w:rsidRDefault="00583307" w:rsidP="00E169CF">
            <w:r>
              <w:rPr>
                <w:sz w:val="16"/>
                <w:szCs w:val="16"/>
              </w:rPr>
              <w:t>LTE_CA_R16_2BDL_1BUL-Core, LTE_CA_R16_3BDL_1BUL-Core, LTE_CA_R16_xBDL_1BUL-Core, LTE_bands_</w:t>
            </w:r>
            <w:r>
              <w:rPr>
                <w:sz w:val="16"/>
                <w:szCs w:val="16"/>
              </w:rPr>
              <w:lastRenderedPageBreak/>
              <w:t>R16_M1_NB1-Core, 5G_V2X_NRSL</w:t>
            </w:r>
          </w:p>
        </w:tc>
        <w:tc>
          <w:tcPr>
            <w:tcW w:w="2323" w:type="dxa"/>
          </w:tcPr>
          <w:p w14:paraId="32DCA6AE" w14:textId="77777777" w:rsidR="00583307" w:rsidRDefault="00583307" w:rsidP="00E169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F32F83" w14:textId="77777777" w:rsidR="00583307" w:rsidRDefault="00583307" w:rsidP="00E169CF">
            <w:pPr>
              <w:rPr>
                <w:sz w:val="16"/>
                <w:szCs w:val="16"/>
              </w:rPr>
            </w:pPr>
          </w:p>
        </w:tc>
      </w:tr>
      <w:tr w:rsidR="00583307" w14:paraId="7A3DB929" w14:textId="77777777" w:rsidTr="00E169CF">
        <w:tc>
          <w:tcPr>
            <w:tcW w:w="879" w:type="dxa"/>
          </w:tcPr>
          <w:p w14:paraId="5DBDCFEB" w14:textId="77777777" w:rsidR="00583307" w:rsidRDefault="00583307" w:rsidP="00E169CF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55DE4BB4" w14:textId="77777777" w:rsidR="00583307" w:rsidRDefault="00583307" w:rsidP="00E169CF">
            <w:r>
              <w:rPr>
                <w:sz w:val="16"/>
                <w:szCs w:val="16"/>
              </w:rPr>
              <w:t>6081</w:t>
            </w:r>
          </w:p>
        </w:tc>
        <w:tc>
          <w:tcPr>
            <w:tcW w:w="517" w:type="dxa"/>
          </w:tcPr>
          <w:p w14:paraId="4C0B105B" w14:textId="77777777" w:rsidR="00583307" w:rsidRDefault="00583307" w:rsidP="00E169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7F5656" w14:textId="77777777" w:rsidR="00583307" w:rsidRDefault="00583307" w:rsidP="00E169CF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32014EF" w14:textId="77777777" w:rsidR="00583307" w:rsidRDefault="00583307" w:rsidP="00E169CF">
            <w:r>
              <w:rPr>
                <w:sz w:val="16"/>
                <w:szCs w:val="16"/>
              </w:rPr>
              <w:t>CR 36.101 R19 Removal of brackets</w:t>
            </w:r>
          </w:p>
        </w:tc>
        <w:tc>
          <w:tcPr>
            <w:tcW w:w="517" w:type="dxa"/>
          </w:tcPr>
          <w:p w14:paraId="70CFD9AE" w14:textId="77777777" w:rsidR="00583307" w:rsidRDefault="00583307" w:rsidP="00E169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0DEE5A3" w14:textId="77777777" w:rsidR="00583307" w:rsidRDefault="00583307" w:rsidP="00E169CF">
            <w:r>
              <w:rPr>
                <w:sz w:val="16"/>
                <w:szCs w:val="16"/>
              </w:rPr>
              <w:t>19.0.1</w:t>
            </w:r>
          </w:p>
        </w:tc>
        <w:tc>
          <w:tcPr>
            <w:tcW w:w="758" w:type="dxa"/>
          </w:tcPr>
          <w:p w14:paraId="321CA11E" w14:textId="77777777" w:rsidR="00583307" w:rsidRDefault="00583307" w:rsidP="00E169CF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F5DBBF7" w14:textId="77777777" w:rsidR="00583307" w:rsidRDefault="00583307" w:rsidP="00E169CF">
            <w:r>
              <w:rPr>
                <w:sz w:val="16"/>
                <w:szCs w:val="16"/>
              </w:rPr>
              <w:t>R4-2500352</w:t>
            </w:r>
          </w:p>
        </w:tc>
        <w:tc>
          <w:tcPr>
            <w:tcW w:w="1597" w:type="dxa"/>
          </w:tcPr>
          <w:p w14:paraId="1A00B1D3" w14:textId="77777777" w:rsidR="00583307" w:rsidRDefault="00583307" w:rsidP="00E169CF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7B29CE2" w14:textId="77777777" w:rsidR="00583307" w:rsidRDefault="00583307" w:rsidP="00E169CF">
            <w:r>
              <w:rPr>
                <w:sz w:val="16"/>
                <w:szCs w:val="16"/>
              </w:rPr>
              <w:t>LTE_CA_R16_2BDL_1BUL-Core, LTE_CA_R16_3BDL_1BUL-Core, LTE_CA_R16_xBDL_1BUL-Core, LTE_bands_R16_M1_NB1-Core, 5G_V2X_NRSL</w:t>
            </w:r>
          </w:p>
        </w:tc>
        <w:tc>
          <w:tcPr>
            <w:tcW w:w="2323" w:type="dxa"/>
          </w:tcPr>
          <w:p w14:paraId="0A394A8B" w14:textId="77777777" w:rsidR="00583307" w:rsidRDefault="00583307" w:rsidP="00E169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ED7210" w14:textId="77777777" w:rsidR="00583307" w:rsidRDefault="00583307" w:rsidP="00E169CF">
            <w:pPr>
              <w:rPr>
                <w:sz w:val="16"/>
                <w:szCs w:val="16"/>
              </w:rPr>
            </w:pPr>
          </w:p>
        </w:tc>
      </w:tr>
      <w:tr w:rsidR="00583307" w14:paraId="3842BAE3" w14:textId="77777777" w:rsidTr="00E169CF">
        <w:tc>
          <w:tcPr>
            <w:tcW w:w="879" w:type="dxa"/>
          </w:tcPr>
          <w:p w14:paraId="2CF54292" w14:textId="77777777" w:rsidR="00583307" w:rsidRDefault="00583307" w:rsidP="00E169CF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5807AB70" w14:textId="77777777" w:rsidR="00583307" w:rsidRDefault="00583307" w:rsidP="00E169CF">
            <w:r>
              <w:rPr>
                <w:sz w:val="16"/>
                <w:szCs w:val="16"/>
              </w:rPr>
              <w:t>1404</w:t>
            </w:r>
          </w:p>
        </w:tc>
        <w:tc>
          <w:tcPr>
            <w:tcW w:w="517" w:type="dxa"/>
          </w:tcPr>
          <w:p w14:paraId="3948BDB5" w14:textId="77777777" w:rsidR="00583307" w:rsidRDefault="00583307" w:rsidP="00E169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6A29050" w14:textId="77777777" w:rsidR="00583307" w:rsidRDefault="00583307" w:rsidP="00E169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5871273" w14:textId="77777777" w:rsidR="00583307" w:rsidRDefault="00583307" w:rsidP="00E169CF">
            <w:r>
              <w:rPr>
                <w:sz w:val="16"/>
                <w:szCs w:val="16"/>
              </w:rPr>
              <w:t>(LTE-RF) CR to TS 36.141 on removal of references to empty Annex E</w:t>
            </w:r>
          </w:p>
        </w:tc>
        <w:tc>
          <w:tcPr>
            <w:tcW w:w="517" w:type="dxa"/>
          </w:tcPr>
          <w:p w14:paraId="79DB80E4" w14:textId="77777777" w:rsidR="00583307" w:rsidRDefault="00583307" w:rsidP="00E169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4ECB717" w14:textId="77777777" w:rsidR="00583307" w:rsidRDefault="00583307" w:rsidP="00E169CF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3838EEC2" w14:textId="77777777" w:rsidR="00583307" w:rsidRDefault="00583307" w:rsidP="00E169CF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B2C56A0" w14:textId="77777777" w:rsidR="00583307" w:rsidRDefault="00583307" w:rsidP="00E169CF">
            <w:r>
              <w:rPr>
                <w:sz w:val="16"/>
                <w:szCs w:val="16"/>
              </w:rPr>
              <w:t>R4-2500062</w:t>
            </w:r>
          </w:p>
        </w:tc>
        <w:tc>
          <w:tcPr>
            <w:tcW w:w="1597" w:type="dxa"/>
          </w:tcPr>
          <w:p w14:paraId="6F042345" w14:textId="77777777" w:rsidR="00583307" w:rsidRDefault="00583307" w:rsidP="00E169CF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CCA04AE" w14:textId="77777777" w:rsidR="00583307" w:rsidRDefault="00583307" w:rsidP="00E169CF">
            <w:r>
              <w:rPr>
                <w:sz w:val="16"/>
                <w:szCs w:val="16"/>
              </w:rPr>
              <w:t>LTE-RF</w:t>
            </w:r>
          </w:p>
        </w:tc>
        <w:tc>
          <w:tcPr>
            <w:tcW w:w="2323" w:type="dxa"/>
          </w:tcPr>
          <w:p w14:paraId="3D224F5E" w14:textId="77777777" w:rsidR="00583307" w:rsidRDefault="00583307" w:rsidP="00E169CF">
            <w:r>
              <w:rPr>
                <w:sz w:val="16"/>
                <w:szCs w:val="16"/>
              </w:rPr>
              <w:t>7.2.4.2, 7.3.4.2, 7.4.4.2, 7.5.4.2, 7.5.4.3, 7.6.4.2, 7.8.4.2, 8.2.1.4.2, 8.2.1A.4.2, 8.2.2.4.2, 8.2.4.4.2, 8.2.6.4.2, 8.2.6A.4.2, 8.2.7.4.2, 8.2.8.4.2, 8.2.9.4.2, 8.2.10.4.2, 8.5.1.4.2, 8.6.4.2, Annex E</w:t>
            </w:r>
          </w:p>
        </w:tc>
        <w:tc>
          <w:tcPr>
            <w:tcW w:w="998" w:type="dxa"/>
          </w:tcPr>
          <w:p w14:paraId="684B9FEA" w14:textId="77777777" w:rsidR="00583307" w:rsidRDefault="00583307" w:rsidP="00E169C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83307" w14:paraId="0C2860EC" w14:textId="77777777" w:rsidTr="00E169CF">
        <w:tc>
          <w:tcPr>
            <w:tcW w:w="879" w:type="dxa"/>
          </w:tcPr>
          <w:p w14:paraId="73085900" w14:textId="77777777" w:rsidR="00583307" w:rsidRDefault="00583307" w:rsidP="00E169CF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224B3A3B" w14:textId="77777777" w:rsidR="00583307" w:rsidRDefault="00583307" w:rsidP="00E169CF">
            <w:r>
              <w:rPr>
                <w:sz w:val="16"/>
                <w:szCs w:val="16"/>
              </w:rPr>
              <w:t>1405</w:t>
            </w:r>
          </w:p>
        </w:tc>
        <w:tc>
          <w:tcPr>
            <w:tcW w:w="517" w:type="dxa"/>
          </w:tcPr>
          <w:p w14:paraId="3B05AC32" w14:textId="77777777" w:rsidR="00583307" w:rsidRDefault="00583307" w:rsidP="00E169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ABCDEF" w14:textId="77777777" w:rsidR="00583307" w:rsidRDefault="00583307" w:rsidP="00E169C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082683" w14:textId="77777777" w:rsidR="00583307" w:rsidRDefault="00583307" w:rsidP="00E169CF">
            <w:r>
              <w:rPr>
                <w:sz w:val="16"/>
                <w:szCs w:val="16"/>
              </w:rPr>
              <w:t>(LTE-RF) CR to TS 36.141 on removal of references to empty Annex E</w:t>
            </w:r>
          </w:p>
        </w:tc>
        <w:tc>
          <w:tcPr>
            <w:tcW w:w="517" w:type="dxa"/>
          </w:tcPr>
          <w:p w14:paraId="40BA3D84" w14:textId="77777777" w:rsidR="00583307" w:rsidRDefault="00583307" w:rsidP="00E169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3D6C732" w14:textId="77777777" w:rsidR="00583307" w:rsidRDefault="00583307" w:rsidP="00E169CF">
            <w:r>
              <w:rPr>
                <w:sz w:val="16"/>
                <w:szCs w:val="16"/>
              </w:rPr>
              <w:t>17.13.0</w:t>
            </w:r>
          </w:p>
        </w:tc>
        <w:tc>
          <w:tcPr>
            <w:tcW w:w="758" w:type="dxa"/>
          </w:tcPr>
          <w:p w14:paraId="21A4A5A1" w14:textId="77777777" w:rsidR="00583307" w:rsidRDefault="00583307" w:rsidP="00E169CF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472CA82" w14:textId="77777777" w:rsidR="00583307" w:rsidRDefault="00583307" w:rsidP="00E169CF">
            <w:r>
              <w:rPr>
                <w:sz w:val="16"/>
                <w:szCs w:val="16"/>
              </w:rPr>
              <w:t>R4-2500063</w:t>
            </w:r>
          </w:p>
        </w:tc>
        <w:tc>
          <w:tcPr>
            <w:tcW w:w="1597" w:type="dxa"/>
          </w:tcPr>
          <w:p w14:paraId="02CFBFD6" w14:textId="77777777" w:rsidR="00583307" w:rsidRDefault="00583307" w:rsidP="00E169CF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6FF29B7" w14:textId="77777777" w:rsidR="00583307" w:rsidRDefault="00583307" w:rsidP="00E169CF">
            <w:r>
              <w:rPr>
                <w:sz w:val="16"/>
                <w:szCs w:val="16"/>
              </w:rPr>
              <w:t>LTE-RF</w:t>
            </w:r>
          </w:p>
        </w:tc>
        <w:tc>
          <w:tcPr>
            <w:tcW w:w="2323" w:type="dxa"/>
          </w:tcPr>
          <w:p w14:paraId="35F03B6F" w14:textId="77777777" w:rsidR="00583307" w:rsidRDefault="00583307" w:rsidP="00E169CF">
            <w:r>
              <w:rPr>
                <w:sz w:val="16"/>
                <w:szCs w:val="16"/>
              </w:rPr>
              <w:t>7.2.4.2, 7.3.4.2, 7.4.4.2, 7.5.4.2, 7.5.4.3, 7.6.4.2, 7.8.4.2, 8.2.1.4.2, 8.2.1A.4.2, 8.2.2.4.2, 8.2.4.4.2, 8.2.6.4.2, 8.2.6A.4.2, 8.2.7.4.2, 8.2.8.4.2, 8.2.9.4.2, 8.2.10.4.2, 8.5.1.4.2, 8.6.4.2, Annex E</w:t>
            </w:r>
          </w:p>
        </w:tc>
        <w:tc>
          <w:tcPr>
            <w:tcW w:w="998" w:type="dxa"/>
          </w:tcPr>
          <w:p w14:paraId="5C24D5BB" w14:textId="77777777" w:rsidR="00583307" w:rsidRDefault="00583307" w:rsidP="00E169CF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83307" w14:paraId="4191ADA7" w14:textId="77777777" w:rsidTr="00E169CF">
        <w:tc>
          <w:tcPr>
            <w:tcW w:w="879" w:type="dxa"/>
          </w:tcPr>
          <w:p w14:paraId="041AE620" w14:textId="77777777" w:rsidR="00583307" w:rsidRDefault="00583307" w:rsidP="00E169CF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16FB096F" w14:textId="77777777" w:rsidR="00583307" w:rsidRDefault="00583307" w:rsidP="00E169CF">
            <w:r>
              <w:rPr>
                <w:sz w:val="16"/>
                <w:szCs w:val="16"/>
              </w:rPr>
              <w:t>1406</w:t>
            </w:r>
          </w:p>
        </w:tc>
        <w:tc>
          <w:tcPr>
            <w:tcW w:w="517" w:type="dxa"/>
          </w:tcPr>
          <w:p w14:paraId="37A59674" w14:textId="77777777" w:rsidR="00583307" w:rsidRDefault="00583307" w:rsidP="00E169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89C3A5" w14:textId="77777777" w:rsidR="00583307" w:rsidRDefault="00583307" w:rsidP="00E169C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E23732C" w14:textId="77777777" w:rsidR="00583307" w:rsidRDefault="00583307" w:rsidP="00E169CF">
            <w:r>
              <w:rPr>
                <w:sz w:val="16"/>
                <w:szCs w:val="16"/>
              </w:rPr>
              <w:t>(LTE-RF) CR to TS 36.141 on removal of references to empty Annex E</w:t>
            </w:r>
          </w:p>
        </w:tc>
        <w:tc>
          <w:tcPr>
            <w:tcW w:w="517" w:type="dxa"/>
          </w:tcPr>
          <w:p w14:paraId="41063DD8" w14:textId="77777777" w:rsidR="00583307" w:rsidRDefault="00583307" w:rsidP="00E169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77F5FA9" w14:textId="77777777" w:rsidR="00583307" w:rsidRDefault="00583307" w:rsidP="00E169CF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5C85A837" w14:textId="77777777" w:rsidR="00583307" w:rsidRDefault="00583307" w:rsidP="00E169CF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E932D4F" w14:textId="77777777" w:rsidR="00583307" w:rsidRDefault="00583307" w:rsidP="00E169CF">
            <w:r>
              <w:rPr>
                <w:sz w:val="16"/>
                <w:szCs w:val="16"/>
              </w:rPr>
              <w:t>R4-2500064</w:t>
            </w:r>
          </w:p>
        </w:tc>
        <w:tc>
          <w:tcPr>
            <w:tcW w:w="1597" w:type="dxa"/>
          </w:tcPr>
          <w:p w14:paraId="3F3DF5AF" w14:textId="77777777" w:rsidR="00583307" w:rsidRDefault="00583307" w:rsidP="00E169CF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7070713" w14:textId="77777777" w:rsidR="00583307" w:rsidRDefault="00583307" w:rsidP="00E169CF">
            <w:r>
              <w:rPr>
                <w:sz w:val="16"/>
                <w:szCs w:val="16"/>
              </w:rPr>
              <w:t>LTE-RF</w:t>
            </w:r>
          </w:p>
        </w:tc>
        <w:tc>
          <w:tcPr>
            <w:tcW w:w="2323" w:type="dxa"/>
          </w:tcPr>
          <w:p w14:paraId="73A74F32" w14:textId="77777777" w:rsidR="00583307" w:rsidRDefault="00583307" w:rsidP="00E169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96358F" w14:textId="77777777" w:rsidR="00583307" w:rsidRDefault="00583307" w:rsidP="00E169CF">
            <w:pPr>
              <w:rPr>
                <w:sz w:val="16"/>
                <w:szCs w:val="16"/>
              </w:rPr>
            </w:pPr>
          </w:p>
        </w:tc>
      </w:tr>
      <w:tr w:rsidR="00583307" w14:paraId="2714E7A5" w14:textId="77777777" w:rsidTr="00E169CF">
        <w:tc>
          <w:tcPr>
            <w:tcW w:w="879" w:type="dxa"/>
          </w:tcPr>
          <w:p w14:paraId="0CBFBF81" w14:textId="77777777" w:rsidR="00583307" w:rsidRDefault="00583307" w:rsidP="00E169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322778E" w14:textId="77777777" w:rsidR="00583307" w:rsidRDefault="00583307" w:rsidP="00E169CF">
            <w:r>
              <w:rPr>
                <w:sz w:val="16"/>
                <w:szCs w:val="16"/>
              </w:rPr>
              <w:t>5273</w:t>
            </w:r>
          </w:p>
        </w:tc>
        <w:tc>
          <w:tcPr>
            <w:tcW w:w="517" w:type="dxa"/>
          </w:tcPr>
          <w:p w14:paraId="4C514532" w14:textId="77777777" w:rsidR="00583307" w:rsidRDefault="00583307" w:rsidP="00E169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4D87B5C" w14:textId="77777777" w:rsidR="00583307" w:rsidRDefault="00583307" w:rsidP="00E169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0015D59" w14:textId="77777777" w:rsidR="00583307" w:rsidRDefault="00583307" w:rsidP="00E169CF">
            <w:r>
              <w:rPr>
                <w:sz w:val="16"/>
                <w:szCs w:val="16"/>
              </w:rPr>
              <w:t>(LTE_NR_DC_CA_enh-Core) CR on R16 EMR</w:t>
            </w:r>
          </w:p>
        </w:tc>
        <w:tc>
          <w:tcPr>
            <w:tcW w:w="517" w:type="dxa"/>
          </w:tcPr>
          <w:p w14:paraId="2F6712DF" w14:textId="77777777" w:rsidR="00583307" w:rsidRDefault="00583307" w:rsidP="00E169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04BD24D" w14:textId="77777777" w:rsidR="00583307" w:rsidRDefault="00583307" w:rsidP="00E169CF">
            <w:r>
              <w:rPr>
                <w:sz w:val="16"/>
                <w:szCs w:val="16"/>
              </w:rPr>
              <w:t>16.22.0</w:t>
            </w:r>
          </w:p>
        </w:tc>
        <w:tc>
          <w:tcPr>
            <w:tcW w:w="758" w:type="dxa"/>
          </w:tcPr>
          <w:p w14:paraId="17CF8CEC" w14:textId="77777777" w:rsidR="00583307" w:rsidRDefault="00583307" w:rsidP="00E169CF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05DEF03" w14:textId="77777777" w:rsidR="00583307" w:rsidRDefault="00583307" w:rsidP="00E169CF">
            <w:r>
              <w:rPr>
                <w:sz w:val="16"/>
                <w:szCs w:val="16"/>
              </w:rPr>
              <w:t>R4-2502636</w:t>
            </w:r>
          </w:p>
        </w:tc>
        <w:tc>
          <w:tcPr>
            <w:tcW w:w="1597" w:type="dxa"/>
          </w:tcPr>
          <w:p w14:paraId="7EA6FF2F" w14:textId="77777777" w:rsidR="00583307" w:rsidRDefault="00583307" w:rsidP="00E169CF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679897A5" w14:textId="77777777" w:rsidR="00583307" w:rsidRDefault="00583307" w:rsidP="00E169CF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14:paraId="63FE9298" w14:textId="77777777" w:rsidR="00583307" w:rsidRDefault="00583307" w:rsidP="00E169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4AC283" w14:textId="77777777" w:rsidR="00583307" w:rsidRDefault="00583307" w:rsidP="00E169CF">
            <w:pPr>
              <w:rPr>
                <w:sz w:val="16"/>
                <w:szCs w:val="16"/>
              </w:rPr>
            </w:pPr>
          </w:p>
        </w:tc>
      </w:tr>
      <w:tr w:rsidR="00583307" w14:paraId="282CFBDB" w14:textId="77777777" w:rsidTr="00E169CF">
        <w:tc>
          <w:tcPr>
            <w:tcW w:w="879" w:type="dxa"/>
          </w:tcPr>
          <w:p w14:paraId="6807666D" w14:textId="77777777" w:rsidR="00583307" w:rsidRDefault="00583307" w:rsidP="00E169CF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EF15A5B" w14:textId="77777777" w:rsidR="00583307" w:rsidRDefault="00583307" w:rsidP="00E169CF">
            <w:r>
              <w:rPr>
                <w:sz w:val="16"/>
                <w:szCs w:val="16"/>
              </w:rPr>
              <w:t>5274</w:t>
            </w:r>
          </w:p>
        </w:tc>
        <w:tc>
          <w:tcPr>
            <w:tcW w:w="517" w:type="dxa"/>
          </w:tcPr>
          <w:p w14:paraId="0C245171" w14:textId="77777777" w:rsidR="00583307" w:rsidRDefault="00583307" w:rsidP="00E169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55239B" w14:textId="77777777" w:rsidR="00583307" w:rsidRDefault="00583307" w:rsidP="00E169C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543DD0F" w14:textId="77777777" w:rsidR="00583307" w:rsidRDefault="00583307" w:rsidP="00E169CF">
            <w:r>
              <w:rPr>
                <w:sz w:val="16"/>
                <w:szCs w:val="16"/>
              </w:rPr>
              <w:t>(LTE_NR_DC_CA_enh-Core) CR on R16 EMR</w:t>
            </w:r>
          </w:p>
        </w:tc>
        <w:tc>
          <w:tcPr>
            <w:tcW w:w="517" w:type="dxa"/>
          </w:tcPr>
          <w:p w14:paraId="37844392" w14:textId="77777777" w:rsidR="00583307" w:rsidRDefault="00583307" w:rsidP="00E169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820F793" w14:textId="77777777" w:rsidR="00583307" w:rsidRDefault="00583307" w:rsidP="00E169CF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53C6C3CD" w14:textId="77777777" w:rsidR="00583307" w:rsidRDefault="00583307" w:rsidP="00E169CF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B5283EA" w14:textId="77777777" w:rsidR="00583307" w:rsidRDefault="00583307" w:rsidP="00E169CF">
            <w:r>
              <w:rPr>
                <w:sz w:val="16"/>
                <w:szCs w:val="16"/>
              </w:rPr>
              <w:t>R4-2500920</w:t>
            </w:r>
          </w:p>
        </w:tc>
        <w:tc>
          <w:tcPr>
            <w:tcW w:w="1597" w:type="dxa"/>
          </w:tcPr>
          <w:p w14:paraId="779B65D2" w14:textId="77777777" w:rsidR="00583307" w:rsidRDefault="00583307" w:rsidP="00E169CF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F9E23E0" w14:textId="77777777" w:rsidR="00583307" w:rsidRDefault="00583307" w:rsidP="00E169CF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14:paraId="10D30226" w14:textId="77777777" w:rsidR="00583307" w:rsidRDefault="00583307" w:rsidP="00E169CF">
            <w:r>
              <w:rPr>
                <w:sz w:val="16"/>
                <w:szCs w:val="16"/>
              </w:rPr>
              <w:t>4.2.2.4, 4.2.2.5, 4.2.2.7, 4.4.2.1, 4.4.2.2, 4.4.2.4</w:t>
            </w:r>
          </w:p>
        </w:tc>
        <w:tc>
          <w:tcPr>
            <w:tcW w:w="998" w:type="dxa"/>
          </w:tcPr>
          <w:p w14:paraId="0A062102" w14:textId="77777777" w:rsidR="00583307" w:rsidRDefault="00583307" w:rsidP="00E169C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583307" w14:paraId="757CF1EC" w14:textId="77777777" w:rsidTr="00E169CF">
        <w:tc>
          <w:tcPr>
            <w:tcW w:w="879" w:type="dxa"/>
          </w:tcPr>
          <w:p w14:paraId="60C6C7E3" w14:textId="77777777" w:rsidR="00583307" w:rsidRDefault="00583307" w:rsidP="00E169CF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44EF4CAC" w14:textId="77777777" w:rsidR="00583307" w:rsidRDefault="00583307" w:rsidP="00E169CF">
            <w:r>
              <w:rPr>
                <w:sz w:val="16"/>
                <w:szCs w:val="16"/>
              </w:rPr>
              <w:t>5275</w:t>
            </w:r>
          </w:p>
        </w:tc>
        <w:tc>
          <w:tcPr>
            <w:tcW w:w="517" w:type="dxa"/>
          </w:tcPr>
          <w:p w14:paraId="2B5D29F8" w14:textId="77777777" w:rsidR="00583307" w:rsidRDefault="00583307" w:rsidP="00E169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1FCD83" w14:textId="77777777" w:rsidR="00583307" w:rsidRDefault="00583307" w:rsidP="00E169C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F1BD9D4" w14:textId="77777777" w:rsidR="00583307" w:rsidRDefault="00583307" w:rsidP="00E169CF">
            <w:r>
              <w:rPr>
                <w:sz w:val="16"/>
                <w:szCs w:val="16"/>
              </w:rPr>
              <w:t>(LTE_NR_DC_CA_enh-Core) CR on R16 EMR</w:t>
            </w:r>
          </w:p>
        </w:tc>
        <w:tc>
          <w:tcPr>
            <w:tcW w:w="517" w:type="dxa"/>
          </w:tcPr>
          <w:p w14:paraId="7A807F8A" w14:textId="77777777" w:rsidR="00583307" w:rsidRDefault="00583307" w:rsidP="00E169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EA9D60F" w14:textId="77777777" w:rsidR="00583307" w:rsidRDefault="00583307" w:rsidP="00E169CF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4485B9EB" w14:textId="77777777" w:rsidR="00583307" w:rsidRDefault="00583307" w:rsidP="00E169CF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93A3640" w14:textId="77777777" w:rsidR="00583307" w:rsidRDefault="00583307" w:rsidP="00E169CF">
            <w:r>
              <w:rPr>
                <w:sz w:val="16"/>
                <w:szCs w:val="16"/>
              </w:rPr>
              <w:t>R4-2500921</w:t>
            </w:r>
          </w:p>
        </w:tc>
        <w:tc>
          <w:tcPr>
            <w:tcW w:w="1597" w:type="dxa"/>
          </w:tcPr>
          <w:p w14:paraId="294012D6" w14:textId="77777777" w:rsidR="00583307" w:rsidRDefault="00583307" w:rsidP="00E169CF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A1F7090" w14:textId="77777777" w:rsidR="00583307" w:rsidRDefault="00583307" w:rsidP="00E169CF">
            <w:r>
              <w:rPr>
                <w:sz w:val="16"/>
                <w:szCs w:val="16"/>
              </w:rPr>
              <w:t>LTE_NR_DC_CA_enh-Core</w:t>
            </w:r>
          </w:p>
        </w:tc>
        <w:tc>
          <w:tcPr>
            <w:tcW w:w="2323" w:type="dxa"/>
          </w:tcPr>
          <w:p w14:paraId="432E0F77" w14:textId="77777777" w:rsidR="00583307" w:rsidRDefault="00583307" w:rsidP="00E169CF">
            <w:r>
              <w:rPr>
                <w:sz w:val="16"/>
                <w:szCs w:val="16"/>
              </w:rPr>
              <w:t>4.2.2.4, 4.2.2.5, 4.2.2.7, 4.4.2.1, 4.4.2.2, 4.4.2.4</w:t>
            </w:r>
          </w:p>
        </w:tc>
        <w:tc>
          <w:tcPr>
            <w:tcW w:w="998" w:type="dxa"/>
          </w:tcPr>
          <w:p w14:paraId="59142930" w14:textId="77777777" w:rsidR="00583307" w:rsidRDefault="00583307" w:rsidP="00E169CF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</w:tbl>
    <w:p w14:paraId="086F5BFC" w14:textId="77777777" w:rsidR="00E144C4" w:rsidRDefault="00E144C4" w:rsidP="00E144C4"/>
    <w:p w14:paraId="021F4F2F" w14:textId="51FF1378" w:rsidR="00E144C4" w:rsidRDefault="00743132" w:rsidP="00512C52">
      <w:pPr>
        <w:pStyle w:val="Heading2"/>
        <w:rPr>
          <w:rFonts w:cs="Arial"/>
          <w:noProof/>
        </w:rPr>
      </w:pPr>
      <w:r w:rsidRPr="00743132">
        <w:rPr>
          <w:noProof/>
        </w:rPr>
        <w:t>RP-250583</w:t>
      </w:r>
    </w:p>
    <w:p w14:paraId="062D6E2F" w14:textId="7237993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B2A06" w:rsidRPr="001B2A06">
        <w:rPr>
          <w:rFonts w:ascii="Arial" w:hAnsi="Arial" w:cs="Arial"/>
          <w:b/>
          <w:bCs/>
        </w:rPr>
        <w:t>RAN4 CRs to Maintenance for Closed WIs/SIs for REL-18 and earlier - Batch 6</w:t>
      </w:r>
    </w:p>
    <w:p w14:paraId="17E8A5B8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374A9D18" w14:textId="77777777" w:rsidR="00BE01BB" w:rsidRDefault="00BE01BB" w:rsidP="00BE01BB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A23D0" w:rsidRPr="004E535C" w14:paraId="005FE6C4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0056DAD" w14:textId="77777777" w:rsidR="00EA23D0" w:rsidRPr="00BF1EB6" w:rsidRDefault="00EA23D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B4D367B" w14:textId="77777777" w:rsidR="00EA23D0" w:rsidRPr="00BF1EB6" w:rsidRDefault="00EA23D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C2FBBBD" w14:textId="77777777" w:rsidR="00EA23D0" w:rsidRPr="00BF1EB6" w:rsidRDefault="00EA23D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E421E32" w14:textId="77777777" w:rsidR="00EA23D0" w:rsidRPr="00BF1EB6" w:rsidRDefault="00EA23D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98D4A85" w14:textId="77777777" w:rsidR="00EA23D0" w:rsidRPr="00BF1EB6" w:rsidRDefault="00EA23D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C708871" w14:textId="77777777" w:rsidR="00EA23D0" w:rsidRPr="00BF1EB6" w:rsidRDefault="00EA23D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42F0C66" w14:textId="77777777" w:rsidR="00EA23D0" w:rsidRPr="00BF1EB6" w:rsidRDefault="00EA23D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BFB8B7C" w14:textId="77777777" w:rsidR="00EA23D0" w:rsidRPr="00BF1EB6" w:rsidRDefault="00EA23D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C22D322" w14:textId="77777777" w:rsidR="00EA23D0" w:rsidRPr="00BF1EB6" w:rsidRDefault="00EA23D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F0ABD4F" w14:textId="77777777" w:rsidR="00EA23D0" w:rsidRPr="00BF1EB6" w:rsidRDefault="00EA23D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A0D4037" w14:textId="77777777" w:rsidR="00EA23D0" w:rsidRPr="00BF1EB6" w:rsidRDefault="00EA23D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9654084" w14:textId="77777777" w:rsidR="00EA23D0" w:rsidRPr="00BF1EB6" w:rsidRDefault="00EA23D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C68ED2F" w14:textId="77777777" w:rsidR="00EA23D0" w:rsidRPr="00BF1EB6" w:rsidRDefault="00EA23D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A23D0" w14:paraId="574DF650" w14:textId="77777777" w:rsidTr="00284803">
        <w:tc>
          <w:tcPr>
            <w:tcW w:w="879" w:type="dxa"/>
          </w:tcPr>
          <w:p w14:paraId="7A2493A3" w14:textId="77777777" w:rsidR="00EA23D0" w:rsidRDefault="00EA23D0" w:rsidP="00284803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6840DB63" w14:textId="77777777" w:rsidR="00EA23D0" w:rsidRDefault="00EA23D0" w:rsidP="00284803">
            <w:r>
              <w:rPr>
                <w:sz w:val="16"/>
                <w:szCs w:val="16"/>
              </w:rPr>
              <w:t>6091</w:t>
            </w:r>
          </w:p>
        </w:tc>
        <w:tc>
          <w:tcPr>
            <w:tcW w:w="517" w:type="dxa"/>
          </w:tcPr>
          <w:p w14:paraId="1B2D40E8" w14:textId="77777777" w:rsidR="00EA23D0" w:rsidRDefault="00EA23D0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1FB2E3" w14:textId="77777777" w:rsidR="00EA23D0" w:rsidRDefault="00EA23D0" w:rsidP="0028480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51E878F" w14:textId="77777777" w:rsidR="00EA23D0" w:rsidRDefault="00EA23D0" w:rsidP="00284803">
            <w:r>
              <w:rPr>
                <w:sz w:val="16"/>
                <w:szCs w:val="16"/>
              </w:rPr>
              <w:t>(LTE410_Europe_PPDR-Core) CR to TS 36.101: UTRA ACLR exceptions</w:t>
            </w:r>
          </w:p>
        </w:tc>
        <w:tc>
          <w:tcPr>
            <w:tcW w:w="517" w:type="dxa"/>
          </w:tcPr>
          <w:p w14:paraId="7F432B4C" w14:textId="77777777" w:rsidR="00EA23D0" w:rsidRDefault="00EA23D0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E10535" w14:textId="77777777" w:rsidR="00EA23D0" w:rsidRDefault="00EA23D0" w:rsidP="00284803">
            <w:r>
              <w:rPr>
                <w:sz w:val="16"/>
                <w:szCs w:val="16"/>
              </w:rPr>
              <w:t>16.22.0</w:t>
            </w:r>
          </w:p>
        </w:tc>
        <w:tc>
          <w:tcPr>
            <w:tcW w:w="758" w:type="dxa"/>
          </w:tcPr>
          <w:p w14:paraId="2991B32C" w14:textId="77777777" w:rsidR="00EA23D0" w:rsidRDefault="00EA23D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5936E8F" w14:textId="77777777" w:rsidR="00EA23D0" w:rsidRDefault="00EA23D0" w:rsidP="00284803">
            <w:r>
              <w:rPr>
                <w:sz w:val="16"/>
                <w:szCs w:val="16"/>
              </w:rPr>
              <w:t>R4-2502998</w:t>
            </w:r>
          </w:p>
        </w:tc>
        <w:tc>
          <w:tcPr>
            <w:tcW w:w="1597" w:type="dxa"/>
          </w:tcPr>
          <w:p w14:paraId="14053A0B" w14:textId="77777777" w:rsidR="00EA23D0" w:rsidRDefault="00EA23D0" w:rsidP="00284803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7908686" w14:textId="77777777" w:rsidR="00EA23D0" w:rsidRDefault="00EA23D0" w:rsidP="00284803">
            <w:r>
              <w:rPr>
                <w:sz w:val="16"/>
                <w:szCs w:val="16"/>
              </w:rPr>
              <w:t>LTE410_Europe_PPDR-Core</w:t>
            </w:r>
          </w:p>
        </w:tc>
        <w:tc>
          <w:tcPr>
            <w:tcW w:w="2323" w:type="dxa"/>
          </w:tcPr>
          <w:p w14:paraId="6E8583F1" w14:textId="77777777" w:rsidR="00EA23D0" w:rsidRDefault="00EA23D0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239669" w14:textId="77777777" w:rsidR="00EA23D0" w:rsidRDefault="00EA23D0" w:rsidP="00284803">
            <w:pPr>
              <w:rPr>
                <w:sz w:val="16"/>
                <w:szCs w:val="16"/>
              </w:rPr>
            </w:pPr>
          </w:p>
        </w:tc>
      </w:tr>
      <w:tr w:rsidR="00EA23D0" w14:paraId="1B886118" w14:textId="77777777" w:rsidTr="00284803">
        <w:tc>
          <w:tcPr>
            <w:tcW w:w="879" w:type="dxa"/>
          </w:tcPr>
          <w:p w14:paraId="64EF2F6E" w14:textId="77777777" w:rsidR="00EA23D0" w:rsidRDefault="00EA23D0" w:rsidP="00284803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46FB7D08" w14:textId="77777777" w:rsidR="00EA23D0" w:rsidRDefault="00EA23D0" w:rsidP="00284803">
            <w:r>
              <w:rPr>
                <w:sz w:val="16"/>
                <w:szCs w:val="16"/>
              </w:rPr>
              <w:t>6092</w:t>
            </w:r>
          </w:p>
        </w:tc>
        <w:tc>
          <w:tcPr>
            <w:tcW w:w="517" w:type="dxa"/>
          </w:tcPr>
          <w:p w14:paraId="38F86F3A" w14:textId="77777777" w:rsidR="00EA23D0" w:rsidRDefault="00EA23D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CFDD50" w14:textId="77777777" w:rsidR="00EA23D0" w:rsidRDefault="00EA23D0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A6A065B" w14:textId="77777777" w:rsidR="00EA23D0" w:rsidRDefault="00EA23D0" w:rsidP="00284803">
            <w:r>
              <w:rPr>
                <w:sz w:val="16"/>
                <w:szCs w:val="16"/>
              </w:rPr>
              <w:t>(LTE410_Europe_PPDR-Core) CR to TS 36.101: UTRA ACLR exceptions</w:t>
            </w:r>
          </w:p>
        </w:tc>
        <w:tc>
          <w:tcPr>
            <w:tcW w:w="517" w:type="dxa"/>
          </w:tcPr>
          <w:p w14:paraId="70827EB0" w14:textId="77777777" w:rsidR="00EA23D0" w:rsidRDefault="00EA23D0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9431787" w14:textId="77777777" w:rsidR="00EA23D0" w:rsidRDefault="00EA23D0" w:rsidP="00284803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7DEA7DF7" w14:textId="77777777" w:rsidR="00EA23D0" w:rsidRDefault="00EA23D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7EF6A76" w14:textId="77777777" w:rsidR="00EA23D0" w:rsidRDefault="00EA23D0" w:rsidP="00284803">
            <w:r>
              <w:rPr>
                <w:sz w:val="16"/>
                <w:szCs w:val="16"/>
              </w:rPr>
              <w:t>R4-2502023</w:t>
            </w:r>
          </w:p>
        </w:tc>
        <w:tc>
          <w:tcPr>
            <w:tcW w:w="1597" w:type="dxa"/>
          </w:tcPr>
          <w:p w14:paraId="26D402EA" w14:textId="77777777" w:rsidR="00EA23D0" w:rsidRDefault="00EA23D0" w:rsidP="00284803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E80A0E1" w14:textId="77777777" w:rsidR="00EA23D0" w:rsidRDefault="00EA23D0" w:rsidP="00284803">
            <w:r>
              <w:rPr>
                <w:sz w:val="16"/>
                <w:szCs w:val="16"/>
              </w:rPr>
              <w:t>LTE410_Europe_PPDR-Core</w:t>
            </w:r>
          </w:p>
        </w:tc>
        <w:tc>
          <w:tcPr>
            <w:tcW w:w="2323" w:type="dxa"/>
          </w:tcPr>
          <w:p w14:paraId="17A8915C" w14:textId="77777777" w:rsidR="00EA23D0" w:rsidRDefault="00EA23D0" w:rsidP="00284803">
            <w:r>
              <w:rPr>
                <w:sz w:val="16"/>
                <w:szCs w:val="16"/>
              </w:rPr>
              <w:t>6.6.2.3.2, 6.6.2.3.2A</w:t>
            </w:r>
          </w:p>
        </w:tc>
        <w:tc>
          <w:tcPr>
            <w:tcW w:w="998" w:type="dxa"/>
          </w:tcPr>
          <w:p w14:paraId="38DD440C" w14:textId="77777777" w:rsidR="00EA23D0" w:rsidRDefault="00EA23D0" w:rsidP="00284803">
            <w:r>
              <w:rPr>
                <w:sz w:val="16"/>
                <w:szCs w:val="16"/>
              </w:rPr>
              <w:t xml:space="preserve">TS/TR ... CR ... ; TS 36.521-1; TS/TR ... CR ... </w:t>
            </w:r>
          </w:p>
        </w:tc>
      </w:tr>
      <w:tr w:rsidR="00EA23D0" w14:paraId="0DDFA919" w14:textId="77777777" w:rsidTr="00284803">
        <w:tc>
          <w:tcPr>
            <w:tcW w:w="879" w:type="dxa"/>
          </w:tcPr>
          <w:p w14:paraId="5A019C4D" w14:textId="77777777" w:rsidR="00EA23D0" w:rsidRDefault="00EA23D0" w:rsidP="00284803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0AD613DD" w14:textId="77777777" w:rsidR="00EA23D0" w:rsidRDefault="00EA23D0" w:rsidP="00284803">
            <w:r>
              <w:rPr>
                <w:sz w:val="16"/>
                <w:szCs w:val="16"/>
              </w:rPr>
              <w:t>6093</w:t>
            </w:r>
          </w:p>
        </w:tc>
        <w:tc>
          <w:tcPr>
            <w:tcW w:w="517" w:type="dxa"/>
          </w:tcPr>
          <w:p w14:paraId="51C4A940" w14:textId="77777777" w:rsidR="00EA23D0" w:rsidRDefault="00EA23D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9DDD49" w14:textId="77777777" w:rsidR="00EA23D0" w:rsidRDefault="00EA23D0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33EF59D" w14:textId="77777777" w:rsidR="00EA23D0" w:rsidRDefault="00EA23D0" w:rsidP="00284803">
            <w:r>
              <w:rPr>
                <w:sz w:val="16"/>
                <w:szCs w:val="16"/>
              </w:rPr>
              <w:t>(LTE410_Europe_PPDR-Core) CR to TS 36.101: UTRA ACLR exceptions</w:t>
            </w:r>
          </w:p>
        </w:tc>
        <w:tc>
          <w:tcPr>
            <w:tcW w:w="517" w:type="dxa"/>
          </w:tcPr>
          <w:p w14:paraId="6161556F" w14:textId="77777777" w:rsidR="00EA23D0" w:rsidRDefault="00EA23D0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E1780FA" w14:textId="77777777" w:rsidR="00EA23D0" w:rsidRDefault="00EA23D0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16BBE81D" w14:textId="77777777" w:rsidR="00EA23D0" w:rsidRDefault="00EA23D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1C46C96" w14:textId="77777777" w:rsidR="00EA23D0" w:rsidRDefault="00EA23D0" w:rsidP="00284803">
            <w:r>
              <w:rPr>
                <w:sz w:val="16"/>
                <w:szCs w:val="16"/>
              </w:rPr>
              <w:t>R4-2502024</w:t>
            </w:r>
          </w:p>
        </w:tc>
        <w:tc>
          <w:tcPr>
            <w:tcW w:w="1597" w:type="dxa"/>
          </w:tcPr>
          <w:p w14:paraId="27869E58" w14:textId="77777777" w:rsidR="00EA23D0" w:rsidRDefault="00EA23D0" w:rsidP="00284803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7275665D" w14:textId="77777777" w:rsidR="00EA23D0" w:rsidRDefault="00EA23D0" w:rsidP="00284803">
            <w:r>
              <w:rPr>
                <w:sz w:val="16"/>
                <w:szCs w:val="16"/>
              </w:rPr>
              <w:t>LTE410_Europe_PPDR-Core</w:t>
            </w:r>
          </w:p>
        </w:tc>
        <w:tc>
          <w:tcPr>
            <w:tcW w:w="2323" w:type="dxa"/>
          </w:tcPr>
          <w:p w14:paraId="1CE4FA2B" w14:textId="77777777" w:rsidR="00EA23D0" w:rsidRDefault="00EA23D0" w:rsidP="00284803">
            <w:r>
              <w:rPr>
                <w:sz w:val="16"/>
                <w:szCs w:val="16"/>
              </w:rPr>
              <w:t>6.6.2.3.2, 6.6.2.3.2A</w:t>
            </w:r>
          </w:p>
        </w:tc>
        <w:tc>
          <w:tcPr>
            <w:tcW w:w="998" w:type="dxa"/>
          </w:tcPr>
          <w:p w14:paraId="175E0B2E" w14:textId="77777777" w:rsidR="00EA23D0" w:rsidRDefault="00EA23D0" w:rsidP="00284803">
            <w:r>
              <w:rPr>
                <w:sz w:val="16"/>
                <w:szCs w:val="16"/>
              </w:rPr>
              <w:t xml:space="preserve">TS/TR ... CR ... ; TS 36.521-1; TS/TR ... CR ... </w:t>
            </w:r>
          </w:p>
        </w:tc>
      </w:tr>
      <w:tr w:rsidR="00EA23D0" w14:paraId="0A488A73" w14:textId="77777777" w:rsidTr="00284803">
        <w:tc>
          <w:tcPr>
            <w:tcW w:w="879" w:type="dxa"/>
          </w:tcPr>
          <w:p w14:paraId="5866DF33" w14:textId="77777777" w:rsidR="00EA23D0" w:rsidRDefault="00EA23D0" w:rsidP="00284803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7D8D8D6D" w14:textId="77777777" w:rsidR="00EA23D0" w:rsidRDefault="00EA23D0" w:rsidP="00284803">
            <w:r>
              <w:rPr>
                <w:sz w:val="16"/>
                <w:szCs w:val="16"/>
              </w:rPr>
              <w:t>6094</w:t>
            </w:r>
          </w:p>
        </w:tc>
        <w:tc>
          <w:tcPr>
            <w:tcW w:w="517" w:type="dxa"/>
          </w:tcPr>
          <w:p w14:paraId="3A779000" w14:textId="77777777" w:rsidR="00EA23D0" w:rsidRDefault="00EA23D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DC1E27" w14:textId="77777777" w:rsidR="00EA23D0" w:rsidRDefault="00EA23D0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27D82F3" w14:textId="77777777" w:rsidR="00EA23D0" w:rsidRDefault="00EA23D0" w:rsidP="00284803">
            <w:r>
              <w:rPr>
                <w:sz w:val="16"/>
                <w:szCs w:val="16"/>
              </w:rPr>
              <w:t>(LTE410_Europe_PPDR-Core) CR to TS 36.101: UTRA ACLR exceptions</w:t>
            </w:r>
          </w:p>
        </w:tc>
        <w:tc>
          <w:tcPr>
            <w:tcW w:w="517" w:type="dxa"/>
          </w:tcPr>
          <w:p w14:paraId="54159ABD" w14:textId="77777777" w:rsidR="00EA23D0" w:rsidRDefault="00EA23D0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BDE253E" w14:textId="77777777" w:rsidR="00EA23D0" w:rsidRDefault="00EA23D0" w:rsidP="00284803">
            <w:r>
              <w:rPr>
                <w:sz w:val="16"/>
                <w:szCs w:val="16"/>
              </w:rPr>
              <w:t>19.0.1</w:t>
            </w:r>
          </w:p>
        </w:tc>
        <w:tc>
          <w:tcPr>
            <w:tcW w:w="758" w:type="dxa"/>
          </w:tcPr>
          <w:p w14:paraId="74479A88" w14:textId="77777777" w:rsidR="00EA23D0" w:rsidRDefault="00EA23D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A003988" w14:textId="77777777" w:rsidR="00EA23D0" w:rsidRDefault="00EA23D0" w:rsidP="00284803">
            <w:r>
              <w:rPr>
                <w:sz w:val="16"/>
                <w:szCs w:val="16"/>
              </w:rPr>
              <w:t>R4-2502025</w:t>
            </w:r>
          </w:p>
        </w:tc>
        <w:tc>
          <w:tcPr>
            <w:tcW w:w="1597" w:type="dxa"/>
          </w:tcPr>
          <w:p w14:paraId="75AC066C" w14:textId="77777777" w:rsidR="00EA23D0" w:rsidRDefault="00EA23D0" w:rsidP="00284803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37F4C5A" w14:textId="77777777" w:rsidR="00EA23D0" w:rsidRDefault="00EA23D0" w:rsidP="00284803">
            <w:r>
              <w:rPr>
                <w:sz w:val="16"/>
                <w:szCs w:val="16"/>
              </w:rPr>
              <w:t>LTE410_Europe_PPDR-Core</w:t>
            </w:r>
          </w:p>
        </w:tc>
        <w:tc>
          <w:tcPr>
            <w:tcW w:w="2323" w:type="dxa"/>
          </w:tcPr>
          <w:p w14:paraId="25A100EC" w14:textId="77777777" w:rsidR="00EA23D0" w:rsidRDefault="00EA23D0" w:rsidP="00284803">
            <w:r>
              <w:rPr>
                <w:sz w:val="16"/>
                <w:szCs w:val="16"/>
              </w:rPr>
              <w:t>6.6.2.3.2, 6.6.2.3.2A</w:t>
            </w:r>
          </w:p>
        </w:tc>
        <w:tc>
          <w:tcPr>
            <w:tcW w:w="998" w:type="dxa"/>
          </w:tcPr>
          <w:p w14:paraId="2CAD2A9D" w14:textId="77777777" w:rsidR="00EA23D0" w:rsidRDefault="00EA23D0" w:rsidP="00284803">
            <w:r>
              <w:rPr>
                <w:sz w:val="16"/>
                <w:szCs w:val="16"/>
              </w:rPr>
              <w:t xml:space="preserve">TS/TR ... CR ... ; TS 36.521-1; TS/TR ... CR ... </w:t>
            </w:r>
          </w:p>
        </w:tc>
      </w:tr>
      <w:tr w:rsidR="00EA23D0" w14:paraId="478F5DD2" w14:textId="77777777" w:rsidTr="00284803">
        <w:tc>
          <w:tcPr>
            <w:tcW w:w="879" w:type="dxa"/>
          </w:tcPr>
          <w:p w14:paraId="1BF42736" w14:textId="77777777" w:rsidR="00EA23D0" w:rsidRDefault="00EA23D0" w:rsidP="00284803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0090F666" w14:textId="77777777" w:rsidR="00EA23D0" w:rsidRDefault="00EA23D0" w:rsidP="00284803">
            <w:r>
              <w:rPr>
                <w:sz w:val="16"/>
                <w:szCs w:val="16"/>
              </w:rPr>
              <w:t>0346</w:t>
            </w:r>
          </w:p>
        </w:tc>
        <w:tc>
          <w:tcPr>
            <w:tcW w:w="517" w:type="dxa"/>
          </w:tcPr>
          <w:p w14:paraId="544947DF" w14:textId="77777777" w:rsidR="00EA23D0" w:rsidRDefault="00EA23D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572549" w14:textId="77777777" w:rsidR="00EA23D0" w:rsidRDefault="00EA23D0" w:rsidP="0028480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1C3E1659" w14:textId="77777777" w:rsidR="00EA23D0" w:rsidRDefault="00EA23D0" w:rsidP="00284803">
            <w:r>
              <w:rPr>
                <w:sz w:val="16"/>
                <w:szCs w:val="16"/>
              </w:rPr>
              <w:t>(LTE410_Europe_PPDR-Perf) Introduction of missing blocking requirements for bands 87, 88</w:t>
            </w:r>
          </w:p>
        </w:tc>
        <w:tc>
          <w:tcPr>
            <w:tcW w:w="517" w:type="dxa"/>
          </w:tcPr>
          <w:p w14:paraId="14EC09FC" w14:textId="77777777" w:rsidR="00EA23D0" w:rsidRDefault="00EA23D0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47BE1F" w14:textId="77777777" w:rsidR="00EA23D0" w:rsidRDefault="00EA23D0" w:rsidP="00284803">
            <w:r>
              <w:rPr>
                <w:sz w:val="16"/>
                <w:szCs w:val="16"/>
              </w:rPr>
              <w:t>16.15.0</w:t>
            </w:r>
          </w:p>
        </w:tc>
        <w:tc>
          <w:tcPr>
            <w:tcW w:w="758" w:type="dxa"/>
          </w:tcPr>
          <w:p w14:paraId="6155803B" w14:textId="77777777" w:rsidR="00EA23D0" w:rsidRDefault="00EA23D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8253086" w14:textId="77777777" w:rsidR="00EA23D0" w:rsidRDefault="00EA23D0" w:rsidP="00284803">
            <w:r>
              <w:rPr>
                <w:sz w:val="16"/>
                <w:szCs w:val="16"/>
              </w:rPr>
              <w:t>R4-2502108</w:t>
            </w:r>
          </w:p>
        </w:tc>
        <w:tc>
          <w:tcPr>
            <w:tcW w:w="1597" w:type="dxa"/>
          </w:tcPr>
          <w:p w14:paraId="35C35D65" w14:textId="77777777" w:rsidR="00EA23D0" w:rsidRDefault="00EA23D0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2E2C7EE" w14:textId="77777777" w:rsidR="00EA23D0" w:rsidRDefault="00EA23D0" w:rsidP="00284803">
            <w:r>
              <w:rPr>
                <w:sz w:val="16"/>
                <w:szCs w:val="16"/>
              </w:rPr>
              <w:t>LTE410_Europe_PPDR-Perf</w:t>
            </w:r>
          </w:p>
        </w:tc>
        <w:tc>
          <w:tcPr>
            <w:tcW w:w="2323" w:type="dxa"/>
          </w:tcPr>
          <w:p w14:paraId="711CBFF0" w14:textId="77777777" w:rsidR="00EA23D0" w:rsidRDefault="00EA23D0" w:rsidP="00284803">
            <w:r>
              <w:rPr>
                <w:sz w:val="16"/>
                <w:szCs w:val="16"/>
              </w:rPr>
              <w:t>7.5.5.4.1</w:t>
            </w:r>
          </w:p>
        </w:tc>
        <w:tc>
          <w:tcPr>
            <w:tcW w:w="998" w:type="dxa"/>
          </w:tcPr>
          <w:p w14:paraId="76FC4927" w14:textId="77777777" w:rsidR="00EA23D0" w:rsidRDefault="00EA23D0" w:rsidP="00284803">
            <w:pPr>
              <w:rPr>
                <w:sz w:val="16"/>
                <w:szCs w:val="16"/>
              </w:rPr>
            </w:pPr>
          </w:p>
        </w:tc>
      </w:tr>
      <w:tr w:rsidR="00EA23D0" w14:paraId="4F720313" w14:textId="77777777" w:rsidTr="00284803">
        <w:tc>
          <w:tcPr>
            <w:tcW w:w="879" w:type="dxa"/>
          </w:tcPr>
          <w:p w14:paraId="620F167B" w14:textId="77777777" w:rsidR="00EA23D0" w:rsidRDefault="00EA23D0" w:rsidP="00284803">
            <w:r>
              <w:rPr>
                <w:sz w:val="16"/>
                <w:szCs w:val="16"/>
              </w:rPr>
              <w:lastRenderedPageBreak/>
              <w:t>37.145-1</w:t>
            </w:r>
          </w:p>
        </w:tc>
        <w:tc>
          <w:tcPr>
            <w:tcW w:w="637" w:type="dxa"/>
          </w:tcPr>
          <w:p w14:paraId="77DE5AAD" w14:textId="77777777" w:rsidR="00EA23D0" w:rsidRDefault="00EA23D0" w:rsidP="00284803">
            <w:r>
              <w:rPr>
                <w:sz w:val="16"/>
                <w:szCs w:val="16"/>
              </w:rPr>
              <w:t>0347</w:t>
            </w:r>
          </w:p>
        </w:tc>
        <w:tc>
          <w:tcPr>
            <w:tcW w:w="517" w:type="dxa"/>
          </w:tcPr>
          <w:p w14:paraId="28499191" w14:textId="77777777" w:rsidR="00EA23D0" w:rsidRDefault="00EA23D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621EC0" w14:textId="77777777" w:rsidR="00EA23D0" w:rsidRDefault="00EA23D0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44272A2" w14:textId="77777777" w:rsidR="00EA23D0" w:rsidRDefault="00EA23D0" w:rsidP="00284803">
            <w:r>
              <w:rPr>
                <w:sz w:val="16"/>
                <w:szCs w:val="16"/>
              </w:rPr>
              <w:t>(LTE410_Europe_PPDR-Perf) Introduction of missing blocking requirements for bands 87, 88</w:t>
            </w:r>
          </w:p>
        </w:tc>
        <w:tc>
          <w:tcPr>
            <w:tcW w:w="517" w:type="dxa"/>
          </w:tcPr>
          <w:p w14:paraId="7434843E" w14:textId="77777777" w:rsidR="00EA23D0" w:rsidRDefault="00EA23D0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DC24519" w14:textId="77777777" w:rsidR="00EA23D0" w:rsidRDefault="00EA23D0" w:rsidP="00284803">
            <w:r>
              <w:rPr>
                <w:sz w:val="16"/>
                <w:szCs w:val="16"/>
              </w:rPr>
              <w:t>17.12.0</w:t>
            </w:r>
          </w:p>
        </w:tc>
        <w:tc>
          <w:tcPr>
            <w:tcW w:w="758" w:type="dxa"/>
          </w:tcPr>
          <w:p w14:paraId="40E18C40" w14:textId="77777777" w:rsidR="00EA23D0" w:rsidRDefault="00EA23D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7CE479F" w14:textId="77777777" w:rsidR="00EA23D0" w:rsidRDefault="00EA23D0" w:rsidP="00284803">
            <w:r>
              <w:rPr>
                <w:sz w:val="16"/>
                <w:szCs w:val="16"/>
              </w:rPr>
              <w:t>R4-2502109</w:t>
            </w:r>
          </w:p>
        </w:tc>
        <w:tc>
          <w:tcPr>
            <w:tcW w:w="1597" w:type="dxa"/>
          </w:tcPr>
          <w:p w14:paraId="2F9E6678" w14:textId="77777777" w:rsidR="00EA23D0" w:rsidRDefault="00EA23D0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ACDDCE9" w14:textId="77777777" w:rsidR="00EA23D0" w:rsidRDefault="00EA23D0" w:rsidP="00284803">
            <w:r>
              <w:rPr>
                <w:sz w:val="16"/>
                <w:szCs w:val="16"/>
              </w:rPr>
              <w:t>LTE410_Europe_PPDR-Perf</w:t>
            </w:r>
          </w:p>
        </w:tc>
        <w:tc>
          <w:tcPr>
            <w:tcW w:w="2323" w:type="dxa"/>
          </w:tcPr>
          <w:p w14:paraId="76A0D63F" w14:textId="77777777" w:rsidR="00EA23D0" w:rsidRDefault="00EA23D0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48159E" w14:textId="77777777" w:rsidR="00EA23D0" w:rsidRDefault="00EA23D0" w:rsidP="00284803">
            <w:pPr>
              <w:rPr>
                <w:sz w:val="16"/>
                <w:szCs w:val="16"/>
              </w:rPr>
            </w:pPr>
          </w:p>
        </w:tc>
      </w:tr>
      <w:tr w:rsidR="00EA23D0" w14:paraId="416CD13A" w14:textId="77777777" w:rsidTr="00284803">
        <w:tc>
          <w:tcPr>
            <w:tcW w:w="879" w:type="dxa"/>
          </w:tcPr>
          <w:p w14:paraId="63ECBDFA" w14:textId="77777777" w:rsidR="00EA23D0" w:rsidRDefault="00EA23D0" w:rsidP="00284803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0C410401" w14:textId="77777777" w:rsidR="00EA23D0" w:rsidRDefault="00EA23D0" w:rsidP="00284803">
            <w:r>
              <w:rPr>
                <w:sz w:val="16"/>
                <w:szCs w:val="16"/>
              </w:rPr>
              <w:t>0348</w:t>
            </w:r>
          </w:p>
        </w:tc>
        <w:tc>
          <w:tcPr>
            <w:tcW w:w="517" w:type="dxa"/>
          </w:tcPr>
          <w:p w14:paraId="35434838" w14:textId="77777777" w:rsidR="00EA23D0" w:rsidRDefault="00EA23D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366C79" w14:textId="77777777" w:rsidR="00EA23D0" w:rsidRDefault="00EA23D0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FEC5FE2" w14:textId="77777777" w:rsidR="00EA23D0" w:rsidRDefault="00EA23D0" w:rsidP="00284803">
            <w:r>
              <w:rPr>
                <w:sz w:val="16"/>
                <w:szCs w:val="16"/>
              </w:rPr>
              <w:t>(LTE410_Europe_PPDR-Perf) Introduction of missing blocking requirements for bands 87, 88</w:t>
            </w:r>
          </w:p>
        </w:tc>
        <w:tc>
          <w:tcPr>
            <w:tcW w:w="517" w:type="dxa"/>
          </w:tcPr>
          <w:p w14:paraId="3A2739BE" w14:textId="77777777" w:rsidR="00EA23D0" w:rsidRDefault="00EA23D0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DDF034C" w14:textId="77777777" w:rsidR="00EA23D0" w:rsidRDefault="00EA23D0" w:rsidP="00284803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F8E22D9" w14:textId="77777777" w:rsidR="00EA23D0" w:rsidRDefault="00EA23D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ADBA710" w14:textId="77777777" w:rsidR="00EA23D0" w:rsidRDefault="00EA23D0" w:rsidP="00284803">
            <w:r>
              <w:rPr>
                <w:sz w:val="16"/>
                <w:szCs w:val="16"/>
              </w:rPr>
              <w:t>R4-2502110</w:t>
            </w:r>
          </w:p>
        </w:tc>
        <w:tc>
          <w:tcPr>
            <w:tcW w:w="1597" w:type="dxa"/>
          </w:tcPr>
          <w:p w14:paraId="67A4EE8C" w14:textId="77777777" w:rsidR="00EA23D0" w:rsidRDefault="00EA23D0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D60539E" w14:textId="77777777" w:rsidR="00EA23D0" w:rsidRDefault="00EA23D0" w:rsidP="00284803">
            <w:r>
              <w:rPr>
                <w:sz w:val="16"/>
                <w:szCs w:val="16"/>
              </w:rPr>
              <w:t>LTE410_Europe_PPDR-Perf</w:t>
            </w:r>
          </w:p>
        </w:tc>
        <w:tc>
          <w:tcPr>
            <w:tcW w:w="2323" w:type="dxa"/>
          </w:tcPr>
          <w:p w14:paraId="3374974F" w14:textId="77777777" w:rsidR="00EA23D0" w:rsidRDefault="00EA23D0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ADD9369" w14:textId="77777777" w:rsidR="00EA23D0" w:rsidRDefault="00EA23D0" w:rsidP="00284803">
            <w:pPr>
              <w:rPr>
                <w:sz w:val="16"/>
                <w:szCs w:val="16"/>
              </w:rPr>
            </w:pPr>
          </w:p>
        </w:tc>
      </w:tr>
      <w:tr w:rsidR="00EA23D0" w14:paraId="019873DA" w14:textId="77777777" w:rsidTr="00284803">
        <w:tc>
          <w:tcPr>
            <w:tcW w:w="879" w:type="dxa"/>
          </w:tcPr>
          <w:p w14:paraId="06A36CC0" w14:textId="77777777" w:rsidR="00EA23D0" w:rsidRDefault="00EA23D0" w:rsidP="00284803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468FAA96" w14:textId="77777777" w:rsidR="00EA23D0" w:rsidRDefault="00EA23D0" w:rsidP="00284803">
            <w:r>
              <w:rPr>
                <w:sz w:val="16"/>
                <w:szCs w:val="16"/>
              </w:rPr>
              <w:t>0748</w:t>
            </w:r>
          </w:p>
        </w:tc>
        <w:tc>
          <w:tcPr>
            <w:tcW w:w="517" w:type="dxa"/>
          </w:tcPr>
          <w:p w14:paraId="1090161C" w14:textId="77777777" w:rsidR="00EA23D0" w:rsidRDefault="00EA23D0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2ACECF1" w14:textId="77777777" w:rsidR="00EA23D0" w:rsidRDefault="00EA23D0" w:rsidP="0028480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F0A98F1" w14:textId="77777777" w:rsidR="00EA23D0" w:rsidRDefault="00EA23D0" w:rsidP="00284803">
            <w:r>
              <w:rPr>
                <w:sz w:val="16"/>
                <w:szCs w:val="16"/>
              </w:rPr>
              <w:t>(NR_eMIMO-Perf) CR on UE CSI requirements</w:t>
            </w:r>
          </w:p>
        </w:tc>
        <w:tc>
          <w:tcPr>
            <w:tcW w:w="517" w:type="dxa"/>
          </w:tcPr>
          <w:p w14:paraId="149A22A8" w14:textId="77777777" w:rsidR="00EA23D0" w:rsidRDefault="00EA23D0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8304DFC" w14:textId="77777777" w:rsidR="00EA23D0" w:rsidRDefault="00EA23D0" w:rsidP="00284803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702CBD45" w14:textId="77777777" w:rsidR="00EA23D0" w:rsidRDefault="00EA23D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F6602AA" w14:textId="77777777" w:rsidR="00EA23D0" w:rsidRDefault="00EA23D0" w:rsidP="00284803">
            <w:r>
              <w:rPr>
                <w:sz w:val="16"/>
                <w:szCs w:val="16"/>
              </w:rPr>
              <w:t>R4-2502325</w:t>
            </w:r>
          </w:p>
        </w:tc>
        <w:tc>
          <w:tcPr>
            <w:tcW w:w="1597" w:type="dxa"/>
          </w:tcPr>
          <w:p w14:paraId="078124AE" w14:textId="77777777" w:rsidR="00EA23D0" w:rsidRDefault="00EA23D0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068D080" w14:textId="77777777" w:rsidR="00EA23D0" w:rsidRDefault="00EA23D0" w:rsidP="00284803">
            <w:r>
              <w:rPr>
                <w:sz w:val="16"/>
                <w:szCs w:val="16"/>
              </w:rPr>
              <w:t>NR_eMIMO-Perf</w:t>
            </w:r>
          </w:p>
        </w:tc>
        <w:tc>
          <w:tcPr>
            <w:tcW w:w="2323" w:type="dxa"/>
          </w:tcPr>
          <w:p w14:paraId="50137532" w14:textId="77777777" w:rsidR="00EA23D0" w:rsidRDefault="00EA23D0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583EFEF" w14:textId="77777777" w:rsidR="00EA23D0" w:rsidRDefault="00EA23D0" w:rsidP="00284803">
            <w:pPr>
              <w:rPr>
                <w:sz w:val="16"/>
                <w:szCs w:val="16"/>
              </w:rPr>
            </w:pPr>
          </w:p>
        </w:tc>
      </w:tr>
      <w:tr w:rsidR="00EA23D0" w14:paraId="02D54519" w14:textId="77777777" w:rsidTr="00284803">
        <w:tc>
          <w:tcPr>
            <w:tcW w:w="879" w:type="dxa"/>
          </w:tcPr>
          <w:p w14:paraId="50A1255F" w14:textId="77777777" w:rsidR="00EA23D0" w:rsidRDefault="00EA23D0" w:rsidP="00284803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512389AD" w14:textId="77777777" w:rsidR="00EA23D0" w:rsidRDefault="00EA23D0" w:rsidP="00284803">
            <w:r>
              <w:rPr>
                <w:sz w:val="16"/>
                <w:szCs w:val="16"/>
              </w:rPr>
              <w:t>0749</w:t>
            </w:r>
          </w:p>
        </w:tc>
        <w:tc>
          <w:tcPr>
            <w:tcW w:w="517" w:type="dxa"/>
          </w:tcPr>
          <w:p w14:paraId="5B6580D2" w14:textId="77777777" w:rsidR="00EA23D0" w:rsidRDefault="00EA23D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0BE35C" w14:textId="77777777" w:rsidR="00EA23D0" w:rsidRDefault="00EA23D0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31E2FEA" w14:textId="77777777" w:rsidR="00EA23D0" w:rsidRDefault="00EA23D0" w:rsidP="00284803">
            <w:r>
              <w:rPr>
                <w:sz w:val="16"/>
                <w:szCs w:val="16"/>
              </w:rPr>
              <w:t>(NR_eMIMO-Perf) CR on UE CSI requirements</w:t>
            </w:r>
          </w:p>
        </w:tc>
        <w:tc>
          <w:tcPr>
            <w:tcW w:w="517" w:type="dxa"/>
          </w:tcPr>
          <w:p w14:paraId="782108A2" w14:textId="77777777" w:rsidR="00EA23D0" w:rsidRDefault="00EA23D0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6552CE2" w14:textId="77777777" w:rsidR="00EA23D0" w:rsidRDefault="00EA23D0" w:rsidP="00284803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2CA7A1A9" w14:textId="77777777" w:rsidR="00EA23D0" w:rsidRDefault="00EA23D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5F195C7" w14:textId="77777777" w:rsidR="00EA23D0" w:rsidRDefault="00EA23D0" w:rsidP="00284803">
            <w:r>
              <w:rPr>
                <w:sz w:val="16"/>
                <w:szCs w:val="16"/>
              </w:rPr>
              <w:t>R4-2501542</w:t>
            </w:r>
          </w:p>
        </w:tc>
        <w:tc>
          <w:tcPr>
            <w:tcW w:w="1597" w:type="dxa"/>
          </w:tcPr>
          <w:p w14:paraId="100BD4C7" w14:textId="77777777" w:rsidR="00EA23D0" w:rsidRDefault="00EA23D0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0EE95D5" w14:textId="77777777" w:rsidR="00EA23D0" w:rsidRDefault="00EA23D0" w:rsidP="00284803">
            <w:r>
              <w:rPr>
                <w:sz w:val="16"/>
                <w:szCs w:val="16"/>
              </w:rPr>
              <w:t>NR_eMIMO-Perf</w:t>
            </w:r>
          </w:p>
        </w:tc>
        <w:tc>
          <w:tcPr>
            <w:tcW w:w="2323" w:type="dxa"/>
          </w:tcPr>
          <w:p w14:paraId="4BF6E76B" w14:textId="77777777" w:rsidR="00EA23D0" w:rsidRDefault="00EA23D0" w:rsidP="00284803">
            <w:r>
              <w:rPr>
                <w:sz w:val="16"/>
                <w:szCs w:val="16"/>
              </w:rPr>
              <w:t>6.3.2.1.6, 6.3.2.2.6, 6.3.3.1.6, 6.3.3.2.6</w:t>
            </w:r>
          </w:p>
        </w:tc>
        <w:tc>
          <w:tcPr>
            <w:tcW w:w="998" w:type="dxa"/>
          </w:tcPr>
          <w:p w14:paraId="5A18C1F2" w14:textId="77777777" w:rsidR="00EA23D0" w:rsidRDefault="00EA23D0" w:rsidP="00284803">
            <w:r>
              <w:rPr>
                <w:sz w:val="16"/>
                <w:szCs w:val="16"/>
              </w:rPr>
              <w:t xml:space="preserve">TS/TR ... CR ... ; TS 38.521-4; TS/TR ... CR ... </w:t>
            </w:r>
          </w:p>
        </w:tc>
      </w:tr>
      <w:tr w:rsidR="00EA23D0" w14:paraId="5F50B914" w14:textId="77777777" w:rsidTr="00284803">
        <w:tc>
          <w:tcPr>
            <w:tcW w:w="879" w:type="dxa"/>
          </w:tcPr>
          <w:p w14:paraId="4AC87DF0" w14:textId="77777777" w:rsidR="00EA23D0" w:rsidRDefault="00EA23D0" w:rsidP="00284803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08944054" w14:textId="77777777" w:rsidR="00EA23D0" w:rsidRDefault="00EA23D0" w:rsidP="00284803">
            <w:r>
              <w:rPr>
                <w:sz w:val="16"/>
                <w:szCs w:val="16"/>
              </w:rPr>
              <w:t>0750</w:t>
            </w:r>
          </w:p>
        </w:tc>
        <w:tc>
          <w:tcPr>
            <w:tcW w:w="517" w:type="dxa"/>
          </w:tcPr>
          <w:p w14:paraId="3A747C5B" w14:textId="77777777" w:rsidR="00EA23D0" w:rsidRDefault="00EA23D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D37E7C" w14:textId="77777777" w:rsidR="00EA23D0" w:rsidRDefault="00EA23D0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9A82334" w14:textId="77777777" w:rsidR="00EA23D0" w:rsidRDefault="00EA23D0" w:rsidP="00284803">
            <w:r>
              <w:rPr>
                <w:sz w:val="16"/>
                <w:szCs w:val="16"/>
              </w:rPr>
              <w:t>(NR_eMIMO-Perf) CR on UE CSI requirements</w:t>
            </w:r>
          </w:p>
        </w:tc>
        <w:tc>
          <w:tcPr>
            <w:tcW w:w="517" w:type="dxa"/>
          </w:tcPr>
          <w:p w14:paraId="525B58A8" w14:textId="77777777" w:rsidR="00EA23D0" w:rsidRDefault="00EA23D0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5650BE9" w14:textId="77777777" w:rsidR="00EA23D0" w:rsidRDefault="00EA23D0" w:rsidP="00284803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086AC2E" w14:textId="77777777" w:rsidR="00EA23D0" w:rsidRDefault="00EA23D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98845F1" w14:textId="77777777" w:rsidR="00EA23D0" w:rsidRDefault="00EA23D0" w:rsidP="00284803">
            <w:r>
              <w:rPr>
                <w:sz w:val="16"/>
                <w:szCs w:val="16"/>
              </w:rPr>
              <w:t>R4-2501543</w:t>
            </w:r>
          </w:p>
        </w:tc>
        <w:tc>
          <w:tcPr>
            <w:tcW w:w="1597" w:type="dxa"/>
          </w:tcPr>
          <w:p w14:paraId="6BEFF13C" w14:textId="77777777" w:rsidR="00EA23D0" w:rsidRDefault="00EA23D0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F067DF6" w14:textId="77777777" w:rsidR="00EA23D0" w:rsidRDefault="00EA23D0" w:rsidP="00284803">
            <w:r>
              <w:rPr>
                <w:sz w:val="16"/>
                <w:szCs w:val="16"/>
              </w:rPr>
              <w:t>NR_eMIMO-Perf</w:t>
            </w:r>
          </w:p>
        </w:tc>
        <w:tc>
          <w:tcPr>
            <w:tcW w:w="2323" w:type="dxa"/>
          </w:tcPr>
          <w:p w14:paraId="671B273F" w14:textId="77777777" w:rsidR="00EA23D0" w:rsidRDefault="00EA23D0" w:rsidP="00284803">
            <w:r>
              <w:rPr>
                <w:sz w:val="16"/>
                <w:szCs w:val="16"/>
              </w:rPr>
              <w:t>6.3.2.1.6, 6.3.2.2.6, 6.3.3.1.6, 6.3.3.2.6</w:t>
            </w:r>
          </w:p>
        </w:tc>
        <w:tc>
          <w:tcPr>
            <w:tcW w:w="998" w:type="dxa"/>
          </w:tcPr>
          <w:p w14:paraId="17BD96D9" w14:textId="77777777" w:rsidR="00EA23D0" w:rsidRDefault="00EA23D0" w:rsidP="00284803">
            <w:r>
              <w:rPr>
                <w:sz w:val="16"/>
                <w:szCs w:val="16"/>
              </w:rPr>
              <w:t xml:space="preserve">TS/TR ... CR ... ; TS 38.521-4; TS/TR ... CR ... </w:t>
            </w:r>
          </w:p>
        </w:tc>
      </w:tr>
    </w:tbl>
    <w:p w14:paraId="18059E8E" w14:textId="77777777" w:rsidR="00E144C4" w:rsidRDefault="00E144C4" w:rsidP="00E144C4"/>
    <w:p w14:paraId="03BBD266" w14:textId="32E7DCF9" w:rsidR="00E144C4" w:rsidRDefault="00743132" w:rsidP="00512C52">
      <w:pPr>
        <w:pStyle w:val="Heading2"/>
        <w:rPr>
          <w:rFonts w:cs="Arial"/>
          <w:noProof/>
        </w:rPr>
      </w:pPr>
      <w:r w:rsidRPr="00743132">
        <w:rPr>
          <w:noProof/>
        </w:rPr>
        <w:t>RP-25058</w:t>
      </w:r>
      <w:r>
        <w:rPr>
          <w:noProof/>
        </w:rPr>
        <w:t>4</w:t>
      </w:r>
    </w:p>
    <w:p w14:paraId="5783525E" w14:textId="65738BE9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B2A06" w:rsidRPr="001B2A06">
        <w:rPr>
          <w:rFonts w:ascii="Arial" w:hAnsi="Arial" w:cs="Arial"/>
          <w:b/>
          <w:bCs/>
        </w:rPr>
        <w:t>RAN4 CRs to Maintenance for Closed WIs/SIs for REL-18 and earlier - Batch 7</w:t>
      </w:r>
    </w:p>
    <w:p w14:paraId="63FBCCA5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03544DD6" w14:textId="77777777" w:rsidR="00C5504D" w:rsidRDefault="00C5504D" w:rsidP="00C5504D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A23D0" w:rsidRPr="004E535C" w14:paraId="28BCC22F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44C89DF" w14:textId="77777777" w:rsidR="00EA23D0" w:rsidRPr="00BF1EB6" w:rsidRDefault="00EA23D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75202BD" w14:textId="77777777" w:rsidR="00EA23D0" w:rsidRPr="00BF1EB6" w:rsidRDefault="00EA23D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03FBC8A" w14:textId="77777777" w:rsidR="00EA23D0" w:rsidRPr="00BF1EB6" w:rsidRDefault="00EA23D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30D698" w14:textId="77777777" w:rsidR="00EA23D0" w:rsidRPr="00BF1EB6" w:rsidRDefault="00EA23D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4A5649A" w14:textId="77777777" w:rsidR="00EA23D0" w:rsidRPr="00BF1EB6" w:rsidRDefault="00EA23D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8114A8D" w14:textId="77777777" w:rsidR="00EA23D0" w:rsidRPr="00BF1EB6" w:rsidRDefault="00EA23D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A65DE8F" w14:textId="77777777" w:rsidR="00EA23D0" w:rsidRPr="00BF1EB6" w:rsidRDefault="00EA23D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117FDE7" w14:textId="77777777" w:rsidR="00EA23D0" w:rsidRPr="00BF1EB6" w:rsidRDefault="00EA23D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074343F" w14:textId="77777777" w:rsidR="00EA23D0" w:rsidRPr="00BF1EB6" w:rsidRDefault="00EA23D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50550F7" w14:textId="77777777" w:rsidR="00EA23D0" w:rsidRPr="00BF1EB6" w:rsidRDefault="00EA23D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8000C25" w14:textId="77777777" w:rsidR="00EA23D0" w:rsidRPr="00BF1EB6" w:rsidRDefault="00EA23D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4DE96F2" w14:textId="77777777" w:rsidR="00EA23D0" w:rsidRPr="00BF1EB6" w:rsidRDefault="00EA23D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A51A1E5" w14:textId="77777777" w:rsidR="00EA23D0" w:rsidRPr="00BF1EB6" w:rsidRDefault="00EA23D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A23D0" w14:paraId="1845280D" w14:textId="77777777" w:rsidTr="00284803">
        <w:tc>
          <w:tcPr>
            <w:tcW w:w="879" w:type="dxa"/>
          </w:tcPr>
          <w:p w14:paraId="6C723F71" w14:textId="77777777" w:rsidR="00EA23D0" w:rsidRDefault="00EA23D0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5F8BEFE" w14:textId="77777777" w:rsidR="00EA23D0" w:rsidRDefault="00EA23D0" w:rsidP="00284803">
            <w:r>
              <w:rPr>
                <w:sz w:val="16"/>
                <w:szCs w:val="16"/>
              </w:rPr>
              <w:t>2619</w:t>
            </w:r>
          </w:p>
        </w:tc>
        <w:tc>
          <w:tcPr>
            <w:tcW w:w="517" w:type="dxa"/>
          </w:tcPr>
          <w:p w14:paraId="62C41AAC" w14:textId="77777777" w:rsidR="00EA23D0" w:rsidRDefault="00EA23D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4010D4" w14:textId="77777777" w:rsidR="00EA23D0" w:rsidRDefault="00EA23D0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CD24E69" w14:textId="77777777" w:rsidR="00EA23D0" w:rsidRDefault="00EA23D0" w:rsidP="00284803">
            <w:r>
              <w:rPr>
                <w:sz w:val="16"/>
                <w:szCs w:val="16"/>
              </w:rPr>
              <w:t>CR 38.101-1 Clarifications for non-collocated requirements R19</w:t>
            </w:r>
          </w:p>
        </w:tc>
        <w:tc>
          <w:tcPr>
            <w:tcW w:w="517" w:type="dxa"/>
          </w:tcPr>
          <w:p w14:paraId="5B16F13A" w14:textId="77777777" w:rsidR="00EA23D0" w:rsidRDefault="00EA23D0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A312B3E" w14:textId="77777777" w:rsidR="00EA23D0" w:rsidRDefault="00EA23D0" w:rsidP="0028480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B54B5F3" w14:textId="77777777" w:rsidR="00EA23D0" w:rsidRDefault="00EA23D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BD50F9C" w14:textId="77777777" w:rsidR="00EA23D0" w:rsidRDefault="00EA23D0" w:rsidP="00284803">
            <w:r>
              <w:rPr>
                <w:sz w:val="16"/>
                <w:szCs w:val="16"/>
              </w:rPr>
              <w:t>R4-2500365</w:t>
            </w:r>
          </w:p>
        </w:tc>
        <w:tc>
          <w:tcPr>
            <w:tcW w:w="1597" w:type="dxa"/>
          </w:tcPr>
          <w:p w14:paraId="27C48F8B" w14:textId="77777777" w:rsidR="00EA23D0" w:rsidRDefault="00EA23D0" w:rsidP="00284803">
            <w:r>
              <w:rPr>
                <w:sz w:val="16"/>
                <w:szCs w:val="16"/>
              </w:rPr>
              <w:t>Nokia, Samsung, Qualcomm, Huawei, Apple</w:t>
            </w:r>
          </w:p>
        </w:tc>
        <w:tc>
          <w:tcPr>
            <w:tcW w:w="1122" w:type="dxa"/>
          </w:tcPr>
          <w:p w14:paraId="3AC37FFE" w14:textId="77777777" w:rsidR="00EA23D0" w:rsidRDefault="00EA23D0" w:rsidP="00284803">
            <w:r>
              <w:rPr>
                <w:sz w:val="16"/>
                <w:szCs w:val="16"/>
              </w:rPr>
              <w:t>NonCol_intraB_ENDC_NR_CA</w:t>
            </w:r>
          </w:p>
        </w:tc>
        <w:tc>
          <w:tcPr>
            <w:tcW w:w="2323" w:type="dxa"/>
          </w:tcPr>
          <w:p w14:paraId="79120B76" w14:textId="77777777" w:rsidR="00EA23D0" w:rsidRDefault="00EA23D0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44EA60D" w14:textId="77777777" w:rsidR="00EA23D0" w:rsidRDefault="00EA23D0" w:rsidP="00284803">
            <w:pPr>
              <w:rPr>
                <w:sz w:val="16"/>
                <w:szCs w:val="16"/>
              </w:rPr>
            </w:pPr>
          </w:p>
        </w:tc>
      </w:tr>
      <w:tr w:rsidR="00EA23D0" w14:paraId="47F291A9" w14:textId="77777777" w:rsidTr="00284803">
        <w:tc>
          <w:tcPr>
            <w:tcW w:w="879" w:type="dxa"/>
          </w:tcPr>
          <w:p w14:paraId="301E40B5" w14:textId="77777777" w:rsidR="00EA23D0" w:rsidRDefault="00EA23D0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3A52C42" w14:textId="77777777" w:rsidR="00EA23D0" w:rsidRDefault="00EA23D0" w:rsidP="00284803">
            <w:r>
              <w:rPr>
                <w:sz w:val="16"/>
                <w:szCs w:val="16"/>
              </w:rPr>
              <w:t>2620</w:t>
            </w:r>
          </w:p>
        </w:tc>
        <w:tc>
          <w:tcPr>
            <w:tcW w:w="517" w:type="dxa"/>
          </w:tcPr>
          <w:p w14:paraId="429FA4E9" w14:textId="77777777" w:rsidR="00EA23D0" w:rsidRDefault="00EA23D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865CAF" w14:textId="77777777" w:rsidR="00EA23D0" w:rsidRDefault="00EA23D0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A9E577B" w14:textId="77777777" w:rsidR="00EA23D0" w:rsidRDefault="00EA23D0" w:rsidP="00284803">
            <w:r>
              <w:rPr>
                <w:sz w:val="16"/>
                <w:szCs w:val="16"/>
              </w:rPr>
              <w:t>CR 38.101-1 Clarifications for non-collocated requirements R18</w:t>
            </w:r>
          </w:p>
        </w:tc>
        <w:tc>
          <w:tcPr>
            <w:tcW w:w="517" w:type="dxa"/>
          </w:tcPr>
          <w:p w14:paraId="478EBC1D" w14:textId="77777777" w:rsidR="00EA23D0" w:rsidRDefault="00EA23D0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D36CE1" w14:textId="77777777" w:rsidR="00EA23D0" w:rsidRDefault="00EA23D0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4F04C8B5" w14:textId="77777777" w:rsidR="00EA23D0" w:rsidRDefault="00EA23D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594A0D9" w14:textId="77777777" w:rsidR="00EA23D0" w:rsidRDefault="00EA23D0" w:rsidP="00284803">
            <w:r>
              <w:rPr>
                <w:sz w:val="16"/>
                <w:szCs w:val="16"/>
              </w:rPr>
              <w:t>R4-2500366</w:t>
            </w:r>
          </w:p>
        </w:tc>
        <w:tc>
          <w:tcPr>
            <w:tcW w:w="1597" w:type="dxa"/>
          </w:tcPr>
          <w:p w14:paraId="31EB572F" w14:textId="77777777" w:rsidR="00EA23D0" w:rsidRDefault="00EA23D0" w:rsidP="00284803">
            <w:r>
              <w:rPr>
                <w:sz w:val="16"/>
                <w:szCs w:val="16"/>
              </w:rPr>
              <w:t>Nokia, Samsung, Qualcomm</w:t>
            </w:r>
          </w:p>
        </w:tc>
        <w:tc>
          <w:tcPr>
            <w:tcW w:w="1122" w:type="dxa"/>
          </w:tcPr>
          <w:p w14:paraId="2C7C8250" w14:textId="77777777" w:rsidR="00EA23D0" w:rsidRDefault="00EA23D0" w:rsidP="00284803">
            <w:r>
              <w:rPr>
                <w:sz w:val="16"/>
                <w:szCs w:val="16"/>
              </w:rPr>
              <w:t>NonCol_intraB_ENDC_NR_CA</w:t>
            </w:r>
          </w:p>
        </w:tc>
        <w:tc>
          <w:tcPr>
            <w:tcW w:w="2323" w:type="dxa"/>
          </w:tcPr>
          <w:p w14:paraId="3FA0018B" w14:textId="77777777" w:rsidR="00EA23D0" w:rsidRDefault="00EA23D0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67FA19" w14:textId="77777777" w:rsidR="00EA23D0" w:rsidRDefault="00EA23D0" w:rsidP="00284803">
            <w:pPr>
              <w:rPr>
                <w:sz w:val="16"/>
                <w:szCs w:val="16"/>
              </w:rPr>
            </w:pPr>
          </w:p>
        </w:tc>
      </w:tr>
      <w:tr w:rsidR="00EA23D0" w14:paraId="4597216B" w14:textId="77777777" w:rsidTr="00284803">
        <w:tc>
          <w:tcPr>
            <w:tcW w:w="879" w:type="dxa"/>
          </w:tcPr>
          <w:p w14:paraId="3FCACE8C" w14:textId="77777777" w:rsidR="00EA23D0" w:rsidRDefault="00EA23D0" w:rsidP="00284803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626295A4" w14:textId="77777777" w:rsidR="00EA23D0" w:rsidRDefault="00EA23D0" w:rsidP="00284803">
            <w:r>
              <w:rPr>
                <w:sz w:val="16"/>
                <w:szCs w:val="16"/>
              </w:rPr>
              <w:t>0782</w:t>
            </w:r>
          </w:p>
        </w:tc>
        <w:tc>
          <w:tcPr>
            <w:tcW w:w="517" w:type="dxa"/>
          </w:tcPr>
          <w:p w14:paraId="7B13AB09" w14:textId="77777777" w:rsidR="00EA23D0" w:rsidRDefault="00EA23D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957F24" w14:textId="77777777" w:rsidR="00EA23D0" w:rsidRDefault="00EA23D0" w:rsidP="0028480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E3B601E" w14:textId="77777777" w:rsidR="00EA23D0" w:rsidRDefault="00EA23D0" w:rsidP="00284803">
            <w:r>
              <w:rPr>
                <w:sz w:val="16"/>
                <w:szCs w:val="16"/>
              </w:rPr>
              <w:t>(NR_n259-Core) CR to add missing in-band blocking requirement for n259 intra-band contiguous CA</w:t>
            </w:r>
          </w:p>
        </w:tc>
        <w:tc>
          <w:tcPr>
            <w:tcW w:w="517" w:type="dxa"/>
          </w:tcPr>
          <w:p w14:paraId="56E34925" w14:textId="77777777" w:rsidR="00EA23D0" w:rsidRDefault="00EA23D0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7A0002" w14:textId="77777777" w:rsidR="00EA23D0" w:rsidRDefault="00EA23D0" w:rsidP="00284803">
            <w:r>
              <w:rPr>
                <w:sz w:val="16"/>
                <w:szCs w:val="16"/>
              </w:rPr>
              <w:t>16.20.0</w:t>
            </w:r>
          </w:p>
        </w:tc>
        <w:tc>
          <w:tcPr>
            <w:tcW w:w="758" w:type="dxa"/>
          </w:tcPr>
          <w:p w14:paraId="2B5F3853" w14:textId="77777777" w:rsidR="00EA23D0" w:rsidRDefault="00EA23D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F009BB2" w14:textId="77777777" w:rsidR="00EA23D0" w:rsidRDefault="00EA23D0" w:rsidP="00284803">
            <w:r>
              <w:rPr>
                <w:sz w:val="16"/>
                <w:szCs w:val="16"/>
              </w:rPr>
              <w:t>R4-2502074</w:t>
            </w:r>
          </w:p>
        </w:tc>
        <w:tc>
          <w:tcPr>
            <w:tcW w:w="1597" w:type="dxa"/>
          </w:tcPr>
          <w:p w14:paraId="5561E9CF" w14:textId="77777777" w:rsidR="00EA23D0" w:rsidRDefault="00EA23D0" w:rsidP="00284803"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</w:tcPr>
          <w:p w14:paraId="285384A4" w14:textId="77777777" w:rsidR="00EA23D0" w:rsidRDefault="00EA23D0" w:rsidP="00284803">
            <w:r>
              <w:rPr>
                <w:sz w:val="16"/>
                <w:szCs w:val="16"/>
              </w:rPr>
              <w:t>NR_n259-Core</w:t>
            </w:r>
          </w:p>
        </w:tc>
        <w:tc>
          <w:tcPr>
            <w:tcW w:w="2323" w:type="dxa"/>
          </w:tcPr>
          <w:p w14:paraId="27144446" w14:textId="77777777" w:rsidR="00EA23D0" w:rsidRDefault="00EA23D0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8BE9DA" w14:textId="77777777" w:rsidR="00EA23D0" w:rsidRDefault="00EA23D0" w:rsidP="00284803">
            <w:pPr>
              <w:rPr>
                <w:sz w:val="16"/>
                <w:szCs w:val="16"/>
              </w:rPr>
            </w:pPr>
          </w:p>
        </w:tc>
      </w:tr>
      <w:tr w:rsidR="00EA23D0" w14:paraId="31E43F14" w14:textId="77777777" w:rsidTr="00284803">
        <w:tc>
          <w:tcPr>
            <w:tcW w:w="879" w:type="dxa"/>
          </w:tcPr>
          <w:p w14:paraId="51E9DBD0" w14:textId="77777777" w:rsidR="00EA23D0" w:rsidRDefault="00EA23D0" w:rsidP="00284803">
            <w:r>
              <w:rPr>
                <w:sz w:val="16"/>
                <w:szCs w:val="16"/>
              </w:rPr>
              <w:lastRenderedPageBreak/>
              <w:t>38.101-2</w:t>
            </w:r>
          </w:p>
        </w:tc>
        <w:tc>
          <w:tcPr>
            <w:tcW w:w="637" w:type="dxa"/>
          </w:tcPr>
          <w:p w14:paraId="13A2A184" w14:textId="77777777" w:rsidR="00EA23D0" w:rsidRDefault="00EA23D0" w:rsidP="00284803">
            <w:r>
              <w:rPr>
                <w:sz w:val="16"/>
                <w:szCs w:val="16"/>
              </w:rPr>
              <w:t>0783</w:t>
            </w:r>
          </w:p>
        </w:tc>
        <w:tc>
          <w:tcPr>
            <w:tcW w:w="517" w:type="dxa"/>
          </w:tcPr>
          <w:p w14:paraId="611B0E75" w14:textId="77777777" w:rsidR="00EA23D0" w:rsidRDefault="00EA23D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067F9C" w14:textId="77777777" w:rsidR="00EA23D0" w:rsidRDefault="00EA23D0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25A6D19" w14:textId="77777777" w:rsidR="00EA23D0" w:rsidRDefault="00EA23D0" w:rsidP="00284803">
            <w:r>
              <w:rPr>
                <w:sz w:val="16"/>
                <w:szCs w:val="16"/>
              </w:rPr>
              <w:t>(NR_n259-Core) CR to add missing in-band blocking requirement for n259 intra-band contiguous CA</w:t>
            </w:r>
          </w:p>
        </w:tc>
        <w:tc>
          <w:tcPr>
            <w:tcW w:w="517" w:type="dxa"/>
          </w:tcPr>
          <w:p w14:paraId="0218215E" w14:textId="77777777" w:rsidR="00EA23D0" w:rsidRDefault="00EA23D0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2C4B8FC" w14:textId="77777777" w:rsidR="00EA23D0" w:rsidRDefault="00EA23D0" w:rsidP="00284803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7FF99155" w14:textId="77777777" w:rsidR="00EA23D0" w:rsidRDefault="00EA23D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4496F7A" w14:textId="77777777" w:rsidR="00EA23D0" w:rsidRDefault="00EA23D0" w:rsidP="00284803">
            <w:r>
              <w:rPr>
                <w:sz w:val="16"/>
                <w:szCs w:val="16"/>
              </w:rPr>
              <w:t>R4-2502075</w:t>
            </w:r>
          </w:p>
        </w:tc>
        <w:tc>
          <w:tcPr>
            <w:tcW w:w="1597" w:type="dxa"/>
          </w:tcPr>
          <w:p w14:paraId="30467011" w14:textId="77777777" w:rsidR="00EA23D0" w:rsidRDefault="00EA23D0" w:rsidP="00284803"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</w:tcPr>
          <w:p w14:paraId="1946005D" w14:textId="77777777" w:rsidR="00EA23D0" w:rsidRDefault="00EA23D0" w:rsidP="00284803">
            <w:r>
              <w:rPr>
                <w:sz w:val="16"/>
                <w:szCs w:val="16"/>
              </w:rPr>
              <w:t>NR_n259-Core</w:t>
            </w:r>
          </w:p>
        </w:tc>
        <w:tc>
          <w:tcPr>
            <w:tcW w:w="2323" w:type="dxa"/>
          </w:tcPr>
          <w:p w14:paraId="2D88AE80" w14:textId="77777777" w:rsidR="00EA23D0" w:rsidRDefault="00EA23D0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9B3F9C" w14:textId="77777777" w:rsidR="00EA23D0" w:rsidRDefault="00EA23D0" w:rsidP="00284803">
            <w:pPr>
              <w:rPr>
                <w:sz w:val="16"/>
                <w:szCs w:val="16"/>
              </w:rPr>
            </w:pPr>
          </w:p>
        </w:tc>
      </w:tr>
      <w:tr w:rsidR="00EA23D0" w14:paraId="44A0F81C" w14:textId="77777777" w:rsidTr="00284803">
        <w:tc>
          <w:tcPr>
            <w:tcW w:w="879" w:type="dxa"/>
          </w:tcPr>
          <w:p w14:paraId="1C54C267" w14:textId="77777777" w:rsidR="00EA23D0" w:rsidRDefault="00EA23D0" w:rsidP="00284803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7AB29E9D" w14:textId="77777777" w:rsidR="00EA23D0" w:rsidRDefault="00EA23D0" w:rsidP="00284803">
            <w:r>
              <w:rPr>
                <w:sz w:val="16"/>
                <w:szCs w:val="16"/>
              </w:rPr>
              <w:t>0784</w:t>
            </w:r>
          </w:p>
        </w:tc>
        <w:tc>
          <w:tcPr>
            <w:tcW w:w="517" w:type="dxa"/>
          </w:tcPr>
          <w:p w14:paraId="317BEBE4" w14:textId="77777777" w:rsidR="00EA23D0" w:rsidRDefault="00EA23D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15513B" w14:textId="77777777" w:rsidR="00EA23D0" w:rsidRDefault="00EA23D0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EDA489C" w14:textId="77777777" w:rsidR="00EA23D0" w:rsidRDefault="00EA23D0" w:rsidP="00284803">
            <w:r>
              <w:rPr>
                <w:sz w:val="16"/>
                <w:szCs w:val="16"/>
              </w:rPr>
              <w:t>(NR_n259-Core) CR to add missing in-band blocking requirement for n259 intra-band contiguous CA</w:t>
            </w:r>
          </w:p>
        </w:tc>
        <w:tc>
          <w:tcPr>
            <w:tcW w:w="517" w:type="dxa"/>
          </w:tcPr>
          <w:p w14:paraId="37204C09" w14:textId="77777777" w:rsidR="00EA23D0" w:rsidRDefault="00EA23D0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D11B40F" w14:textId="77777777" w:rsidR="00EA23D0" w:rsidRDefault="00EA23D0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5B358587" w14:textId="77777777" w:rsidR="00EA23D0" w:rsidRDefault="00EA23D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F508368" w14:textId="77777777" w:rsidR="00EA23D0" w:rsidRDefault="00EA23D0" w:rsidP="00284803">
            <w:r>
              <w:rPr>
                <w:sz w:val="16"/>
                <w:szCs w:val="16"/>
              </w:rPr>
              <w:t>R4-2502076</w:t>
            </w:r>
          </w:p>
        </w:tc>
        <w:tc>
          <w:tcPr>
            <w:tcW w:w="1597" w:type="dxa"/>
          </w:tcPr>
          <w:p w14:paraId="3ECDEDD2" w14:textId="77777777" w:rsidR="00EA23D0" w:rsidRDefault="00EA23D0" w:rsidP="00284803">
            <w:r>
              <w:rPr>
                <w:sz w:val="16"/>
                <w:szCs w:val="16"/>
              </w:rPr>
              <w:t>NTT DOCOMO INC.</w:t>
            </w:r>
          </w:p>
        </w:tc>
        <w:tc>
          <w:tcPr>
            <w:tcW w:w="1122" w:type="dxa"/>
          </w:tcPr>
          <w:p w14:paraId="7D295E3D" w14:textId="77777777" w:rsidR="00EA23D0" w:rsidRDefault="00EA23D0" w:rsidP="00284803">
            <w:r>
              <w:rPr>
                <w:sz w:val="16"/>
                <w:szCs w:val="16"/>
              </w:rPr>
              <w:t>NR_n259-Core</w:t>
            </w:r>
          </w:p>
        </w:tc>
        <w:tc>
          <w:tcPr>
            <w:tcW w:w="2323" w:type="dxa"/>
          </w:tcPr>
          <w:p w14:paraId="371138E8" w14:textId="77777777" w:rsidR="00EA23D0" w:rsidRDefault="00EA23D0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C0E1BE" w14:textId="77777777" w:rsidR="00EA23D0" w:rsidRDefault="00EA23D0" w:rsidP="00284803">
            <w:pPr>
              <w:rPr>
                <w:sz w:val="16"/>
                <w:szCs w:val="16"/>
              </w:rPr>
            </w:pPr>
          </w:p>
        </w:tc>
      </w:tr>
      <w:tr w:rsidR="00EA23D0" w14:paraId="7543C4E1" w14:textId="77777777" w:rsidTr="00284803">
        <w:tc>
          <w:tcPr>
            <w:tcW w:w="879" w:type="dxa"/>
          </w:tcPr>
          <w:p w14:paraId="6E5B2BF3" w14:textId="77777777" w:rsidR="00EA23D0" w:rsidRDefault="00EA23D0" w:rsidP="0028480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AB20B0E" w14:textId="77777777" w:rsidR="00EA23D0" w:rsidRDefault="00EA23D0" w:rsidP="00284803">
            <w:r>
              <w:rPr>
                <w:sz w:val="16"/>
                <w:szCs w:val="16"/>
              </w:rPr>
              <w:t>1339</w:t>
            </w:r>
          </w:p>
        </w:tc>
        <w:tc>
          <w:tcPr>
            <w:tcW w:w="517" w:type="dxa"/>
          </w:tcPr>
          <w:p w14:paraId="5B5EE2A3" w14:textId="77777777" w:rsidR="00EA23D0" w:rsidRDefault="00EA23D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297D26" w14:textId="77777777" w:rsidR="00EA23D0" w:rsidRDefault="00EA23D0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CB31742" w14:textId="77777777" w:rsidR="00EA23D0" w:rsidRDefault="00EA23D0" w:rsidP="00284803">
            <w:r>
              <w:rPr>
                <w:sz w:val="16"/>
                <w:szCs w:val="16"/>
              </w:rPr>
              <w:t>CR 38.101-3 Clarification of collocation requirements R19</w:t>
            </w:r>
          </w:p>
        </w:tc>
        <w:tc>
          <w:tcPr>
            <w:tcW w:w="517" w:type="dxa"/>
          </w:tcPr>
          <w:p w14:paraId="2D9033DE" w14:textId="77777777" w:rsidR="00EA23D0" w:rsidRDefault="00EA23D0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0228CEA" w14:textId="77777777" w:rsidR="00EA23D0" w:rsidRDefault="00EA23D0" w:rsidP="0028480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884A881" w14:textId="77777777" w:rsidR="00EA23D0" w:rsidRDefault="00EA23D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44118E2" w14:textId="77777777" w:rsidR="00EA23D0" w:rsidRDefault="00EA23D0" w:rsidP="00284803">
            <w:r>
              <w:rPr>
                <w:sz w:val="16"/>
                <w:szCs w:val="16"/>
              </w:rPr>
              <w:t>R4-2500367</w:t>
            </w:r>
          </w:p>
        </w:tc>
        <w:tc>
          <w:tcPr>
            <w:tcW w:w="1597" w:type="dxa"/>
          </w:tcPr>
          <w:p w14:paraId="40645C89" w14:textId="77777777" w:rsidR="00EA23D0" w:rsidRDefault="00EA23D0" w:rsidP="00284803">
            <w:r>
              <w:rPr>
                <w:sz w:val="16"/>
                <w:szCs w:val="16"/>
              </w:rPr>
              <w:t>Nokia, Samsung, Qualcomm, Huawei, Apple</w:t>
            </w:r>
          </w:p>
        </w:tc>
        <w:tc>
          <w:tcPr>
            <w:tcW w:w="1122" w:type="dxa"/>
          </w:tcPr>
          <w:p w14:paraId="653EC3B7" w14:textId="77777777" w:rsidR="00EA23D0" w:rsidRDefault="00EA23D0" w:rsidP="00284803">
            <w:r>
              <w:rPr>
                <w:sz w:val="16"/>
                <w:szCs w:val="16"/>
              </w:rPr>
              <w:t>NonCol_intraB_ENDC_NR_CA</w:t>
            </w:r>
          </w:p>
        </w:tc>
        <w:tc>
          <w:tcPr>
            <w:tcW w:w="2323" w:type="dxa"/>
          </w:tcPr>
          <w:p w14:paraId="33E73C6A" w14:textId="77777777" w:rsidR="00EA23D0" w:rsidRDefault="00EA23D0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058ECA" w14:textId="77777777" w:rsidR="00EA23D0" w:rsidRDefault="00EA23D0" w:rsidP="00284803">
            <w:pPr>
              <w:rPr>
                <w:sz w:val="16"/>
                <w:szCs w:val="16"/>
              </w:rPr>
            </w:pPr>
          </w:p>
        </w:tc>
      </w:tr>
      <w:tr w:rsidR="00EA23D0" w14:paraId="341560A5" w14:textId="77777777" w:rsidTr="00284803">
        <w:tc>
          <w:tcPr>
            <w:tcW w:w="879" w:type="dxa"/>
          </w:tcPr>
          <w:p w14:paraId="43E4E25A" w14:textId="77777777" w:rsidR="00EA23D0" w:rsidRDefault="00EA23D0" w:rsidP="0028480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ECC5EDA" w14:textId="77777777" w:rsidR="00EA23D0" w:rsidRDefault="00EA23D0" w:rsidP="00284803">
            <w:r>
              <w:rPr>
                <w:sz w:val="16"/>
                <w:szCs w:val="16"/>
              </w:rPr>
              <w:t>1340</w:t>
            </w:r>
          </w:p>
        </w:tc>
        <w:tc>
          <w:tcPr>
            <w:tcW w:w="517" w:type="dxa"/>
          </w:tcPr>
          <w:p w14:paraId="415FA7F6" w14:textId="77777777" w:rsidR="00EA23D0" w:rsidRDefault="00EA23D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BB6F3F" w14:textId="77777777" w:rsidR="00EA23D0" w:rsidRDefault="00EA23D0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AA7866C" w14:textId="77777777" w:rsidR="00EA23D0" w:rsidRDefault="00EA23D0" w:rsidP="00284803">
            <w:r>
              <w:rPr>
                <w:sz w:val="16"/>
                <w:szCs w:val="16"/>
              </w:rPr>
              <w:t>CR 38.101-3 Clarification of collocation requirements R18</w:t>
            </w:r>
          </w:p>
        </w:tc>
        <w:tc>
          <w:tcPr>
            <w:tcW w:w="517" w:type="dxa"/>
          </w:tcPr>
          <w:p w14:paraId="37DCC277" w14:textId="77777777" w:rsidR="00EA23D0" w:rsidRDefault="00EA23D0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1D11EB" w14:textId="77777777" w:rsidR="00EA23D0" w:rsidRDefault="00EA23D0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1545312D" w14:textId="77777777" w:rsidR="00EA23D0" w:rsidRDefault="00EA23D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A7C45CB" w14:textId="77777777" w:rsidR="00EA23D0" w:rsidRDefault="00EA23D0" w:rsidP="00284803">
            <w:r>
              <w:rPr>
                <w:sz w:val="16"/>
                <w:szCs w:val="16"/>
              </w:rPr>
              <w:t>R4-2500368</w:t>
            </w:r>
          </w:p>
        </w:tc>
        <w:tc>
          <w:tcPr>
            <w:tcW w:w="1597" w:type="dxa"/>
          </w:tcPr>
          <w:p w14:paraId="2C8E4A4C" w14:textId="77777777" w:rsidR="00EA23D0" w:rsidRDefault="00EA23D0" w:rsidP="00284803">
            <w:r>
              <w:rPr>
                <w:sz w:val="16"/>
                <w:szCs w:val="16"/>
              </w:rPr>
              <w:t>Nokia, Samsung, Qualcomm</w:t>
            </w:r>
          </w:p>
        </w:tc>
        <w:tc>
          <w:tcPr>
            <w:tcW w:w="1122" w:type="dxa"/>
          </w:tcPr>
          <w:p w14:paraId="69C51F5F" w14:textId="77777777" w:rsidR="00EA23D0" w:rsidRDefault="00EA23D0" w:rsidP="00284803">
            <w:r>
              <w:rPr>
                <w:sz w:val="16"/>
                <w:szCs w:val="16"/>
              </w:rPr>
              <w:t>NonCol_intraB_ENDC_NR_CA</w:t>
            </w:r>
          </w:p>
        </w:tc>
        <w:tc>
          <w:tcPr>
            <w:tcW w:w="2323" w:type="dxa"/>
          </w:tcPr>
          <w:p w14:paraId="4A517094" w14:textId="77777777" w:rsidR="00EA23D0" w:rsidRDefault="00EA23D0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58BB47" w14:textId="77777777" w:rsidR="00EA23D0" w:rsidRDefault="00EA23D0" w:rsidP="00284803">
            <w:pPr>
              <w:rPr>
                <w:sz w:val="16"/>
                <w:szCs w:val="16"/>
              </w:rPr>
            </w:pPr>
          </w:p>
        </w:tc>
      </w:tr>
      <w:tr w:rsidR="00EA23D0" w14:paraId="0BB0A09F" w14:textId="77777777" w:rsidTr="00284803">
        <w:tc>
          <w:tcPr>
            <w:tcW w:w="879" w:type="dxa"/>
          </w:tcPr>
          <w:p w14:paraId="33296937" w14:textId="77777777" w:rsidR="00EA23D0" w:rsidRDefault="00EA23D0" w:rsidP="0028480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6B64390" w14:textId="77777777" w:rsidR="00EA23D0" w:rsidRDefault="00EA23D0" w:rsidP="00284803">
            <w:r>
              <w:rPr>
                <w:sz w:val="16"/>
                <w:szCs w:val="16"/>
              </w:rPr>
              <w:t>1341</w:t>
            </w:r>
          </w:p>
        </w:tc>
        <w:tc>
          <w:tcPr>
            <w:tcW w:w="517" w:type="dxa"/>
          </w:tcPr>
          <w:p w14:paraId="294ACA53" w14:textId="77777777" w:rsidR="00EA23D0" w:rsidRDefault="00EA23D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4091EB" w14:textId="77777777" w:rsidR="00EA23D0" w:rsidRDefault="00EA23D0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92AADF4" w14:textId="77777777" w:rsidR="00EA23D0" w:rsidRDefault="00EA23D0" w:rsidP="00284803">
            <w:r>
              <w:rPr>
                <w:sz w:val="16"/>
                <w:szCs w:val="16"/>
              </w:rPr>
              <w:t>CR 38.101-3 Clarification of collocation requirements R17</w:t>
            </w:r>
          </w:p>
        </w:tc>
        <w:tc>
          <w:tcPr>
            <w:tcW w:w="517" w:type="dxa"/>
          </w:tcPr>
          <w:p w14:paraId="45602B5A" w14:textId="77777777" w:rsidR="00EA23D0" w:rsidRDefault="00EA23D0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6C0100" w14:textId="77777777" w:rsidR="00EA23D0" w:rsidRDefault="00EA23D0" w:rsidP="00284803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6B6F26A7" w14:textId="77777777" w:rsidR="00EA23D0" w:rsidRDefault="00EA23D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22AC3B7" w14:textId="77777777" w:rsidR="00EA23D0" w:rsidRDefault="00EA23D0" w:rsidP="00284803">
            <w:r>
              <w:rPr>
                <w:sz w:val="16"/>
                <w:szCs w:val="16"/>
              </w:rPr>
              <w:t>R4-2500369</w:t>
            </w:r>
          </w:p>
        </w:tc>
        <w:tc>
          <w:tcPr>
            <w:tcW w:w="1597" w:type="dxa"/>
          </w:tcPr>
          <w:p w14:paraId="5DA2FE73" w14:textId="77777777" w:rsidR="00EA23D0" w:rsidRDefault="00EA23D0" w:rsidP="00284803">
            <w:r>
              <w:rPr>
                <w:sz w:val="16"/>
                <w:szCs w:val="16"/>
              </w:rPr>
              <w:t>Nokia, Samsung, Qualcomm</w:t>
            </w:r>
          </w:p>
        </w:tc>
        <w:tc>
          <w:tcPr>
            <w:tcW w:w="1122" w:type="dxa"/>
          </w:tcPr>
          <w:p w14:paraId="510859BE" w14:textId="77777777" w:rsidR="00EA23D0" w:rsidRDefault="00EA23D0" w:rsidP="00284803">
            <w:r>
              <w:rPr>
                <w:sz w:val="16"/>
                <w:szCs w:val="16"/>
              </w:rPr>
              <w:t>NonCol_intraB_ENDC_NR_CA</w:t>
            </w:r>
          </w:p>
        </w:tc>
        <w:tc>
          <w:tcPr>
            <w:tcW w:w="2323" w:type="dxa"/>
          </w:tcPr>
          <w:p w14:paraId="4867B14E" w14:textId="77777777" w:rsidR="00EA23D0" w:rsidRDefault="00EA23D0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09CAA9" w14:textId="77777777" w:rsidR="00EA23D0" w:rsidRDefault="00EA23D0" w:rsidP="00284803">
            <w:pPr>
              <w:rPr>
                <w:sz w:val="16"/>
                <w:szCs w:val="16"/>
              </w:rPr>
            </w:pPr>
          </w:p>
        </w:tc>
      </w:tr>
      <w:tr w:rsidR="00EA23D0" w14:paraId="7F60C249" w14:textId="77777777" w:rsidTr="00284803">
        <w:tc>
          <w:tcPr>
            <w:tcW w:w="879" w:type="dxa"/>
          </w:tcPr>
          <w:p w14:paraId="120EA478" w14:textId="77777777" w:rsidR="00EA23D0" w:rsidRDefault="00EA23D0" w:rsidP="0028480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6C8459E" w14:textId="77777777" w:rsidR="00EA23D0" w:rsidRDefault="00EA23D0" w:rsidP="00284803">
            <w:r>
              <w:rPr>
                <w:sz w:val="16"/>
                <w:szCs w:val="16"/>
              </w:rPr>
              <w:t>1342</w:t>
            </w:r>
          </w:p>
        </w:tc>
        <w:tc>
          <w:tcPr>
            <w:tcW w:w="517" w:type="dxa"/>
          </w:tcPr>
          <w:p w14:paraId="5C2396D0" w14:textId="77777777" w:rsidR="00EA23D0" w:rsidRDefault="00EA23D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5D904A" w14:textId="77777777" w:rsidR="00EA23D0" w:rsidRDefault="00EA23D0" w:rsidP="0028480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C7541D9" w14:textId="77777777" w:rsidR="00EA23D0" w:rsidRDefault="00EA23D0" w:rsidP="00284803">
            <w:r>
              <w:rPr>
                <w:sz w:val="16"/>
                <w:szCs w:val="16"/>
              </w:rPr>
              <w:t>CR 38.101-3 Clarification of collocation requirements R16</w:t>
            </w:r>
          </w:p>
        </w:tc>
        <w:tc>
          <w:tcPr>
            <w:tcW w:w="517" w:type="dxa"/>
          </w:tcPr>
          <w:p w14:paraId="096BE8F1" w14:textId="77777777" w:rsidR="00EA23D0" w:rsidRDefault="00EA23D0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BD4277E" w14:textId="77777777" w:rsidR="00EA23D0" w:rsidRDefault="00EA23D0" w:rsidP="00284803">
            <w:r>
              <w:rPr>
                <w:sz w:val="16"/>
                <w:szCs w:val="16"/>
              </w:rPr>
              <w:t>16.22.0</w:t>
            </w:r>
          </w:p>
        </w:tc>
        <w:tc>
          <w:tcPr>
            <w:tcW w:w="758" w:type="dxa"/>
          </w:tcPr>
          <w:p w14:paraId="64FBBA41" w14:textId="77777777" w:rsidR="00EA23D0" w:rsidRDefault="00EA23D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8253345" w14:textId="77777777" w:rsidR="00EA23D0" w:rsidRDefault="00EA23D0" w:rsidP="00284803">
            <w:r>
              <w:rPr>
                <w:sz w:val="16"/>
                <w:szCs w:val="16"/>
              </w:rPr>
              <w:t>R4-2500370</w:t>
            </w:r>
          </w:p>
        </w:tc>
        <w:tc>
          <w:tcPr>
            <w:tcW w:w="1597" w:type="dxa"/>
          </w:tcPr>
          <w:p w14:paraId="362CA7DF" w14:textId="77777777" w:rsidR="00EA23D0" w:rsidRDefault="00EA23D0" w:rsidP="00284803">
            <w:r>
              <w:rPr>
                <w:sz w:val="16"/>
                <w:szCs w:val="16"/>
              </w:rPr>
              <w:t>Nokia, Samsung, Qualcomm</w:t>
            </w:r>
          </w:p>
        </w:tc>
        <w:tc>
          <w:tcPr>
            <w:tcW w:w="1122" w:type="dxa"/>
          </w:tcPr>
          <w:p w14:paraId="6A30ECA0" w14:textId="77777777" w:rsidR="00EA23D0" w:rsidRDefault="00EA23D0" w:rsidP="00284803">
            <w:r>
              <w:rPr>
                <w:sz w:val="16"/>
                <w:szCs w:val="16"/>
              </w:rPr>
              <w:t>NonCol_intraB_ENDC_NR_CA</w:t>
            </w:r>
          </w:p>
        </w:tc>
        <w:tc>
          <w:tcPr>
            <w:tcW w:w="2323" w:type="dxa"/>
          </w:tcPr>
          <w:p w14:paraId="71F2B56D" w14:textId="77777777" w:rsidR="00EA23D0" w:rsidRDefault="00EA23D0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2707BE" w14:textId="77777777" w:rsidR="00EA23D0" w:rsidRDefault="00EA23D0" w:rsidP="00284803">
            <w:pPr>
              <w:rPr>
                <w:sz w:val="16"/>
                <w:szCs w:val="16"/>
              </w:rPr>
            </w:pPr>
          </w:p>
        </w:tc>
      </w:tr>
    </w:tbl>
    <w:p w14:paraId="26095C4C" w14:textId="77777777" w:rsidR="00E144C4" w:rsidRDefault="00E144C4" w:rsidP="00E144C4"/>
    <w:p w14:paraId="5C6A03EE" w14:textId="1E12239D" w:rsidR="00E144C4" w:rsidRDefault="00743132" w:rsidP="00512C52">
      <w:pPr>
        <w:pStyle w:val="Heading2"/>
        <w:rPr>
          <w:rFonts w:cs="Arial"/>
          <w:noProof/>
        </w:rPr>
      </w:pPr>
      <w:r w:rsidRPr="00743132">
        <w:rPr>
          <w:noProof/>
        </w:rPr>
        <w:t>RP-25058</w:t>
      </w:r>
      <w:r>
        <w:rPr>
          <w:noProof/>
        </w:rPr>
        <w:t>5</w:t>
      </w:r>
    </w:p>
    <w:p w14:paraId="6A25A87C" w14:textId="21DD46D3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C22DB5">
        <w:rPr>
          <w:rFonts w:ascii="Arial" w:hAnsi="Arial" w:cs="Arial"/>
          <w:b/>
          <w:bCs/>
        </w:rPr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8</w:t>
      </w:r>
    </w:p>
    <w:p w14:paraId="41BD93E2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3783E5D2" w14:textId="77777777" w:rsidR="00CB7376" w:rsidRDefault="00CB7376" w:rsidP="00CB7376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A6845" w:rsidRPr="004E535C" w14:paraId="5F5031C0" w14:textId="77777777" w:rsidTr="00F01A8E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A7AE309" w14:textId="77777777" w:rsidR="00CA6845" w:rsidRPr="00BF1EB6" w:rsidRDefault="00CA6845" w:rsidP="00F01A8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6486AA" w14:textId="77777777" w:rsidR="00CA6845" w:rsidRPr="00BF1EB6" w:rsidRDefault="00CA6845" w:rsidP="00F01A8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68F2303" w14:textId="77777777" w:rsidR="00CA6845" w:rsidRPr="00BF1EB6" w:rsidRDefault="00CA6845" w:rsidP="00F01A8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C3F22A7" w14:textId="77777777" w:rsidR="00CA6845" w:rsidRPr="00BF1EB6" w:rsidRDefault="00CA6845" w:rsidP="00F01A8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D211E1C" w14:textId="77777777" w:rsidR="00CA6845" w:rsidRPr="00BF1EB6" w:rsidRDefault="00CA6845" w:rsidP="00F01A8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A8CEFEA" w14:textId="77777777" w:rsidR="00CA6845" w:rsidRPr="00BF1EB6" w:rsidRDefault="00CA6845" w:rsidP="00F01A8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BDCB262" w14:textId="77777777" w:rsidR="00CA6845" w:rsidRPr="00BF1EB6" w:rsidRDefault="00CA6845" w:rsidP="00F01A8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CB4334A" w14:textId="77777777" w:rsidR="00CA6845" w:rsidRPr="00BF1EB6" w:rsidRDefault="00CA6845" w:rsidP="00F01A8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82087FB" w14:textId="77777777" w:rsidR="00CA6845" w:rsidRPr="00BF1EB6" w:rsidRDefault="00CA6845" w:rsidP="00F01A8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30D89D0" w14:textId="77777777" w:rsidR="00CA6845" w:rsidRPr="00BF1EB6" w:rsidRDefault="00CA6845" w:rsidP="00F01A8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96CE466" w14:textId="77777777" w:rsidR="00CA6845" w:rsidRPr="00BF1EB6" w:rsidRDefault="00CA6845" w:rsidP="00F01A8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183165E" w14:textId="77777777" w:rsidR="00CA6845" w:rsidRPr="00BF1EB6" w:rsidRDefault="00CA6845" w:rsidP="00F01A8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CFDCA8B" w14:textId="77777777" w:rsidR="00CA6845" w:rsidRPr="00BF1EB6" w:rsidRDefault="00CA6845" w:rsidP="00F01A8E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A6845" w14:paraId="09484574" w14:textId="77777777" w:rsidTr="00F01A8E">
        <w:tc>
          <w:tcPr>
            <w:tcW w:w="879" w:type="dxa"/>
          </w:tcPr>
          <w:p w14:paraId="22918B50" w14:textId="77777777" w:rsidR="00CA6845" w:rsidRDefault="00CA6845" w:rsidP="00F01A8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49A3981" w14:textId="77777777" w:rsidR="00CA6845" w:rsidRDefault="00CA6845" w:rsidP="00F01A8E">
            <w:r>
              <w:rPr>
                <w:sz w:val="16"/>
                <w:szCs w:val="16"/>
              </w:rPr>
              <w:t>5276</w:t>
            </w:r>
          </w:p>
        </w:tc>
        <w:tc>
          <w:tcPr>
            <w:tcW w:w="517" w:type="dxa"/>
          </w:tcPr>
          <w:p w14:paraId="6B9CE19A" w14:textId="77777777" w:rsidR="00CA6845" w:rsidRDefault="00CA6845" w:rsidP="00F01A8E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87C5AE" w14:textId="77777777" w:rsidR="00CA6845" w:rsidRDefault="00CA6845" w:rsidP="00F01A8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FB7A469" w14:textId="77777777" w:rsidR="00CA6845" w:rsidRDefault="00CA6845" w:rsidP="00F01A8E">
            <w:r>
              <w:rPr>
                <w:sz w:val="16"/>
                <w:szCs w:val="16"/>
              </w:rPr>
              <w:t>(NR_UE_pow_sav-Core) CR on R16 measurement relaxation for low mobility</w:t>
            </w:r>
          </w:p>
        </w:tc>
        <w:tc>
          <w:tcPr>
            <w:tcW w:w="517" w:type="dxa"/>
          </w:tcPr>
          <w:p w14:paraId="432B4841" w14:textId="77777777" w:rsidR="00CA6845" w:rsidRDefault="00CA6845" w:rsidP="00F01A8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7FC60B" w14:textId="77777777" w:rsidR="00CA6845" w:rsidRDefault="00CA6845" w:rsidP="00F01A8E">
            <w:r>
              <w:rPr>
                <w:sz w:val="16"/>
                <w:szCs w:val="16"/>
              </w:rPr>
              <w:t>16.22.0</w:t>
            </w:r>
          </w:p>
        </w:tc>
        <w:tc>
          <w:tcPr>
            <w:tcW w:w="758" w:type="dxa"/>
          </w:tcPr>
          <w:p w14:paraId="36DD8B6F" w14:textId="77777777" w:rsidR="00CA6845" w:rsidRDefault="00CA6845" w:rsidP="00F01A8E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C3AE97A" w14:textId="77777777" w:rsidR="00CA6845" w:rsidRDefault="00CA6845" w:rsidP="00F01A8E">
            <w:r>
              <w:rPr>
                <w:sz w:val="16"/>
                <w:szCs w:val="16"/>
              </w:rPr>
              <w:t>R4-2502695</w:t>
            </w:r>
          </w:p>
        </w:tc>
        <w:tc>
          <w:tcPr>
            <w:tcW w:w="1597" w:type="dxa"/>
          </w:tcPr>
          <w:p w14:paraId="2B1BEA74" w14:textId="77777777" w:rsidR="00CA6845" w:rsidRDefault="00CA6845" w:rsidP="00F01A8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68FE24CD" w14:textId="77777777" w:rsidR="00CA6845" w:rsidRDefault="00CA6845" w:rsidP="00F01A8E">
            <w:r>
              <w:rPr>
                <w:sz w:val="16"/>
                <w:szCs w:val="16"/>
              </w:rPr>
              <w:t>NR_UE_pow_sav-Core</w:t>
            </w:r>
          </w:p>
        </w:tc>
        <w:tc>
          <w:tcPr>
            <w:tcW w:w="2323" w:type="dxa"/>
          </w:tcPr>
          <w:p w14:paraId="78D6C34E" w14:textId="77777777" w:rsidR="00CA6845" w:rsidRDefault="00CA6845" w:rsidP="00F01A8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0F8AAF" w14:textId="77777777" w:rsidR="00CA6845" w:rsidRDefault="00CA6845" w:rsidP="00F01A8E">
            <w:pPr>
              <w:rPr>
                <w:sz w:val="16"/>
                <w:szCs w:val="16"/>
              </w:rPr>
            </w:pPr>
          </w:p>
        </w:tc>
      </w:tr>
      <w:tr w:rsidR="00CA6845" w14:paraId="56DD9313" w14:textId="77777777" w:rsidTr="00F01A8E">
        <w:tc>
          <w:tcPr>
            <w:tcW w:w="879" w:type="dxa"/>
          </w:tcPr>
          <w:p w14:paraId="349D1981" w14:textId="77777777" w:rsidR="00CA6845" w:rsidRDefault="00CA6845" w:rsidP="00F01A8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9E843B5" w14:textId="77777777" w:rsidR="00CA6845" w:rsidRDefault="00CA6845" w:rsidP="00F01A8E">
            <w:r>
              <w:rPr>
                <w:sz w:val="16"/>
                <w:szCs w:val="16"/>
              </w:rPr>
              <w:t>5277</w:t>
            </w:r>
          </w:p>
        </w:tc>
        <w:tc>
          <w:tcPr>
            <w:tcW w:w="517" w:type="dxa"/>
          </w:tcPr>
          <w:p w14:paraId="2E7A2210" w14:textId="77777777" w:rsidR="00CA6845" w:rsidRDefault="00CA6845" w:rsidP="00F01A8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799934" w14:textId="77777777" w:rsidR="00CA6845" w:rsidRDefault="00CA6845" w:rsidP="00F01A8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9F72E1E" w14:textId="77777777" w:rsidR="00CA6845" w:rsidRDefault="00CA6845" w:rsidP="00F01A8E">
            <w:r>
              <w:rPr>
                <w:sz w:val="16"/>
                <w:szCs w:val="16"/>
              </w:rPr>
              <w:t>(NR_UE_pow_sav-Core) CR on R16 measurement relaxation for low mobility</w:t>
            </w:r>
          </w:p>
        </w:tc>
        <w:tc>
          <w:tcPr>
            <w:tcW w:w="517" w:type="dxa"/>
          </w:tcPr>
          <w:p w14:paraId="5AB100A6" w14:textId="77777777" w:rsidR="00CA6845" w:rsidRDefault="00CA6845" w:rsidP="00F01A8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372D2A5" w14:textId="77777777" w:rsidR="00CA6845" w:rsidRDefault="00CA6845" w:rsidP="00F01A8E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7707E4D2" w14:textId="77777777" w:rsidR="00CA6845" w:rsidRDefault="00CA6845" w:rsidP="00F01A8E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4E2472D" w14:textId="77777777" w:rsidR="00CA6845" w:rsidRDefault="00CA6845" w:rsidP="00F01A8E">
            <w:r>
              <w:rPr>
                <w:sz w:val="16"/>
                <w:szCs w:val="16"/>
              </w:rPr>
              <w:t>R4-2500923</w:t>
            </w:r>
          </w:p>
        </w:tc>
        <w:tc>
          <w:tcPr>
            <w:tcW w:w="1597" w:type="dxa"/>
          </w:tcPr>
          <w:p w14:paraId="77D138A0" w14:textId="77777777" w:rsidR="00CA6845" w:rsidRDefault="00CA6845" w:rsidP="00F01A8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30764391" w14:textId="77777777" w:rsidR="00CA6845" w:rsidRDefault="00CA6845" w:rsidP="00F01A8E">
            <w:r>
              <w:rPr>
                <w:sz w:val="16"/>
                <w:szCs w:val="16"/>
              </w:rPr>
              <w:t>NR_UE_pow_sav-Core</w:t>
            </w:r>
          </w:p>
        </w:tc>
        <w:tc>
          <w:tcPr>
            <w:tcW w:w="2323" w:type="dxa"/>
          </w:tcPr>
          <w:p w14:paraId="440AEBD1" w14:textId="77777777" w:rsidR="00CA6845" w:rsidRDefault="00CA6845" w:rsidP="00F01A8E">
            <w:r>
              <w:rPr>
                <w:sz w:val="16"/>
                <w:szCs w:val="16"/>
              </w:rPr>
              <w:t>4.2.2.10.2,  4.2.2.10.3,  4.2.2.11.2,  4.2.2.11.3</w:t>
            </w:r>
          </w:p>
        </w:tc>
        <w:tc>
          <w:tcPr>
            <w:tcW w:w="998" w:type="dxa"/>
          </w:tcPr>
          <w:p w14:paraId="7205781B" w14:textId="77777777" w:rsidR="00CA6845" w:rsidRDefault="00CA6845" w:rsidP="00F01A8E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CA6845" w14:paraId="66C63E22" w14:textId="77777777" w:rsidTr="00F01A8E">
        <w:tc>
          <w:tcPr>
            <w:tcW w:w="879" w:type="dxa"/>
          </w:tcPr>
          <w:p w14:paraId="0D603611" w14:textId="77777777" w:rsidR="00CA6845" w:rsidRDefault="00CA6845" w:rsidP="00F01A8E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3F06EECF" w14:textId="77777777" w:rsidR="00CA6845" w:rsidRDefault="00CA6845" w:rsidP="00F01A8E">
            <w:r>
              <w:rPr>
                <w:sz w:val="16"/>
                <w:szCs w:val="16"/>
              </w:rPr>
              <w:t>5278</w:t>
            </w:r>
          </w:p>
        </w:tc>
        <w:tc>
          <w:tcPr>
            <w:tcW w:w="517" w:type="dxa"/>
          </w:tcPr>
          <w:p w14:paraId="080463BA" w14:textId="77777777" w:rsidR="00CA6845" w:rsidRDefault="00CA6845" w:rsidP="00F01A8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7298F5" w14:textId="77777777" w:rsidR="00CA6845" w:rsidRDefault="00CA6845" w:rsidP="00F01A8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662C64B" w14:textId="77777777" w:rsidR="00CA6845" w:rsidRDefault="00CA6845" w:rsidP="00F01A8E">
            <w:r>
              <w:rPr>
                <w:sz w:val="16"/>
                <w:szCs w:val="16"/>
              </w:rPr>
              <w:t>(NR_UE_pow_sav-Core) CR on R16 measurement relaxation for low mobility</w:t>
            </w:r>
          </w:p>
        </w:tc>
        <w:tc>
          <w:tcPr>
            <w:tcW w:w="517" w:type="dxa"/>
          </w:tcPr>
          <w:p w14:paraId="765E1C89" w14:textId="77777777" w:rsidR="00CA6845" w:rsidRDefault="00CA6845" w:rsidP="00F01A8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379A630" w14:textId="77777777" w:rsidR="00CA6845" w:rsidRDefault="00CA6845" w:rsidP="00F01A8E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3CE94100" w14:textId="77777777" w:rsidR="00CA6845" w:rsidRDefault="00CA6845" w:rsidP="00F01A8E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B6F745D" w14:textId="77777777" w:rsidR="00CA6845" w:rsidRDefault="00CA6845" w:rsidP="00F01A8E">
            <w:r>
              <w:rPr>
                <w:sz w:val="16"/>
                <w:szCs w:val="16"/>
              </w:rPr>
              <w:t>R4-2500924</w:t>
            </w:r>
          </w:p>
        </w:tc>
        <w:tc>
          <w:tcPr>
            <w:tcW w:w="1597" w:type="dxa"/>
          </w:tcPr>
          <w:p w14:paraId="5DD00C0B" w14:textId="77777777" w:rsidR="00CA6845" w:rsidRDefault="00CA6845" w:rsidP="00F01A8E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16AF04B" w14:textId="77777777" w:rsidR="00CA6845" w:rsidRDefault="00CA6845" w:rsidP="00F01A8E">
            <w:r>
              <w:rPr>
                <w:sz w:val="16"/>
                <w:szCs w:val="16"/>
              </w:rPr>
              <w:t>NR_UE_pow_sav-Core</w:t>
            </w:r>
          </w:p>
        </w:tc>
        <w:tc>
          <w:tcPr>
            <w:tcW w:w="2323" w:type="dxa"/>
          </w:tcPr>
          <w:p w14:paraId="4E912F1C" w14:textId="77777777" w:rsidR="00CA6845" w:rsidRDefault="00CA6845" w:rsidP="00F01A8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C9120D" w14:textId="77777777" w:rsidR="00CA6845" w:rsidRDefault="00CA6845" w:rsidP="00F01A8E">
            <w:pPr>
              <w:rPr>
                <w:sz w:val="16"/>
                <w:szCs w:val="16"/>
              </w:rPr>
            </w:pPr>
          </w:p>
        </w:tc>
      </w:tr>
      <w:tr w:rsidR="00CA6845" w14:paraId="497850CD" w14:textId="77777777" w:rsidTr="00F01A8E">
        <w:tc>
          <w:tcPr>
            <w:tcW w:w="879" w:type="dxa"/>
          </w:tcPr>
          <w:p w14:paraId="5E4A8E25" w14:textId="77777777" w:rsidR="00CA6845" w:rsidRDefault="00CA6845" w:rsidP="00F01A8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D3BFB94" w14:textId="77777777" w:rsidR="00CA6845" w:rsidRDefault="00CA6845" w:rsidP="00F01A8E">
            <w:r>
              <w:rPr>
                <w:sz w:val="16"/>
                <w:szCs w:val="16"/>
              </w:rPr>
              <w:t>5352</w:t>
            </w:r>
          </w:p>
        </w:tc>
        <w:tc>
          <w:tcPr>
            <w:tcW w:w="517" w:type="dxa"/>
          </w:tcPr>
          <w:p w14:paraId="312F4A50" w14:textId="77777777" w:rsidR="00CA6845" w:rsidRDefault="00CA6845" w:rsidP="00F01A8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42A81D" w14:textId="77777777" w:rsidR="00CA6845" w:rsidRDefault="00CA6845" w:rsidP="00F01A8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E38648F" w14:textId="77777777" w:rsidR="00CA6845" w:rsidRDefault="00CA6845" w:rsidP="00F01A8E">
            <w:r>
              <w:rPr>
                <w:sz w:val="16"/>
                <w:szCs w:val="16"/>
              </w:rPr>
              <w:t>(NR_newRAT-Perf)CR on the correction of band group notations in the accuracy requirements tables R16</w:t>
            </w:r>
          </w:p>
        </w:tc>
        <w:tc>
          <w:tcPr>
            <w:tcW w:w="517" w:type="dxa"/>
          </w:tcPr>
          <w:p w14:paraId="34769DE3" w14:textId="77777777" w:rsidR="00CA6845" w:rsidRDefault="00CA6845" w:rsidP="00F01A8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593E26F" w14:textId="77777777" w:rsidR="00CA6845" w:rsidRDefault="00CA6845" w:rsidP="00F01A8E">
            <w:r>
              <w:rPr>
                <w:sz w:val="16"/>
                <w:szCs w:val="16"/>
              </w:rPr>
              <w:t>16.22.0</w:t>
            </w:r>
          </w:p>
        </w:tc>
        <w:tc>
          <w:tcPr>
            <w:tcW w:w="758" w:type="dxa"/>
          </w:tcPr>
          <w:p w14:paraId="5562956A" w14:textId="77777777" w:rsidR="00CA6845" w:rsidRDefault="00CA6845" w:rsidP="00F01A8E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20ADC39" w14:textId="77777777" w:rsidR="00CA6845" w:rsidRDefault="00CA6845" w:rsidP="00F01A8E">
            <w:r>
              <w:rPr>
                <w:sz w:val="16"/>
                <w:szCs w:val="16"/>
              </w:rPr>
              <w:t>R4-2501279</w:t>
            </w:r>
          </w:p>
        </w:tc>
        <w:tc>
          <w:tcPr>
            <w:tcW w:w="1597" w:type="dxa"/>
          </w:tcPr>
          <w:p w14:paraId="35AF52F2" w14:textId="77777777" w:rsidR="00CA6845" w:rsidRDefault="00CA6845" w:rsidP="00F01A8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20DD865" w14:textId="77777777" w:rsidR="00CA6845" w:rsidRDefault="00CA6845" w:rsidP="00F01A8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0833634D" w14:textId="77777777" w:rsidR="00CA6845" w:rsidRDefault="00CA6845" w:rsidP="00F01A8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7534D3" w14:textId="77777777" w:rsidR="00CA6845" w:rsidRDefault="00CA6845" w:rsidP="00F01A8E">
            <w:pPr>
              <w:rPr>
                <w:sz w:val="16"/>
                <w:szCs w:val="16"/>
              </w:rPr>
            </w:pPr>
          </w:p>
        </w:tc>
      </w:tr>
      <w:tr w:rsidR="00CA6845" w14:paraId="6D9138AA" w14:textId="77777777" w:rsidTr="00F01A8E">
        <w:tc>
          <w:tcPr>
            <w:tcW w:w="879" w:type="dxa"/>
          </w:tcPr>
          <w:p w14:paraId="27C0B39F" w14:textId="77777777" w:rsidR="00CA6845" w:rsidRDefault="00CA6845" w:rsidP="00F01A8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6B7AADD" w14:textId="77777777" w:rsidR="00CA6845" w:rsidRDefault="00CA6845" w:rsidP="00F01A8E">
            <w:r>
              <w:rPr>
                <w:sz w:val="16"/>
                <w:szCs w:val="16"/>
              </w:rPr>
              <w:t>5353</w:t>
            </w:r>
          </w:p>
        </w:tc>
        <w:tc>
          <w:tcPr>
            <w:tcW w:w="517" w:type="dxa"/>
          </w:tcPr>
          <w:p w14:paraId="6F229A6D" w14:textId="77777777" w:rsidR="00CA6845" w:rsidRDefault="00CA6845" w:rsidP="00F01A8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8B4601" w14:textId="77777777" w:rsidR="00CA6845" w:rsidRDefault="00CA6845" w:rsidP="00F01A8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3095854" w14:textId="77777777" w:rsidR="00CA6845" w:rsidRDefault="00CA6845" w:rsidP="00F01A8E">
            <w:r>
              <w:rPr>
                <w:sz w:val="16"/>
                <w:szCs w:val="16"/>
              </w:rPr>
              <w:t>(NR_newRAT-Perf)CR on the correction of band group notations in the accuracy requirements tables R17</w:t>
            </w:r>
          </w:p>
        </w:tc>
        <w:tc>
          <w:tcPr>
            <w:tcW w:w="517" w:type="dxa"/>
          </w:tcPr>
          <w:p w14:paraId="188E3854" w14:textId="77777777" w:rsidR="00CA6845" w:rsidRDefault="00CA6845" w:rsidP="00F01A8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13AFA2" w14:textId="77777777" w:rsidR="00CA6845" w:rsidRDefault="00CA6845" w:rsidP="00F01A8E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45459E69" w14:textId="77777777" w:rsidR="00CA6845" w:rsidRDefault="00CA6845" w:rsidP="00F01A8E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ADB03B4" w14:textId="77777777" w:rsidR="00CA6845" w:rsidRDefault="00CA6845" w:rsidP="00F01A8E">
            <w:r>
              <w:rPr>
                <w:sz w:val="16"/>
                <w:szCs w:val="16"/>
              </w:rPr>
              <w:t>R4-2501280</w:t>
            </w:r>
          </w:p>
        </w:tc>
        <w:tc>
          <w:tcPr>
            <w:tcW w:w="1597" w:type="dxa"/>
          </w:tcPr>
          <w:p w14:paraId="5F29D6E6" w14:textId="77777777" w:rsidR="00CA6845" w:rsidRDefault="00CA6845" w:rsidP="00F01A8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3260C78" w14:textId="77777777" w:rsidR="00CA6845" w:rsidRDefault="00CA6845" w:rsidP="00F01A8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45B94C68" w14:textId="77777777" w:rsidR="00CA6845" w:rsidRDefault="00CA6845" w:rsidP="00F01A8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B51270" w14:textId="77777777" w:rsidR="00CA6845" w:rsidRDefault="00CA6845" w:rsidP="00F01A8E">
            <w:pPr>
              <w:rPr>
                <w:sz w:val="16"/>
                <w:szCs w:val="16"/>
              </w:rPr>
            </w:pPr>
          </w:p>
        </w:tc>
      </w:tr>
      <w:tr w:rsidR="00CA6845" w14:paraId="745DB3A4" w14:textId="77777777" w:rsidTr="00F01A8E">
        <w:tc>
          <w:tcPr>
            <w:tcW w:w="879" w:type="dxa"/>
          </w:tcPr>
          <w:p w14:paraId="7737B3D6" w14:textId="77777777" w:rsidR="00CA6845" w:rsidRDefault="00CA6845" w:rsidP="00F01A8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EFB101B" w14:textId="77777777" w:rsidR="00CA6845" w:rsidRDefault="00CA6845" w:rsidP="00F01A8E">
            <w:r>
              <w:rPr>
                <w:sz w:val="16"/>
                <w:szCs w:val="16"/>
              </w:rPr>
              <w:t>5354</w:t>
            </w:r>
          </w:p>
        </w:tc>
        <w:tc>
          <w:tcPr>
            <w:tcW w:w="517" w:type="dxa"/>
          </w:tcPr>
          <w:p w14:paraId="70A59CEB" w14:textId="77777777" w:rsidR="00CA6845" w:rsidRDefault="00CA6845" w:rsidP="00F01A8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C81DDA8" w14:textId="77777777" w:rsidR="00CA6845" w:rsidRDefault="00CA6845" w:rsidP="00F01A8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D213A4B" w14:textId="77777777" w:rsidR="00CA6845" w:rsidRDefault="00CA6845" w:rsidP="00F01A8E">
            <w:r>
              <w:rPr>
                <w:sz w:val="16"/>
                <w:szCs w:val="16"/>
              </w:rPr>
              <w:t>(NR_newRAT-Perf)CR on the correction of band group notations in the accuracy requirements tables R18</w:t>
            </w:r>
          </w:p>
        </w:tc>
        <w:tc>
          <w:tcPr>
            <w:tcW w:w="517" w:type="dxa"/>
          </w:tcPr>
          <w:p w14:paraId="3EC614EE" w14:textId="77777777" w:rsidR="00CA6845" w:rsidRDefault="00CA6845" w:rsidP="00F01A8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1DC574" w14:textId="77777777" w:rsidR="00CA6845" w:rsidRDefault="00CA6845" w:rsidP="00F01A8E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212CC890" w14:textId="77777777" w:rsidR="00CA6845" w:rsidRDefault="00CA6845" w:rsidP="00F01A8E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E16F27C" w14:textId="77777777" w:rsidR="00CA6845" w:rsidRDefault="00CA6845" w:rsidP="00F01A8E">
            <w:r>
              <w:rPr>
                <w:sz w:val="16"/>
                <w:szCs w:val="16"/>
              </w:rPr>
              <w:t>R4-2501281</w:t>
            </w:r>
          </w:p>
        </w:tc>
        <w:tc>
          <w:tcPr>
            <w:tcW w:w="1597" w:type="dxa"/>
          </w:tcPr>
          <w:p w14:paraId="61616566" w14:textId="77777777" w:rsidR="00CA6845" w:rsidRDefault="00CA6845" w:rsidP="00F01A8E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07BD889" w14:textId="77777777" w:rsidR="00CA6845" w:rsidRDefault="00CA6845" w:rsidP="00F01A8E">
            <w:r>
              <w:rPr>
                <w:sz w:val="16"/>
                <w:szCs w:val="16"/>
              </w:rPr>
              <w:t>NR_newRAT-Perf</w:t>
            </w:r>
          </w:p>
        </w:tc>
        <w:tc>
          <w:tcPr>
            <w:tcW w:w="2323" w:type="dxa"/>
          </w:tcPr>
          <w:p w14:paraId="5A2F01D8" w14:textId="77777777" w:rsidR="00CA6845" w:rsidRDefault="00CA6845" w:rsidP="00F01A8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66A1E5" w14:textId="77777777" w:rsidR="00CA6845" w:rsidRDefault="00CA6845" w:rsidP="00F01A8E">
            <w:pPr>
              <w:rPr>
                <w:sz w:val="16"/>
                <w:szCs w:val="16"/>
              </w:rPr>
            </w:pPr>
          </w:p>
        </w:tc>
      </w:tr>
      <w:tr w:rsidR="00CA6845" w14:paraId="7793C9E6" w14:textId="77777777" w:rsidTr="00F01A8E">
        <w:tc>
          <w:tcPr>
            <w:tcW w:w="879" w:type="dxa"/>
          </w:tcPr>
          <w:p w14:paraId="49C19888" w14:textId="77777777" w:rsidR="00CA6845" w:rsidRDefault="00CA6845" w:rsidP="00F01A8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3058049" w14:textId="77777777" w:rsidR="00CA6845" w:rsidRDefault="00CA6845" w:rsidP="00F01A8E">
            <w:r>
              <w:rPr>
                <w:sz w:val="16"/>
                <w:szCs w:val="16"/>
              </w:rPr>
              <w:t>5377</w:t>
            </w:r>
          </w:p>
        </w:tc>
        <w:tc>
          <w:tcPr>
            <w:tcW w:w="517" w:type="dxa"/>
          </w:tcPr>
          <w:p w14:paraId="2517330F" w14:textId="77777777" w:rsidR="00CA6845" w:rsidRDefault="00CA6845" w:rsidP="00F01A8E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060E8551" w14:textId="77777777" w:rsidR="00CA6845" w:rsidRDefault="00CA6845" w:rsidP="00F01A8E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61D371C" w14:textId="77777777" w:rsidR="00CA6845" w:rsidRDefault="00CA6845" w:rsidP="00F01A8E">
            <w:r>
              <w:rPr>
                <w:sz w:val="16"/>
                <w:szCs w:val="16"/>
              </w:rPr>
              <w:t>(NR_pos-Perf)   CR to TS 38.133: Corrections to NR Positioning test cases (Rel 16)</w:t>
            </w:r>
          </w:p>
        </w:tc>
        <w:tc>
          <w:tcPr>
            <w:tcW w:w="517" w:type="dxa"/>
          </w:tcPr>
          <w:p w14:paraId="59D82056" w14:textId="77777777" w:rsidR="00CA6845" w:rsidRDefault="00CA6845" w:rsidP="00F01A8E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5D6420" w14:textId="77777777" w:rsidR="00CA6845" w:rsidRDefault="00CA6845" w:rsidP="00F01A8E">
            <w:r>
              <w:rPr>
                <w:sz w:val="16"/>
                <w:szCs w:val="16"/>
              </w:rPr>
              <w:t>16.22.0</w:t>
            </w:r>
          </w:p>
        </w:tc>
        <w:tc>
          <w:tcPr>
            <w:tcW w:w="758" w:type="dxa"/>
          </w:tcPr>
          <w:p w14:paraId="40D6F425" w14:textId="77777777" w:rsidR="00CA6845" w:rsidRDefault="00CA6845" w:rsidP="00F01A8E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1610516" w14:textId="77777777" w:rsidR="00CA6845" w:rsidRDefault="00CA6845" w:rsidP="00F01A8E">
            <w:r>
              <w:rPr>
                <w:sz w:val="16"/>
                <w:szCs w:val="16"/>
              </w:rPr>
              <w:t>R4-2502691</w:t>
            </w:r>
          </w:p>
        </w:tc>
        <w:tc>
          <w:tcPr>
            <w:tcW w:w="1597" w:type="dxa"/>
          </w:tcPr>
          <w:p w14:paraId="520CE812" w14:textId="77777777" w:rsidR="00CA6845" w:rsidRDefault="00CA6845" w:rsidP="00F01A8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42FD487" w14:textId="77777777" w:rsidR="00CA6845" w:rsidRDefault="00CA6845" w:rsidP="00F01A8E">
            <w:r>
              <w:rPr>
                <w:sz w:val="16"/>
                <w:szCs w:val="16"/>
              </w:rPr>
              <w:t>NR_pos-Perf</w:t>
            </w:r>
          </w:p>
        </w:tc>
        <w:tc>
          <w:tcPr>
            <w:tcW w:w="2323" w:type="dxa"/>
          </w:tcPr>
          <w:p w14:paraId="49F91EA7" w14:textId="77777777" w:rsidR="00CA6845" w:rsidRDefault="00CA6845" w:rsidP="00F01A8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19BDD0" w14:textId="77777777" w:rsidR="00CA6845" w:rsidRDefault="00CA6845" w:rsidP="00F01A8E">
            <w:pPr>
              <w:rPr>
                <w:sz w:val="16"/>
                <w:szCs w:val="16"/>
              </w:rPr>
            </w:pPr>
          </w:p>
        </w:tc>
      </w:tr>
      <w:tr w:rsidR="00CA6845" w14:paraId="63F0023C" w14:textId="77777777" w:rsidTr="00F01A8E">
        <w:tc>
          <w:tcPr>
            <w:tcW w:w="879" w:type="dxa"/>
          </w:tcPr>
          <w:p w14:paraId="7BB567C6" w14:textId="77777777" w:rsidR="00CA6845" w:rsidRDefault="00CA6845" w:rsidP="00F01A8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95B146E" w14:textId="77777777" w:rsidR="00CA6845" w:rsidRDefault="00CA6845" w:rsidP="00F01A8E">
            <w:r>
              <w:rPr>
                <w:sz w:val="16"/>
                <w:szCs w:val="16"/>
              </w:rPr>
              <w:t>5378</w:t>
            </w:r>
          </w:p>
        </w:tc>
        <w:tc>
          <w:tcPr>
            <w:tcW w:w="517" w:type="dxa"/>
          </w:tcPr>
          <w:p w14:paraId="362BC9C1" w14:textId="77777777" w:rsidR="00CA6845" w:rsidRDefault="00CA6845" w:rsidP="00F01A8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E7CC73" w14:textId="77777777" w:rsidR="00CA6845" w:rsidRDefault="00CA6845" w:rsidP="00F01A8E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9B41B9" w14:textId="77777777" w:rsidR="00CA6845" w:rsidRDefault="00CA6845" w:rsidP="00F01A8E">
            <w:r>
              <w:rPr>
                <w:sz w:val="16"/>
                <w:szCs w:val="16"/>
              </w:rPr>
              <w:t>(NR_pos-Perf) CR to TS 38.133: Corrections to NR Positioning test cases (Rel 17)</w:t>
            </w:r>
          </w:p>
        </w:tc>
        <w:tc>
          <w:tcPr>
            <w:tcW w:w="517" w:type="dxa"/>
          </w:tcPr>
          <w:p w14:paraId="02355045" w14:textId="77777777" w:rsidR="00CA6845" w:rsidRDefault="00CA6845" w:rsidP="00F01A8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255167F" w14:textId="77777777" w:rsidR="00CA6845" w:rsidRDefault="00CA6845" w:rsidP="00F01A8E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254CDF28" w14:textId="77777777" w:rsidR="00CA6845" w:rsidRDefault="00CA6845" w:rsidP="00F01A8E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119C3EC" w14:textId="77777777" w:rsidR="00CA6845" w:rsidRDefault="00CA6845" w:rsidP="00F01A8E">
            <w:r>
              <w:rPr>
                <w:sz w:val="16"/>
                <w:szCs w:val="16"/>
              </w:rPr>
              <w:t>R4-2501718</w:t>
            </w:r>
          </w:p>
        </w:tc>
        <w:tc>
          <w:tcPr>
            <w:tcW w:w="1597" w:type="dxa"/>
          </w:tcPr>
          <w:p w14:paraId="247DE5AA" w14:textId="77777777" w:rsidR="00CA6845" w:rsidRDefault="00CA6845" w:rsidP="00F01A8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0CE075B1" w14:textId="77777777" w:rsidR="00CA6845" w:rsidRDefault="00CA6845" w:rsidP="00F01A8E">
            <w:r>
              <w:rPr>
                <w:sz w:val="16"/>
                <w:szCs w:val="16"/>
              </w:rPr>
              <w:t>NR_pos-Perf</w:t>
            </w:r>
          </w:p>
        </w:tc>
        <w:tc>
          <w:tcPr>
            <w:tcW w:w="2323" w:type="dxa"/>
          </w:tcPr>
          <w:p w14:paraId="1A0FACFE" w14:textId="77777777" w:rsidR="00CA6845" w:rsidRDefault="00CA6845" w:rsidP="00F01A8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6C4DC2" w14:textId="77777777" w:rsidR="00CA6845" w:rsidRDefault="00CA6845" w:rsidP="00F01A8E">
            <w:pPr>
              <w:rPr>
                <w:sz w:val="16"/>
                <w:szCs w:val="16"/>
              </w:rPr>
            </w:pPr>
          </w:p>
        </w:tc>
      </w:tr>
      <w:tr w:rsidR="00CA6845" w14:paraId="213D38FC" w14:textId="77777777" w:rsidTr="00F01A8E">
        <w:tc>
          <w:tcPr>
            <w:tcW w:w="879" w:type="dxa"/>
          </w:tcPr>
          <w:p w14:paraId="0992B42E" w14:textId="77777777" w:rsidR="00CA6845" w:rsidRDefault="00CA6845" w:rsidP="00F01A8E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C171044" w14:textId="77777777" w:rsidR="00CA6845" w:rsidRDefault="00CA6845" w:rsidP="00F01A8E">
            <w:r>
              <w:rPr>
                <w:sz w:val="16"/>
                <w:szCs w:val="16"/>
              </w:rPr>
              <w:t>5379</w:t>
            </w:r>
          </w:p>
        </w:tc>
        <w:tc>
          <w:tcPr>
            <w:tcW w:w="517" w:type="dxa"/>
          </w:tcPr>
          <w:p w14:paraId="7BD7EC72" w14:textId="77777777" w:rsidR="00CA6845" w:rsidRDefault="00CA6845" w:rsidP="00F01A8E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96D943" w14:textId="77777777" w:rsidR="00CA6845" w:rsidRDefault="00CA6845" w:rsidP="00F01A8E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7199EF5" w14:textId="77777777" w:rsidR="00CA6845" w:rsidRDefault="00CA6845" w:rsidP="00F01A8E">
            <w:r>
              <w:rPr>
                <w:sz w:val="16"/>
                <w:szCs w:val="16"/>
              </w:rPr>
              <w:t>(NR_pos-Perf) CR to TS 38.133: Corrections to NR Positioning test cases (Rel 18)</w:t>
            </w:r>
          </w:p>
        </w:tc>
        <w:tc>
          <w:tcPr>
            <w:tcW w:w="517" w:type="dxa"/>
          </w:tcPr>
          <w:p w14:paraId="1CF3D8A6" w14:textId="77777777" w:rsidR="00CA6845" w:rsidRDefault="00CA6845" w:rsidP="00F01A8E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1CB2242" w14:textId="77777777" w:rsidR="00CA6845" w:rsidRDefault="00CA6845" w:rsidP="00F01A8E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78EE2287" w14:textId="77777777" w:rsidR="00CA6845" w:rsidRDefault="00CA6845" w:rsidP="00F01A8E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2AF8C1A" w14:textId="77777777" w:rsidR="00CA6845" w:rsidRDefault="00CA6845" w:rsidP="00F01A8E">
            <w:r>
              <w:rPr>
                <w:sz w:val="16"/>
                <w:szCs w:val="16"/>
              </w:rPr>
              <w:t>R4-2501719</w:t>
            </w:r>
          </w:p>
        </w:tc>
        <w:tc>
          <w:tcPr>
            <w:tcW w:w="1597" w:type="dxa"/>
          </w:tcPr>
          <w:p w14:paraId="039EB36A" w14:textId="77777777" w:rsidR="00CA6845" w:rsidRDefault="00CA6845" w:rsidP="00F01A8E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A55A78C" w14:textId="77777777" w:rsidR="00CA6845" w:rsidRDefault="00CA6845" w:rsidP="00F01A8E">
            <w:r>
              <w:rPr>
                <w:sz w:val="16"/>
                <w:szCs w:val="16"/>
              </w:rPr>
              <w:t>NR_pos-Perf</w:t>
            </w:r>
          </w:p>
        </w:tc>
        <w:tc>
          <w:tcPr>
            <w:tcW w:w="2323" w:type="dxa"/>
          </w:tcPr>
          <w:p w14:paraId="43098EFC" w14:textId="77777777" w:rsidR="00CA6845" w:rsidRDefault="00CA6845" w:rsidP="00F01A8E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0BF2D64" w14:textId="77777777" w:rsidR="00CA6845" w:rsidRDefault="00CA6845" w:rsidP="00F01A8E">
            <w:pPr>
              <w:rPr>
                <w:sz w:val="16"/>
                <w:szCs w:val="16"/>
              </w:rPr>
            </w:pPr>
          </w:p>
        </w:tc>
      </w:tr>
    </w:tbl>
    <w:p w14:paraId="44BFE55A" w14:textId="77777777" w:rsidR="00CA6845" w:rsidRDefault="00CA6845" w:rsidP="00CA6845"/>
    <w:p w14:paraId="2B2B8FCB" w14:textId="77777777" w:rsidR="00E144C4" w:rsidRDefault="00E144C4" w:rsidP="00E144C4"/>
    <w:p w14:paraId="40F2DDF3" w14:textId="6860C2E4" w:rsidR="00E144C4" w:rsidRDefault="00743132" w:rsidP="00512C52">
      <w:pPr>
        <w:pStyle w:val="Heading2"/>
        <w:rPr>
          <w:rFonts w:cs="Arial"/>
          <w:noProof/>
        </w:rPr>
      </w:pPr>
      <w:r w:rsidRPr="00743132">
        <w:rPr>
          <w:noProof/>
        </w:rPr>
        <w:t>RP-25058</w:t>
      </w:r>
      <w:r>
        <w:rPr>
          <w:noProof/>
        </w:rPr>
        <w:t>6</w:t>
      </w:r>
    </w:p>
    <w:p w14:paraId="40399030" w14:textId="4C3DEB42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26330F" w:rsidRPr="0026330F">
        <w:rPr>
          <w:rFonts w:ascii="Arial" w:hAnsi="Arial" w:cs="Arial"/>
          <w:b/>
          <w:bCs/>
        </w:rPr>
        <w:t>RAN4 CRs to Maintenance for Closed WIs/SIs for REL-18 and earlier - Batch 9</w:t>
      </w:r>
    </w:p>
    <w:p w14:paraId="7B5D6444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27CFF548" w14:textId="77777777" w:rsidR="004906B3" w:rsidRDefault="004906B3" w:rsidP="004906B3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93D69" w:rsidRPr="004E535C" w14:paraId="1A39BBEE" w14:textId="77777777" w:rsidTr="00E169C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76F9CFB" w14:textId="77777777" w:rsidR="00A93D69" w:rsidRPr="00BF1EB6" w:rsidRDefault="00A93D69" w:rsidP="00E169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E601E8" w14:textId="77777777" w:rsidR="00A93D69" w:rsidRPr="00BF1EB6" w:rsidRDefault="00A93D69" w:rsidP="00E169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5E3E804" w14:textId="77777777" w:rsidR="00A93D69" w:rsidRPr="00BF1EB6" w:rsidRDefault="00A93D69" w:rsidP="00E169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348A6EA" w14:textId="77777777" w:rsidR="00A93D69" w:rsidRPr="00BF1EB6" w:rsidRDefault="00A93D69" w:rsidP="00E169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5382119" w14:textId="77777777" w:rsidR="00A93D69" w:rsidRPr="00BF1EB6" w:rsidRDefault="00A93D69" w:rsidP="00E169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55A7780" w14:textId="77777777" w:rsidR="00A93D69" w:rsidRPr="00BF1EB6" w:rsidRDefault="00A93D69" w:rsidP="00E169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AA744EB" w14:textId="77777777" w:rsidR="00A93D69" w:rsidRPr="00BF1EB6" w:rsidRDefault="00A93D69" w:rsidP="00E169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E0B8F90" w14:textId="77777777" w:rsidR="00A93D69" w:rsidRPr="00BF1EB6" w:rsidRDefault="00A93D69" w:rsidP="00E169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C8F56E3" w14:textId="77777777" w:rsidR="00A93D69" w:rsidRPr="00BF1EB6" w:rsidRDefault="00A93D69" w:rsidP="00E169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2051890" w14:textId="77777777" w:rsidR="00A93D69" w:rsidRPr="00BF1EB6" w:rsidRDefault="00A93D69" w:rsidP="00E169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88BF479" w14:textId="77777777" w:rsidR="00A93D69" w:rsidRPr="00BF1EB6" w:rsidRDefault="00A93D69" w:rsidP="00E169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C2EAD95" w14:textId="77777777" w:rsidR="00A93D69" w:rsidRPr="00BF1EB6" w:rsidRDefault="00A93D69" w:rsidP="00E169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5C60EFD" w14:textId="77777777" w:rsidR="00A93D69" w:rsidRPr="00BF1EB6" w:rsidRDefault="00A93D69" w:rsidP="00E169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93D69" w14:paraId="17604B1A" w14:textId="77777777" w:rsidTr="00E169CF">
        <w:tc>
          <w:tcPr>
            <w:tcW w:w="879" w:type="dxa"/>
          </w:tcPr>
          <w:p w14:paraId="33EB5FE5" w14:textId="77777777" w:rsidR="00A93D69" w:rsidRDefault="00A93D69" w:rsidP="00E169CF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7CAA423" w14:textId="77777777" w:rsidR="00A93D69" w:rsidRDefault="00A93D69" w:rsidP="00E169CF">
            <w:r>
              <w:rPr>
                <w:sz w:val="16"/>
                <w:szCs w:val="16"/>
              </w:rPr>
              <w:t>0709</w:t>
            </w:r>
          </w:p>
        </w:tc>
        <w:tc>
          <w:tcPr>
            <w:tcW w:w="517" w:type="dxa"/>
          </w:tcPr>
          <w:p w14:paraId="6407CBA6" w14:textId="77777777" w:rsidR="00A93D69" w:rsidRDefault="00A93D69" w:rsidP="00E169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A1C7F97" w14:textId="77777777" w:rsidR="00A93D69" w:rsidRDefault="00A93D69" w:rsidP="00E169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25786FE" w14:textId="77777777" w:rsidR="00A93D69" w:rsidRDefault="00A93D69" w:rsidP="00E169CF">
            <w:r>
              <w:rPr>
                <w:sz w:val="16"/>
                <w:szCs w:val="16"/>
              </w:rPr>
              <w:t>(NR_perf_enh-Perf) CR to CQI-PMI-RI Delay in 6.2A.3.1.1 Test1</w:t>
            </w:r>
          </w:p>
        </w:tc>
        <w:tc>
          <w:tcPr>
            <w:tcW w:w="517" w:type="dxa"/>
          </w:tcPr>
          <w:p w14:paraId="02E28E87" w14:textId="77777777" w:rsidR="00A93D69" w:rsidRDefault="00A93D69" w:rsidP="00E169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8272C3" w14:textId="77777777" w:rsidR="00A93D69" w:rsidRDefault="00A93D69" w:rsidP="00E169CF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4F7972A4" w14:textId="77777777" w:rsidR="00A93D69" w:rsidRDefault="00A93D69" w:rsidP="00E169CF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12FD938" w14:textId="77777777" w:rsidR="00A93D69" w:rsidRDefault="00A93D69" w:rsidP="00E169CF">
            <w:r>
              <w:rPr>
                <w:sz w:val="16"/>
                <w:szCs w:val="16"/>
              </w:rPr>
              <w:t>R4-2502326</w:t>
            </w:r>
          </w:p>
        </w:tc>
        <w:tc>
          <w:tcPr>
            <w:tcW w:w="1597" w:type="dxa"/>
          </w:tcPr>
          <w:p w14:paraId="23ACF271" w14:textId="77777777" w:rsidR="00A93D69" w:rsidRDefault="00A93D69" w:rsidP="00E169CF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3CDD9C43" w14:textId="77777777" w:rsidR="00A93D69" w:rsidRDefault="00A93D69" w:rsidP="00E169CF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1CC0990F" w14:textId="77777777" w:rsidR="00A93D69" w:rsidRDefault="00A93D69" w:rsidP="00E169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BCA706" w14:textId="77777777" w:rsidR="00A93D69" w:rsidRDefault="00A93D69" w:rsidP="00E169CF">
            <w:pPr>
              <w:rPr>
                <w:sz w:val="16"/>
                <w:szCs w:val="16"/>
              </w:rPr>
            </w:pPr>
          </w:p>
        </w:tc>
      </w:tr>
      <w:tr w:rsidR="00A93D69" w14:paraId="3EC6BAF5" w14:textId="77777777" w:rsidTr="00E169CF">
        <w:tc>
          <w:tcPr>
            <w:tcW w:w="879" w:type="dxa"/>
          </w:tcPr>
          <w:p w14:paraId="642DE794" w14:textId="77777777" w:rsidR="00A93D69" w:rsidRDefault="00A93D69" w:rsidP="00E169CF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501A0F60" w14:textId="77777777" w:rsidR="00A93D69" w:rsidRDefault="00A93D69" w:rsidP="00E169CF">
            <w:r>
              <w:rPr>
                <w:sz w:val="16"/>
                <w:szCs w:val="16"/>
              </w:rPr>
              <w:t>0710</w:t>
            </w:r>
          </w:p>
        </w:tc>
        <w:tc>
          <w:tcPr>
            <w:tcW w:w="517" w:type="dxa"/>
          </w:tcPr>
          <w:p w14:paraId="12CCC453" w14:textId="77777777" w:rsidR="00A93D69" w:rsidRDefault="00A93D69" w:rsidP="00E169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944D96" w14:textId="77777777" w:rsidR="00A93D69" w:rsidRDefault="00A93D69" w:rsidP="00E169C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8715E7D" w14:textId="77777777" w:rsidR="00A93D69" w:rsidRDefault="00A93D69" w:rsidP="00E169CF">
            <w:r>
              <w:rPr>
                <w:sz w:val="16"/>
                <w:szCs w:val="16"/>
              </w:rPr>
              <w:t>(NR_perf_enh-Perf) CR to CQI-PMI-RI Delay in 6.2A.3.1.1 Test1</w:t>
            </w:r>
          </w:p>
        </w:tc>
        <w:tc>
          <w:tcPr>
            <w:tcW w:w="517" w:type="dxa"/>
          </w:tcPr>
          <w:p w14:paraId="1042C9F0" w14:textId="77777777" w:rsidR="00A93D69" w:rsidRDefault="00A93D69" w:rsidP="00E169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D49BE92" w14:textId="77777777" w:rsidR="00A93D69" w:rsidRDefault="00A93D69" w:rsidP="00E169CF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4120E4B2" w14:textId="77777777" w:rsidR="00A93D69" w:rsidRDefault="00A93D69" w:rsidP="00E169CF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5F24BAB" w14:textId="77777777" w:rsidR="00A93D69" w:rsidRDefault="00A93D69" w:rsidP="00E169CF">
            <w:r>
              <w:rPr>
                <w:sz w:val="16"/>
                <w:szCs w:val="16"/>
              </w:rPr>
              <w:t>R4-2500164</w:t>
            </w:r>
          </w:p>
        </w:tc>
        <w:tc>
          <w:tcPr>
            <w:tcW w:w="1597" w:type="dxa"/>
          </w:tcPr>
          <w:p w14:paraId="5B4DB224" w14:textId="77777777" w:rsidR="00A93D69" w:rsidRDefault="00A93D69" w:rsidP="00E169CF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4EB7F2CF" w14:textId="77777777" w:rsidR="00A93D69" w:rsidRDefault="00A93D69" w:rsidP="00E169CF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01EABFFA" w14:textId="77777777" w:rsidR="00A93D69" w:rsidRDefault="00A93D69" w:rsidP="00E169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D385F4" w14:textId="77777777" w:rsidR="00A93D69" w:rsidRDefault="00A93D69" w:rsidP="00E169CF">
            <w:pPr>
              <w:rPr>
                <w:sz w:val="16"/>
                <w:szCs w:val="16"/>
              </w:rPr>
            </w:pPr>
          </w:p>
        </w:tc>
      </w:tr>
      <w:tr w:rsidR="00A93D69" w14:paraId="53FDF299" w14:textId="77777777" w:rsidTr="00E169CF">
        <w:tc>
          <w:tcPr>
            <w:tcW w:w="879" w:type="dxa"/>
          </w:tcPr>
          <w:p w14:paraId="68FF2743" w14:textId="77777777" w:rsidR="00A93D69" w:rsidRDefault="00A93D69" w:rsidP="00E169CF">
            <w:r>
              <w:rPr>
                <w:sz w:val="16"/>
                <w:szCs w:val="16"/>
              </w:rPr>
              <w:lastRenderedPageBreak/>
              <w:t>38.101-4</w:t>
            </w:r>
          </w:p>
        </w:tc>
        <w:tc>
          <w:tcPr>
            <w:tcW w:w="637" w:type="dxa"/>
          </w:tcPr>
          <w:p w14:paraId="1F922283" w14:textId="77777777" w:rsidR="00A93D69" w:rsidRDefault="00A93D69" w:rsidP="00E169CF">
            <w:r>
              <w:rPr>
                <w:sz w:val="16"/>
                <w:szCs w:val="16"/>
              </w:rPr>
              <w:t>0711</w:t>
            </w:r>
          </w:p>
        </w:tc>
        <w:tc>
          <w:tcPr>
            <w:tcW w:w="517" w:type="dxa"/>
          </w:tcPr>
          <w:p w14:paraId="4442C804" w14:textId="77777777" w:rsidR="00A93D69" w:rsidRDefault="00A93D69" w:rsidP="00E169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0025C8" w14:textId="77777777" w:rsidR="00A93D69" w:rsidRDefault="00A93D69" w:rsidP="00E169C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B64BD1" w14:textId="77777777" w:rsidR="00A93D69" w:rsidRDefault="00A93D69" w:rsidP="00E169CF">
            <w:r>
              <w:rPr>
                <w:sz w:val="16"/>
                <w:szCs w:val="16"/>
              </w:rPr>
              <w:t>(NR_perf_enh-Perf) CR to CQI-PMI-RI Delay in 6.2A.3.1.1 Test1</w:t>
            </w:r>
          </w:p>
        </w:tc>
        <w:tc>
          <w:tcPr>
            <w:tcW w:w="517" w:type="dxa"/>
          </w:tcPr>
          <w:p w14:paraId="25874275" w14:textId="77777777" w:rsidR="00A93D69" w:rsidRDefault="00A93D69" w:rsidP="00E169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10D3874" w14:textId="77777777" w:rsidR="00A93D69" w:rsidRDefault="00A93D69" w:rsidP="00E169CF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033B8B97" w14:textId="77777777" w:rsidR="00A93D69" w:rsidRDefault="00A93D69" w:rsidP="00E169CF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E66E458" w14:textId="77777777" w:rsidR="00A93D69" w:rsidRDefault="00A93D69" w:rsidP="00E169CF">
            <w:r>
              <w:rPr>
                <w:sz w:val="16"/>
                <w:szCs w:val="16"/>
              </w:rPr>
              <w:t>R4-2500165</w:t>
            </w:r>
          </w:p>
        </w:tc>
        <w:tc>
          <w:tcPr>
            <w:tcW w:w="1597" w:type="dxa"/>
          </w:tcPr>
          <w:p w14:paraId="6C52B832" w14:textId="77777777" w:rsidR="00A93D69" w:rsidRDefault="00A93D69" w:rsidP="00E169CF">
            <w:r>
              <w:rPr>
                <w:sz w:val="16"/>
                <w:szCs w:val="16"/>
              </w:rPr>
              <w:t>Anritsu Corporation</w:t>
            </w:r>
          </w:p>
        </w:tc>
        <w:tc>
          <w:tcPr>
            <w:tcW w:w="1122" w:type="dxa"/>
          </w:tcPr>
          <w:p w14:paraId="3C7137CC" w14:textId="77777777" w:rsidR="00A93D69" w:rsidRDefault="00A93D69" w:rsidP="00E169CF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5E765AA9" w14:textId="77777777" w:rsidR="00A93D69" w:rsidRDefault="00A93D69" w:rsidP="00E169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80DF28" w14:textId="77777777" w:rsidR="00A93D69" w:rsidRDefault="00A93D69" w:rsidP="00E169CF">
            <w:pPr>
              <w:rPr>
                <w:sz w:val="16"/>
                <w:szCs w:val="16"/>
              </w:rPr>
            </w:pPr>
          </w:p>
        </w:tc>
      </w:tr>
      <w:tr w:rsidR="00A93D69" w14:paraId="17E34FEB" w14:textId="77777777" w:rsidTr="00E169CF">
        <w:tc>
          <w:tcPr>
            <w:tcW w:w="879" w:type="dxa"/>
          </w:tcPr>
          <w:p w14:paraId="5050B52B" w14:textId="77777777" w:rsidR="00A93D69" w:rsidRDefault="00A93D69" w:rsidP="00E169CF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43430771" w14:textId="77777777" w:rsidR="00A93D69" w:rsidRDefault="00A93D69" w:rsidP="00E169CF">
            <w:r>
              <w:rPr>
                <w:sz w:val="16"/>
                <w:szCs w:val="16"/>
              </w:rPr>
              <w:t>0713</w:t>
            </w:r>
          </w:p>
        </w:tc>
        <w:tc>
          <w:tcPr>
            <w:tcW w:w="517" w:type="dxa"/>
          </w:tcPr>
          <w:p w14:paraId="7D814533" w14:textId="77777777" w:rsidR="00A93D69" w:rsidRDefault="00A93D69" w:rsidP="00E169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48BCD9" w14:textId="77777777" w:rsidR="00A93D69" w:rsidRDefault="00A93D69" w:rsidP="00E169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881AC77" w14:textId="77777777" w:rsidR="00A93D69" w:rsidRDefault="00A93D69" w:rsidP="00E169CF">
            <w:r>
              <w:rPr>
                <w:sz w:val="16"/>
                <w:szCs w:val="16"/>
              </w:rPr>
              <w:t>(NR_perf_enh-Perf) CR to 38.101-4 for PT-RS config-R16</w:t>
            </w:r>
          </w:p>
        </w:tc>
        <w:tc>
          <w:tcPr>
            <w:tcW w:w="517" w:type="dxa"/>
          </w:tcPr>
          <w:p w14:paraId="21C2570E" w14:textId="77777777" w:rsidR="00A93D69" w:rsidRDefault="00A93D69" w:rsidP="00E169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927773" w14:textId="77777777" w:rsidR="00A93D69" w:rsidRDefault="00A93D69" w:rsidP="00E169CF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08FD3592" w14:textId="77777777" w:rsidR="00A93D69" w:rsidRDefault="00A93D69" w:rsidP="00E169CF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4FCDDC1" w14:textId="77777777" w:rsidR="00A93D69" w:rsidRDefault="00A93D69" w:rsidP="00E169CF">
            <w:r>
              <w:rPr>
                <w:sz w:val="16"/>
                <w:szCs w:val="16"/>
              </w:rPr>
              <w:t>R4-2500258</w:t>
            </w:r>
          </w:p>
        </w:tc>
        <w:tc>
          <w:tcPr>
            <w:tcW w:w="1597" w:type="dxa"/>
          </w:tcPr>
          <w:p w14:paraId="23D42C67" w14:textId="77777777" w:rsidR="00A93D69" w:rsidRDefault="00A93D69" w:rsidP="00E169C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DB8257D" w14:textId="77777777" w:rsidR="00A93D69" w:rsidRDefault="00A93D69" w:rsidP="00E169CF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3C82FD7C" w14:textId="77777777" w:rsidR="00A93D69" w:rsidRDefault="00A93D69" w:rsidP="00E169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843460F" w14:textId="77777777" w:rsidR="00A93D69" w:rsidRDefault="00A93D69" w:rsidP="00E169CF">
            <w:pPr>
              <w:rPr>
                <w:sz w:val="16"/>
                <w:szCs w:val="16"/>
              </w:rPr>
            </w:pPr>
          </w:p>
        </w:tc>
      </w:tr>
      <w:tr w:rsidR="00A93D69" w14:paraId="5F1835DF" w14:textId="77777777" w:rsidTr="00E169CF">
        <w:tc>
          <w:tcPr>
            <w:tcW w:w="879" w:type="dxa"/>
          </w:tcPr>
          <w:p w14:paraId="067DB321" w14:textId="77777777" w:rsidR="00A93D69" w:rsidRDefault="00A93D69" w:rsidP="00E169CF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1F4DBAC7" w14:textId="77777777" w:rsidR="00A93D69" w:rsidRDefault="00A93D69" w:rsidP="00E169CF">
            <w:r>
              <w:rPr>
                <w:sz w:val="16"/>
                <w:szCs w:val="16"/>
              </w:rPr>
              <w:t>0714</w:t>
            </w:r>
          </w:p>
        </w:tc>
        <w:tc>
          <w:tcPr>
            <w:tcW w:w="517" w:type="dxa"/>
          </w:tcPr>
          <w:p w14:paraId="04032A34" w14:textId="77777777" w:rsidR="00A93D69" w:rsidRDefault="00A93D69" w:rsidP="00E169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76D26E" w14:textId="77777777" w:rsidR="00A93D69" w:rsidRDefault="00A93D69" w:rsidP="00E169C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17368A7" w14:textId="77777777" w:rsidR="00A93D69" w:rsidRDefault="00A93D69" w:rsidP="00E169CF">
            <w:r>
              <w:rPr>
                <w:sz w:val="16"/>
                <w:szCs w:val="16"/>
              </w:rPr>
              <w:t>(NR_perf_enh-Perf) CR to 38.101-4 for PT-RS config-R17</w:t>
            </w:r>
          </w:p>
        </w:tc>
        <w:tc>
          <w:tcPr>
            <w:tcW w:w="517" w:type="dxa"/>
          </w:tcPr>
          <w:p w14:paraId="5382AC54" w14:textId="77777777" w:rsidR="00A93D69" w:rsidRDefault="00A93D69" w:rsidP="00E169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719EE4D" w14:textId="77777777" w:rsidR="00A93D69" w:rsidRDefault="00A93D69" w:rsidP="00E169CF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18D7ED5F" w14:textId="77777777" w:rsidR="00A93D69" w:rsidRDefault="00A93D69" w:rsidP="00E169CF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EBA107B" w14:textId="77777777" w:rsidR="00A93D69" w:rsidRDefault="00A93D69" w:rsidP="00E169CF">
            <w:r>
              <w:rPr>
                <w:sz w:val="16"/>
                <w:szCs w:val="16"/>
              </w:rPr>
              <w:t>R4-2500259</w:t>
            </w:r>
          </w:p>
        </w:tc>
        <w:tc>
          <w:tcPr>
            <w:tcW w:w="1597" w:type="dxa"/>
          </w:tcPr>
          <w:p w14:paraId="331716A7" w14:textId="77777777" w:rsidR="00A93D69" w:rsidRDefault="00A93D69" w:rsidP="00E169C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7CCC196" w14:textId="77777777" w:rsidR="00A93D69" w:rsidRDefault="00A93D69" w:rsidP="00E169CF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252B64D2" w14:textId="77777777" w:rsidR="00A93D69" w:rsidRDefault="00A93D69" w:rsidP="00E169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CC79127" w14:textId="77777777" w:rsidR="00A93D69" w:rsidRDefault="00A93D69" w:rsidP="00E169CF">
            <w:pPr>
              <w:rPr>
                <w:sz w:val="16"/>
                <w:szCs w:val="16"/>
              </w:rPr>
            </w:pPr>
          </w:p>
        </w:tc>
      </w:tr>
      <w:tr w:rsidR="00A93D69" w14:paraId="3E6F3991" w14:textId="77777777" w:rsidTr="00E169CF">
        <w:tc>
          <w:tcPr>
            <w:tcW w:w="879" w:type="dxa"/>
          </w:tcPr>
          <w:p w14:paraId="3ED78866" w14:textId="77777777" w:rsidR="00A93D69" w:rsidRDefault="00A93D69" w:rsidP="00E169CF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D988978" w14:textId="77777777" w:rsidR="00A93D69" w:rsidRDefault="00A93D69" w:rsidP="00E169CF">
            <w:r>
              <w:rPr>
                <w:sz w:val="16"/>
                <w:szCs w:val="16"/>
              </w:rPr>
              <w:t>0715</w:t>
            </w:r>
          </w:p>
        </w:tc>
        <w:tc>
          <w:tcPr>
            <w:tcW w:w="517" w:type="dxa"/>
          </w:tcPr>
          <w:p w14:paraId="0FDEA753" w14:textId="77777777" w:rsidR="00A93D69" w:rsidRDefault="00A93D69" w:rsidP="00E169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C5CFD3" w14:textId="77777777" w:rsidR="00A93D69" w:rsidRDefault="00A93D69" w:rsidP="00E169C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EC2C618" w14:textId="77777777" w:rsidR="00A93D69" w:rsidRDefault="00A93D69" w:rsidP="00E169CF">
            <w:r>
              <w:rPr>
                <w:sz w:val="16"/>
                <w:szCs w:val="16"/>
              </w:rPr>
              <w:t>(NR_perf_enh-Perf) CR to 38.101-4 for PT-RS config-R18</w:t>
            </w:r>
          </w:p>
        </w:tc>
        <w:tc>
          <w:tcPr>
            <w:tcW w:w="517" w:type="dxa"/>
          </w:tcPr>
          <w:p w14:paraId="313644B0" w14:textId="77777777" w:rsidR="00A93D69" w:rsidRDefault="00A93D69" w:rsidP="00E169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9F5CFBC" w14:textId="77777777" w:rsidR="00A93D69" w:rsidRDefault="00A93D69" w:rsidP="00E169CF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62F10D3" w14:textId="77777777" w:rsidR="00A93D69" w:rsidRDefault="00A93D69" w:rsidP="00E169CF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6A54AF7" w14:textId="77777777" w:rsidR="00A93D69" w:rsidRDefault="00A93D69" w:rsidP="00E169CF">
            <w:r>
              <w:rPr>
                <w:sz w:val="16"/>
                <w:szCs w:val="16"/>
              </w:rPr>
              <w:t>R4-2500260</w:t>
            </w:r>
          </w:p>
        </w:tc>
        <w:tc>
          <w:tcPr>
            <w:tcW w:w="1597" w:type="dxa"/>
          </w:tcPr>
          <w:p w14:paraId="4E39B72D" w14:textId="77777777" w:rsidR="00A93D69" w:rsidRDefault="00A93D69" w:rsidP="00E169CF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17352433" w14:textId="77777777" w:rsidR="00A93D69" w:rsidRDefault="00A93D69" w:rsidP="00E169CF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6CBA6CC0" w14:textId="77777777" w:rsidR="00A93D69" w:rsidRDefault="00A93D69" w:rsidP="00E169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EAF2BE" w14:textId="77777777" w:rsidR="00A93D69" w:rsidRDefault="00A93D69" w:rsidP="00E169CF">
            <w:pPr>
              <w:rPr>
                <w:sz w:val="16"/>
                <w:szCs w:val="16"/>
              </w:rPr>
            </w:pPr>
          </w:p>
        </w:tc>
      </w:tr>
      <w:tr w:rsidR="00A93D69" w14:paraId="34A2E481" w14:textId="77777777" w:rsidTr="00E169CF">
        <w:tc>
          <w:tcPr>
            <w:tcW w:w="879" w:type="dxa"/>
          </w:tcPr>
          <w:p w14:paraId="4C0041A6" w14:textId="77777777" w:rsidR="00A93D69" w:rsidRDefault="00A93D69" w:rsidP="00E169CF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40E34C34" w14:textId="77777777" w:rsidR="00A93D69" w:rsidRDefault="00A93D69" w:rsidP="00E169CF">
            <w:r>
              <w:rPr>
                <w:sz w:val="16"/>
                <w:szCs w:val="16"/>
              </w:rPr>
              <w:t>0745</w:t>
            </w:r>
          </w:p>
        </w:tc>
        <w:tc>
          <w:tcPr>
            <w:tcW w:w="517" w:type="dxa"/>
          </w:tcPr>
          <w:p w14:paraId="6AEF4AFE" w14:textId="77777777" w:rsidR="00A93D69" w:rsidRDefault="00A93D69" w:rsidP="00E169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91CE5E2" w14:textId="77777777" w:rsidR="00A93D69" w:rsidRDefault="00A93D69" w:rsidP="00E169CF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4AC19CB" w14:textId="77777777" w:rsidR="00A93D69" w:rsidRDefault="00A93D69" w:rsidP="00E169CF">
            <w:r>
              <w:rPr>
                <w:sz w:val="16"/>
                <w:szCs w:val="16"/>
              </w:rPr>
              <w:t>(NR_perf_enh-Perf) CR on UE CSI requirements</w:t>
            </w:r>
          </w:p>
        </w:tc>
        <w:tc>
          <w:tcPr>
            <w:tcW w:w="517" w:type="dxa"/>
          </w:tcPr>
          <w:p w14:paraId="396662FA" w14:textId="77777777" w:rsidR="00A93D69" w:rsidRDefault="00A93D69" w:rsidP="00E169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7EFEFAE" w14:textId="77777777" w:rsidR="00A93D69" w:rsidRDefault="00A93D69" w:rsidP="00E169CF">
            <w:r>
              <w:rPr>
                <w:sz w:val="16"/>
                <w:szCs w:val="16"/>
              </w:rPr>
              <w:t>16.19.0</w:t>
            </w:r>
          </w:p>
        </w:tc>
        <w:tc>
          <w:tcPr>
            <w:tcW w:w="758" w:type="dxa"/>
          </w:tcPr>
          <w:p w14:paraId="3ACABE67" w14:textId="77777777" w:rsidR="00A93D69" w:rsidRDefault="00A93D69" w:rsidP="00E169CF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EF7473E" w14:textId="77777777" w:rsidR="00A93D69" w:rsidRDefault="00A93D69" w:rsidP="00E169CF">
            <w:r>
              <w:rPr>
                <w:sz w:val="16"/>
                <w:szCs w:val="16"/>
              </w:rPr>
              <w:t>R4-2502327</w:t>
            </w:r>
          </w:p>
        </w:tc>
        <w:tc>
          <w:tcPr>
            <w:tcW w:w="1597" w:type="dxa"/>
          </w:tcPr>
          <w:p w14:paraId="3F74D67D" w14:textId="77777777" w:rsidR="00A93D69" w:rsidRDefault="00A93D69" w:rsidP="00E169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0553F66" w14:textId="77777777" w:rsidR="00A93D69" w:rsidRDefault="00A93D69" w:rsidP="00E169CF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616DD231" w14:textId="77777777" w:rsidR="00A93D69" w:rsidRDefault="00A93D69" w:rsidP="00E169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258D19" w14:textId="77777777" w:rsidR="00A93D69" w:rsidRDefault="00A93D69" w:rsidP="00E169CF">
            <w:pPr>
              <w:rPr>
                <w:sz w:val="16"/>
                <w:szCs w:val="16"/>
              </w:rPr>
            </w:pPr>
          </w:p>
        </w:tc>
      </w:tr>
      <w:tr w:rsidR="00A93D69" w14:paraId="14EB66D5" w14:textId="77777777" w:rsidTr="00E169CF">
        <w:tc>
          <w:tcPr>
            <w:tcW w:w="879" w:type="dxa"/>
          </w:tcPr>
          <w:p w14:paraId="6824FC55" w14:textId="77777777" w:rsidR="00A93D69" w:rsidRDefault="00A93D69" w:rsidP="00E169CF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DF1300D" w14:textId="77777777" w:rsidR="00A93D69" w:rsidRDefault="00A93D69" w:rsidP="00E169CF">
            <w:r>
              <w:rPr>
                <w:sz w:val="16"/>
                <w:szCs w:val="16"/>
              </w:rPr>
              <w:t>0746</w:t>
            </w:r>
          </w:p>
        </w:tc>
        <w:tc>
          <w:tcPr>
            <w:tcW w:w="517" w:type="dxa"/>
          </w:tcPr>
          <w:p w14:paraId="58CD677F" w14:textId="77777777" w:rsidR="00A93D69" w:rsidRDefault="00A93D69" w:rsidP="00E169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0847E1" w14:textId="77777777" w:rsidR="00A93D69" w:rsidRDefault="00A93D69" w:rsidP="00E169C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7BA6D49" w14:textId="77777777" w:rsidR="00A93D69" w:rsidRDefault="00A93D69" w:rsidP="00E169CF">
            <w:r>
              <w:rPr>
                <w:sz w:val="16"/>
                <w:szCs w:val="16"/>
              </w:rPr>
              <w:t>(NR_perf_enh-Perf) CR on UE CSI requirements</w:t>
            </w:r>
          </w:p>
        </w:tc>
        <w:tc>
          <w:tcPr>
            <w:tcW w:w="517" w:type="dxa"/>
          </w:tcPr>
          <w:p w14:paraId="75FF6E98" w14:textId="77777777" w:rsidR="00A93D69" w:rsidRDefault="00A93D69" w:rsidP="00E169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342BEB1" w14:textId="77777777" w:rsidR="00A93D69" w:rsidRDefault="00A93D69" w:rsidP="00E169CF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129A87B6" w14:textId="77777777" w:rsidR="00A93D69" w:rsidRDefault="00A93D69" w:rsidP="00E169CF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D550AD0" w14:textId="77777777" w:rsidR="00A93D69" w:rsidRDefault="00A93D69" w:rsidP="00E169CF">
            <w:r>
              <w:rPr>
                <w:sz w:val="16"/>
                <w:szCs w:val="16"/>
              </w:rPr>
              <w:t>R4-2501539</w:t>
            </w:r>
          </w:p>
        </w:tc>
        <w:tc>
          <w:tcPr>
            <w:tcW w:w="1597" w:type="dxa"/>
          </w:tcPr>
          <w:p w14:paraId="528CA228" w14:textId="77777777" w:rsidR="00A93D69" w:rsidRDefault="00A93D69" w:rsidP="00E169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835B524" w14:textId="77777777" w:rsidR="00A93D69" w:rsidRDefault="00A93D69" w:rsidP="00E169CF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3F731366" w14:textId="77777777" w:rsidR="00A93D69" w:rsidRDefault="00A93D69" w:rsidP="00E169CF">
            <w:r>
              <w:rPr>
                <w:sz w:val="16"/>
                <w:szCs w:val="16"/>
              </w:rPr>
              <w:t>6.3.2.1.3, 6.3.2.1.4, 6.3.2.1.5, 6.3.2.2.3, 6.3.2.2.4, 6.3.2.2.5, 6.3.3.1.3, 6.3.3.1.4, 6.3.3.1.5, 6.3.3.2.3, 6.3.3.2.4, 6.3.3.2.5</w:t>
            </w:r>
          </w:p>
        </w:tc>
        <w:tc>
          <w:tcPr>
            <w:tcW w:w="998" w:type="dxa"/>
          </w:tcPr>
          <w:p w14:paraId="3CBC0A7E" w14:textId="77777777" w:rsidR="00A93D69" w:rsidRDefault="00A93D69" w:rsidP="00E169CF">
            <w:r>
              <w:rPr>
                <w:sz w:val="16"/>
                <w:szCs w:val="16"/>
              </w:rPr>
              <w:t xml:space="preserve">TS/TR ... CR ... ; TS 38.521-4; TS/TR ... CR ... </w:t>
            </w:r>
          </w:p>
        </w:tc>
      </w:tr>
      <w:tr w:rsidR="00A93D69" w14:paraId="0B269407" w14:textId="77777777" w:rsidTr="00E169CF">
        <w:tc>
          <w:tcPr>
            <w:tcW w:w="879" w:type="dxa"/>
          </w:tcPr>
          <w:p w14:paraId="25D4B1CD" w14:textId="77777777" w:rsidR="00A93D69" w:rsidRDefault="00A93D69" w:rsidP="00E169CF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BB5D6B1" w14:textId="77777777" w:rsidR="00A93D69" w:rsidRDefault="00A93D69" w:rsidP="00E169CF">
            <w:r>
              <w:rPr>
                <w:sz w:val="16"/>
                <w:szCs w:val="16"/>
              </w:rPr>
              <w:t>0747</w:t>
            </w:r>
          </w:p>
        </w:tc>
        <w:tc>
          <w:tcPr>
            <w:tcW w:w="517" w:type="dxa"/>
          </w:tcPr>
          <w:p w14:paraId="39FA409C" w14:textId="77777777" w:rsidR="00A93D69" w:rsidRDefault="00A93D69" w:rsidP="00E169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8D6156" w14:textId="77777777" w:rsidR="00A93D69" w:rsidRDefault="00A93D69" w:rsidP="00E169C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ADBF0B7" w14:textId="77777777" w:rsidR="00A93D69" w:rsidRDefault="00A93D69" w:rsidP="00E169CF">
            <w:r>
              <w:rPr>
                <w:sz w:val="16"/>
                <w:szCs w:val="16"/>
              </w:rPr>
              <w:t>(NR_perf_enh-Perf) CR on UE CSI requirements</w:t>
            </w:r>
          </w:p>
        </w:tc>
        <w:tc>
          <w:tcPr>
            <w:tcW w:w="517" w:type="dxa"/>
          </w:tcPr>
          <w:p w14:paraId="42AE7977" w14:textId="77777777" w:rsidR="00A93D69" w:rsidRDefault="00A93D69" w:rsidP="00E169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A76B408" w14:textId="77777777" w:rsidR="00A93D69" w:rsidRDefault="00A93D69" w:rsidP="00E169CF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76E55CA9" w14:textId="77777777" w:rsidR="00A93D69" w:rsidRDefault="00A93D69" w:rsidP="00E169CF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820C3B7" w14:textId="77777777" w:rsidR="00A93D69" w:rsidRDefault="00A93D69" w:rsidP="00E169CF">
            <w:r>
              <w:rPr>
                <w:sz w:val="16"/>
                <w:szCs w:val="16"/>
              </w:rPr>
              <w:t>R4-2501540</w:t>
            </w:r>
          </w:p>
        </w:tc>
        <w:tc>
          <w:tcPr>
            <w:tcW w:w="1597" w:type="dxa"/>
          </w:tcPr>
          <w:p w14:paraId="7C013B4A" w14:textId="77777777" w:rsidR="00A93D69" w:rsidRDefault="00A93D69" w:rsidP="00E169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64C70BB" w14:textId="77777777" w:rsidR="00A93D69" w:rsidRDefault="00A93D69" w:rsidP="00E169CF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4D8D90AC" w14:textId="77777777" w:rsidR="00A93D69" w:rsidRDefault="00A93D69" w:rsidP="00E169CF">
            <w:r>
              <w:rPr>
                <w:sz w:val="16"/>
                <w:szCs w:val="16"/>
              </w:rPr>
              <w:t>6.3.2.1.3, 6.3.2.1.4, 6.3.2.1.5, 6.3.2.2.3, 6.3.2.2.4, 6.3.2.2.5, 6.3.3.1.3, 6.3.3.1.4, 6.3.3.1.5, 6.3.3.2.3, 6.3.3.2.4, 6.3.3.2.5</w:t>
            </w:r>
          </w:p>
        </w:tc>
        <w:tc>
          <w:tcPr>
            <w:tcW w:w="998" w:type="dxa"/>
          </w:tcPr>
          <w:p w14:paraId="4AF3EF0D" w14:textId="77777777" w:rsidR="00A93D69" w:rsidRDefault="00A93D69" w:rsidP="00E169CF">
            <w:r>
              <w:rPr>
                <w:sz w:val="16"/>
                <w:szCs w:val="16"/>
              </w:rPr>
              <w:t xml:space="preserve">TS/TR ... CR ... ; TS 38.521-4; TS/TR ... CR ... </w:t>
            </w:r>
          </w:p>
        </w:tc>
      </w:tr>
      <w:tr w:rsidR="00A93D69" w14:paraId="3AAF1EEB" w14:textId="77777777" w:rsidTr="00E169CF">
        <w:tc>
          <w:tcPr>
            <w:tcW w:w="879" w:type="dxa"/>
          </w:tcPr>
          <w:p w14:paraId="62097CE6" w14:textId="77777777" w:rsidR="00A93D69" w:rsidRDefault="00A93D69" w:rsidP="00E169CF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210971C7" w14:textId="77777777" w:rsidR="00A93D69" w:rsidRDefault="00A93D69" w:rsidP="00E169CF">
            <w:r>
              <w:rPr>
                <w:sz w:val="16"/>
                <w:szCs w:val="16"/>
              </w:rPr>
              <w:t>0756</w:t>
            </w:r>
          </w:p>
        </w:tc>
        <w:tc>
          <w:tcPr>
            <w:tcW w:w="517" w:type="dxa"/>
          </w:tcPr>
          <w:p w14:paraId="025E9A31" w14:textId="77777777" w:rsidR="00A93D69" w:rsidRDefault="00A93D69" w:rsidP="00E169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24DF470" w14:textId="77777777" w:rsidR="00A93D69" w:rsidRDefault="00A93D69" w:rsidP="00E169CF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3A72DBB" w14:textId="77777777" w:rsidR="00A93D69" w:rsidRDefault="00A93D69" w:rsidP="00E169CF">
            <w:r>
              <w:rPr>
                <w:sz w:val="16"/>
                <w:szCs w:val="16"/>
              </w:rPr>
              <w:t>(NR_perf_enh-Perf) CR on UE CA demodulation requirements</w:t>
            </w:r>
          </w:p>
        </w:tc>
        <w:tc>
          <w:tcPr>
            <w:tcW w:w="517" w:type="dxa"/>
          </w:tcPr>
          <w:p w14:paraId="3F921C85" w14:textId="77777777" w:rsidR="00A93D69" w:rsidRDefault="00A93D69" w:rsidP="00E169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35CF85D" w14:textId="77777777" w:rsidR="00A93D69" w:rsidRDefault="00A93D69" w:rsidP="00E169CF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00B0F6E8" w14:textId="77777777" w:rsidR="00A93D69" w:rsidRDefault="00A93D69" w:rsidP="00E169CF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FFCE412" w14:textId="77777777" w:rsidR="00A93D69" w:rsidRDefault="00A93D69" w:rsidP="00E169CF">
            <w:r>
              <w:rPr>
                <w:sz w:val="16"/>
                <w:szCs w:val="16"/>
              </w:rPr>
              <w:t>R4-2502328</w:t>
            </w:r>
          </w:p>
        </w:tc>
        <w:tc>
          <w:tcPr>
            <w:tcW w:w="1597" w:type="dxa"/>
          </w:tcPr>
          <w:p w14:paraId="43C64C73" w14:textId="77777777" w:rsidR="00A93D69" w:rsidRDefault="00A93D69" w:rsidP="00E169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96FA8D0" w14:textId="77777777" w:rsidR="00A93D69" w:rsidRDefault="00A93D69" w:rsidP="00E169CF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3BAC0B3B" w14:textId="77777777" w:rsidR="00A93D69" w:rsidRDefault="00A93D69" w:rsidP="00E169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379DD7" w14:textId="77777777" w:rsidR="00A93D69" w:rsidRDefault="00A93D69" w:rsidP="00E169CF">
            <w:pPr>
              <w:rPr>
                <w:sz w:val="16"/>
                <w:szCs w:val="16"/>
              </w:rPr>
            </w:pPr>
          </w:p>
        </w:tc>
      </w:tr>
      <w:tr w:rsidR="00A93D69" w14:paraId="094978AC" w14:textId="77777777" w:rsidTr="00E169CF">
        <w:tc>
          <w:tcPr>
            <w:tcW w:w="879" w:type="dxa"/>
          </w:tcPr>
          <w:p w14:paraId="6B41E0BB" w14:textId="77777777" w:rsidR="00A93D69" w:rsidRDefault="00A93D69" w:rsidP="00E169CF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59574B16" w14:textId="77777777" w:rsidR="00A93D69" w:rsidRDefault="00A93D69" w:rsidP="00E169CF">
            <w:r>
              <w:rPr>
                <w:sz w:val="16"/>
                <w:szCs w:val="16"/>
              </w:rPr>
              <w:t>0757</w:t>
            </w:r>
          </w:p>
        </w:tc>
        <w:tc>
          <w:tcPr>
            <w:tcW w:w="517" w:type="dxa"/>
          </w:tcPr>
          <w:p w14:paraId="04E86D3A" w14:textId="77777777" w:rsidR="00A93D69" w:rsidRDefault="00A93D69" w:rsidP="00E169CF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B30290" w14:textId="77777777" w:rsidR="00A93D69" w:rsidRDefault="00A93D69" w:rsidP="00E169CF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5764CDD" w14:textId="77777777" w:rsidR="00A93D69" w:rsidRDefault="00A93D69" w:rsidP="00E169CF">
            <w:r>
              <w:rPr>
                <w:sz w:val="16"/>
                <w:szCs w:val="16"/>
              </w:rPr>
              <w:t>(NR_perf_enh-Perf) CR on UE CA demodulation requirements</w:t>
            </w:r>
          </w:p>
        </w:tc>
        <w:tc>
          <w:tcPr>
            <w:tcW w:w="517" w:type="dxa"/>
          </w:tcPr>
          <w:p w14:paraId="066FB279" w14:textId="77777777" w:rsidR="00A93D69" w:rsidRDefault="00A93D69" w:rsidP="00E169CF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61E8CEC" w14:textId="77777777" w:rsidR="00A93D69" w:rsidRDefault="00A93D69" w:rsidP="00E169CF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5D10FFB7" w14:textId="77777777" w:rsidR="00A93D69" w:rsidRDefault="00A93D69" w:rsidP="00E169CF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02F0258" w14:textId="77777777" w:rsidR="00A93D69" w:rsidRDefault="00A93D69" w:rsidP="00E169CF">
            <w:r>
              <w:rPr>
                <w:sz w:val="16"/>
                <w:szCs w:val="16"/>
              </w:rPr>
              <w:t>R4-2501550</w:t>
            </w:r>
          </w:p>
        </w:tc>
        <w:tc>
          <w:tcPr>
            <w:tcW w:w="1597" w:type="dxa"/>
          </w:tcPr>
          <w:p w14:paraId="5679D544" w14:textId="77777777" w:rsidR="00A93D69" w:rsidRDefault="00A93D69" w:rsidP="00E169CF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AF76FBE" w14:textId="77777777" w:rsidR="00A93D69" w:rsidRDefault="00A93D69" w:rsidP="00E169CF">
            <w:r>
              <w:rPr>
                <w:sz w:val="16"/>
                <w:szCs w:val="16"/>
              </w:rPr>
              <w:t>NR_perf_enh-Perf</w:t>
            </w:r>
          </w:p>
        </w:tc>
        <w:tc>
          <w:tcPr>
            <w:tcW w:w="2323" w:type="dxa"/>
          </w:tcPr>
          <w:p w14:paraId="21867DEE" w14:textId="77777777" w:rsidR="00A93D69" w:rsidRDefault="00A93D69" w:rsidP="00E169CF">
            <w:r>
              <w:rPr>
                <w:sz w:val="16"/>
                <w:szCs w:val="16"/>
              </w:rPr>
              <w:t>5.2A, 7.2A.2.1</w:t>
            </w:r>
          </w:p>
        </w:tc>
        <w:tc>
          <w:tcPr>
            <w:tcW w:w="998" w:type="dxa"/>
          </w:tcPr>
          <w:p w14:paraId="3F99C5E3" w14:textId="77777777" w:rsidR="00A93D69" w:rsidRDefault="00A93D69" w:rsidP="00E169CF">
            <w:r>
              <w:rPr>
                <w:sz w:val="16"/>
                <w:szCs w:val="16"/>
              </w:rPr>
              <w:t xml:space="preserve">TS/TR ... CR ... ; TS 38.521-4; TS/TR ... CR ... </w:t>
            </w:r>
          </w:p>
        </w:tc>
      </w:tr>
    </w:tbl>
    <w:p w14:paraId="4C7F45A6" w14:textId="77777777" w:rsidR="00E144C4" w:rsidRDefault="00E144C4" w:rsidP="00E144C4"/>
    <w:p w14:paraId="0A6927D2" w14:textId="7BC3F5F8" w:rsidR="00E144C4" w:rsidRDefault="00743132" w:rsidP="00512C52">
      <w:pPr>
        <w:pStyle w:val="Heading2"/>
        <w:rPr>
          <w:rFonts w:cs="Arial"/>
          <w:noProof/>
        </w:rPr>
      </w:pPr>
      <w:bookmarkStart w:id="2" w:name="_Hlk165992669"/>
      <w:r w:rsidRPr="00743132">
        <w:rPr>
          <w:noProof/>
        </w:rPr>
        <w:t>RP-25058</w:t>
      </w:r>
      <w:r>
        <w:rPr>
          <w:noProof/>
        </w:rPr>
        <w:t>7</w:t>
      </w:r>
    </w:p>
    <w:p w14:paraId="7F294C1F" w14:textId="277D704C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26330F" w:rsidRPr="0026330F">
        <w:rPr>
          <w:rFonts w:ascii="Arial" w:hAnsi="Arial" w:cs="Arial"/>
          <w:b/>
          <w:bCs/>
        </w:rPr>
        <w:t>RAN4 CRs to Maintenance for Closed WIs/SIs for REL-18 and earlier - Batch 10</w:t>
      </w:r>
    </w:p>
    <w:p w14:paraId="6E5A413D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58BE69A9" w14:textId="77777777" w:rsidR="00921A82" w:rsidRDefault="00921A82" w:rsidP="00921A82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A23D0" w:rsidRPr="004E535C" w14:paraId="5E14EFD0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4731AA4" w14:textId="77777777" w:rsidR="00EA23D0" w:rsidRPr="00BF1EB6" w:rsidRDefault="00EA23D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ED1B144" w14:textId="77777777" w:rsidR="00EA23D0" w:rsidRPr="00BF1EB6" w:rsidRDefault="00EA23D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D8A2D35" w14:textId="77777777" w:rsidR="00EA23D0" w:rsidRPr="00BF1EB6" w:rsidRDefault="00EA23D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F52A3C" w14:textId="77777777" w:rsidR="00EA23D0" w:rsidRPr="00BF1EB6" w:rsidRDefault="00EA23D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06233DD" w14:textId="77777777" w:rsidR="00EA23D0" w:rsidRPr="00BF1EB6" w:rsidRDefault="00EA23D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26C669F" w14:textId="77777777" w:rsidR="00EA23D0" w:rsidRPr="00BF1EB6" w:rsidRDefault="00EA23D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A9CA96" w14:textId="77777777" w:rsidR="00EA23D0" w:rsidRPr="00BF1EB6" w:rsidRDefault="00EA23D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3CDBAD3" w14:textId="77777777" w:rsidR="00EA23D0" w:rsidRPr="00BF1EB6" w:rsidRDefault="00EA23D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68524CA" w14:textId="77777777" w:rsidR="00EA23D0" w:rsidRPr="00BF1EB6" w:rsidRDefault="00EA23D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CE1480E" w14:textId="77777777" w:rsidR="00EA23D0" w:rsidRPr="00BF1EB6" w:rsidRDefault="00EA23D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995FF6E" w14:textId="77777777" w:rsidR="00EA23D0" w:rsidRPr="00BF1EB6" w:rsidRDefault="00EA23D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A74D73B" w14:textId="77777777" w:rsidR="00EA23D0" w:rsidRPr="00BF1EB6" w:rsidRDefault="00EA23D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F71DC15" w14:textId="77777777" w:rsidR="00EA23D0" w:rsidRPr="00BF1EB6" w:rsidRDefault="00EA23D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A23D0" w14:paraId="42BB6A7B" w14:textId="77777777" w:rsidTr="00284803">
        <w:tc>
          <w:tcPr>
            <w:tcW w:w="879" w:type="dxa"/>
          </w:tcPr>
          <w:p w14:paraId="6440E4C3" w14:textId="77777777" w:rsidR="00EA23D0" w:rsidRDefault="00EA23D0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89503C1" w14:textId="77777777" w:rsidR="00EA23D0" w:rsidRDefault="00EA23D0" w:rsidP="00284803">
            <w:r>
              <w:rPr>
                <w:sz w:val="16"/>
                <w:szCs w:val="16"/>
              </w:rPr>
              <w:t>5242</w:t>
            </w:r>
          </w:p>
        </w:tc>
        <w:tc>
          <w:tcPr>
            <w:tcW w:w="517" w:type="dxa"/>
          </w:tcPr>
          <w:p w14:paraId="77BDC0B4" w14:textId="77777777" w:rsidR="00EA23D0" w:rsidRDefault="00EA23D0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969F11" w14:textId="77777777" w:rsidR="00EA23D0" w:rsidRDefault="00EA23D0" w:rsidP="0028480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E613BBF" w14:textId="77777777" w:rsidR="00EA23D0" w:rsidRDefault="00EA23D0" w:rsidP="00284803">
            <w:r>
              <w:rPr>
                <w:sz w:val="16"/>
                <w:szCs w:val="16"/>
              </w:rPr>
              <w:t>(NR_RRM_enh-Perf) CR for test case of active BWP switch - R16</w:t>
            </w:r>
          </w:p>
        </w:tc>
        <w:tc>
          <w:tcPr>
            <w:tcW w:w="517" w:type="dxa"/>
          </w:tcPr>
          <w:p w14:paraId="333DEFCB" w14:textId="77777777" w:rsidR="00EA23D0" w:rsidRDefault="00EA23D0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251DAE" w14:textId="77777777" w:rsidR="00EA23D0" w:rsidRDefault="00EA23D0" w:rsidP="00284803">
            <w:r>
              <w:rPr>
                <w:sz w:val="16"/>
                <w:szCs w:val="16"/>
              </w:rPr>
              <w:t>16.22.0</w:t>
            </w:r>
          </w:p>
        </w:tc>
        <w:tc>
          <w:tcPr>
            <w:tcW w:w="758" w:type="dxa"/>
          </w:tcPr>
          <w:p w14:paraId="2CF07B5F" w14:textId="77777777" w:rsidR="00EA23D0" w:rsidRDefault="00EA23D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0B9B937" w14:textId="77777777" w:rsidR="00EA23D0" w:rsidRDefault="00EA23D0" w:rsidP="00284803">
            <w:r>
              <w:rPr>
                <w:sz w:val="16"/>
                <w:szCs w:val="16"/>
              </w:rPr>
              <w:t>R4-2502609</w:t>
            </w:r>
          </w:p>
        </w:tc>
        <w:tc>
          <w:tcPr>
            <w:tcW w:w="1597" w:type="dxa"/>
          </w:tcPr>
          <w:p w14:paraId="10033452" w14:textId="77777777" w:rsidR="00EA23D0" w:rsidRDefault="00EA23D0" w:rsidP="00284803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5FAF040" w14:textId="77777777" w:rsidR="00EA23D0" w:rsidRDefault="00EA23D0" w:rsidP="00284803"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 w14:paraId="66DFA582" w14:textId="77777777" w:rsidR="00EA23D0" w:rsidRDefault="00EA23D0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DD5966" w14:textId="77777777" w:rsidR="00EA23D0" w:rsidRDefault="00EA23D0" w:rsidP="00284803">
            <w:pPr>
              <w:rPr>
                <w:sz w:val="16"/>
                <w:szCs w:val="16"/>
              </w:rPr>
            </w:pPr>
          </w:p>
        </w:tc>
      </w:tr>
      <w:tr w:rsidR="00EA23D0" w14:paraId="2BBEBAFE" w14:textId="77777777" w:rsidTr="00284803">
        <w:tc>
          <w:tcPr>
            <w:tcW w:w="879" w:type="dxa"/>
          </w:tcPr>
          <w:p w14:paraId="2AF0D504" w14:textId="77777777" w:rsidR="00EA23D0" w:rsidRDefault="00EA23D0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428B63E" w14:textId="77777777" w:rsidR="00EA23D0" w:rsidRDefault="00EA23D0" w:rsidP="00284803">
            <w:r>
              <w:rPr>
                <w:sz w:val="16"/>
                <w:szCs w:val="16"/>
              </w:rPr>
              <w:t>5243</w:t>
            </w:r>
          </w:p>
        </w:tc>
        <w:tc>
          <w:tcPr>
            <w:tcW w:w="517" w:type="dxa"/>
          </w:tcPr>
          <w:p w14:paraId="58E466C7" w14:textId="77777777" w:rsidR="00EA23D0" w:rsidRDefault="00EA23D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47BCAE" w14:textId="77777777" w:rsidR="00EA23D0" w:rsidRDefault="00EA23D0" w:rsidP="0028480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41E37A0" w14:textId="77777777" w:rsidR="00EA23D0" w:rsidRDefault="00EA23D0" w:rsidP="00284803">
            <w:r>
              <w:rPr>
                <w:sz w:val="16"/>
                <w:szCs w:val="16"/>
              </w:rPr>
              <w:t>(NR_RRM_Enh-Perf) CR on A.4.6.6.1 for EN-DC intra-frequency CGI identification - R16</w:t>
            </w:r>
          </w:p>
        </w:tc>
        <w:tc>
          <w:tcPr>
            <w:tcW w:w="517" w:type="dxa"/>
          </w:tcPr>
          <w:p w14:paraId="2648DBDB" w14:textId="77777777" w:rsidR="00EA23D0" w:rsidRDefault="00EA23D0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4271528" w14:textId="77777777" w:rsidR="00EA23D0" w:rsidRDefault="00EA23D0" w:rsidP="00284803">
            <w:r>
              <w:rPr>
                <w:sz w:val="16"/>
                <w:szCs w:val="16"/>
              </w:rPr>
              <w:t>16.22.0</w:t>
            </w:r>
          </w:p>
        </w:tc>
        <w:tc>
          <w:tcPr>
            <w:tcW w:w="758" w:type="dxa"/>
          </w:tcPr>
          <w:p w14:paraId="7A638D00" w14:textId="77777777" w:rsidR="00EA23D0" w:rsidRDefault="00EA23D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825214D" w14:textId="77777777" w:rsidR="00EA23D0" w:rsidRDefault="00EA23D0" w:rsidP="00284803">
            <w:r>
              <w:rPr>
                <w:sz w:val="16"/>
                <w:szCs w:val="16"/>
              </w:rPr>
              <w:t>R4-2500450</w:t>
            </w:r>
          </w:p>
        </w:tc>
        <w:tc>
          <w:tcPr>
            <w:tcW w:w="1597" w:type="dxa"/>
          </w:tcPr>
          <w:p w14:paraId="237B5AD2" w14:textId="77777777" w:rsidR="00EA23D0" w:rsidRDefault="00EA23D0" w:rsidP="00284803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E57E794" w14:textId="77777777" w:rsidR="00EA23D0" w:rsidRDefault="00EA23D0" w:rsidP="00284803"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 w14:paraId="1D5C08F0" w14:textId="77777777" w:rsidR="00EA23D0" w:rsidRDefault="00EA23D0" w:rsidP="00284803">
            <w:r>
              <w:rPr>
                <w:sz w:val="16"/>
                <w:szCs w:val="16"/>
              </w:rPr>
              <w:t>A.4.6.6.1</w:t>
            </w:r>
          </w:p>
        </w:tc>
        <w:tc>
          <w:tcPr>
            <w:tcW w:w="998" w:type="dxa"/>
          </w:tcPr>
          <w:p w14:paraId="6ECF8F70" w14:textId="77777777" w:rsidR="00EA23D0" w:rsidRDefault="00EA23D0" w:rsidP="0028480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EA23D0" w14:paraId="4EEA4828" w14:textId="77777777" w:rsidTr="00284803">
        <w:tc>
          <w:tcPr>
            <w:tcW w:w="879" w:type="dxa"/>
          </w:tcPr>
          <w:p w14:paraId="4F186D20" w14:textId="77777777" w:rsidR="00EA23D0" w:rsidRDefault="00EA23D0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71F5012" w14:textId="77777777" w:rsidR="00EA23D0" w:rsidRDefault="00EA23D0" w:rsidP="00284803">
            <w:r>
              <w:rPr>
                <w:sz w:val="16"/>
                <w:szCs w:val="16"/>
              </w:rPr>
              <w:t>5244</w:t>
            </w:r>
          </w:p>
        </w:tc>
        <w:tc>
          <w:tcPr>
            <w:tcW w:w="517" w:type="dxa"/>
          </w:tcPr>
          <w:p w14:paraId="074FAE84" w14:textId="77777777" w:rsidR="00EA23D0" w:rsidRDefault="00EA23D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6E6A7B1" w14:textId="77777777" w:rsidR="00EA23D0" w:rsidRDefault="00EA23D0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9BBEB72" w14:textId="77777777" w:rsidR="00EA23D0" w:rsidRDefault="00EA23D0" w:rsidP="00284803">
            <w:r>
              <w:rPr>
                <w:sz w:val="16"/>
                <w:szCs w:val="16"/>
              </w:rPr>
              <w:t>(NR_RRM_Enh-Perf) CR on A.4.6.6.1 for EN-DC intra-frequency CGI identification - R17</w:t>
            </w:r>
          </w:p>
        </w:tc>
        <w:tc>
          <w:tcPr>
            <w:tcW w:w="517" w:type="dxa"/>
          </w:tcPr>
          <w:p w14:paraId="29444C75" w14:textId="77777777" w:rsidR="00EA23D0" w:rsidRDefault="00EA23D0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C35E864" w14:textId="77777777" w:rsidR="00EA23D0" w:rsidRDefault="00EA23D0" w:rsidP="00284803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7B210D88" w14:textId="77777777" w:rsidR="00EA23D0" w:rsidRDefault="00EA23D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E110601" w14:textId="77777777" w:rsidR="00EA23D0" w:rsidRDefault="00EA23D0" w:rsidP="00284803">
            <w:r>
              <w:rPr>
                <w:sz w:val="16"/>
                <w:szCs w:val="16"/>
              </w:rPr>
              <w:t>R4-2500451</w:t>
            </w:r>
          </w:p>
        </w:tc>
        <w:tc>
          <w:tcPr>
            <w:tcW w:w="1597" w:type="dxa"/>
          </w:tcPr>
          <w:p w14:paraId="2E2027E9" w14:textId="77777777" w:rsidR="00EA23D0" w:rsidRDefault="00EA23D0" w:rsidP="00284803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22A7DD6E" w14:textId="77777777" w:rsidR="00EA23D0" w:rsidRDefault="00EA23D0" w:rsidP="00284803"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 w14:paraId="1CE678E4" w14:textId="77777777" w:rsidR="00EA23D0" w:rsidRDefault="00EA23D0" w:rsidP="00284803">
            <w:r>
              <w:rPr>
                <w:sz w:val="16"/>
                <w:szCs w:val="16"/>
              </w:rPr>
              <w:t>A.4.6.6.1</w:t>
            </w:r>
          </w:p>
        </w:tc>
        <w:tc>
          <w:tcPr>
            <w:tcW w:w="998" w:type="dxa"/>
          </w:tcPr>
          <w:p w14:paraId="50B87195" w14:textId="77777777" w:rsidR="00EA23D0" w:rsidRDefault="00EA23D0" w:rsidP="0028480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EA23D0" w14:paraId="48B23016" w14:textId="77777777" w:rsidTr="00284803">
        <w:tc>
          <w:tcPr>
            <w:tcW w:w="879" w:type="dxa"/>
          </w:tcPr>
          <w:p w14:paraId="0CDEF702" w14:textId="77777777" w:rsidR="00EA23D0" w:rsidRDefault="00EA23D0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0B6BE59" w14:textId="77777777" w:rsidR="00EA23D0" w:rsidRDefault="00EA23D0" w:rsidP="00284803">
            <w:r>
              <w:rPr>
                <w:sz w:val="16"/>
                <w:szCs w:val="16"/>
              </w:rPr>
              <w:t>5245</w:t>
            </w:r>
          </w:p>
        </w:tc>
        <w:tc>
          <w:tcPr>
            <w:tcW w:w="517" w:type="dxa"/>
          </w:tcPr>
          <w:p w14:paraId="5DB14621" w14:textId="77777777" w:rsidR="00EA23D0" w:rsidRDefault="00EA23D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DC4C1B" w14:textId="77777777" w:rsidR="00EA23D0" w:rsidRDefault="00EA23D0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260AC22" w14:textId="77777777" w:rsidR="00EA23D0" w:rsidRDefault="00EA23D0" w:rsidP="00284803">
            <w:r>
              <w:rPr>
                <w:sz w:val="16"/>
                <w:szCs w:val="16"/>
              </w:rPr>
              <w:t>(NR_RRM_Enh-Perf) CR on A.4.6.6.1 for EN-DC intra-frequency CGI identification - R18</w:t>
            </w:r>
          </w:p>
        </w:tc>
        <w:tc>
          <w:tcPr>
            <w:tcW w:w="517" w:type="dxa"/>
          </w:tcPr>
          <w:p w14:paraId="11B865CD" w14:textId="77777777" w:rsidR="00EA23D0" w:rsidRDefault="00EA23D0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A262DF4" w14:textId="77777777" w:rsidR="00EA23D0" w:rsidRDefault="00EA23D0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55BDEA97" w14:textId="77777777" w:rsidR="00EA23D0" w:rsidRDefault="00EA23D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1DD93D8" w14:textId="77777777" w:rsidR="00EA23D0" w:rsidRDefault="00EA23D0" w:rsidP="00284803">
            <w:r>
              <w:rPr>
                <w:sz w:val="16"/>
                <w:szCs w:val="16"/>
              </w:rPr>
              <w:t>R4-2500452</w:t>
            </w:r>
          </w:p>
        </w:tc>
        <w:tc>
          <w:tcPr>
            <w:tcW w:w="1597" w:type="dxa"/>
          </w:tcPr>
          <w:p w14:paraId="5C7DC25F" w14:textId="77777777" w:rsidR="00EA23D0" w:rsidRDefault="00EA23D0" w:rsidP="00284803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5F96AEEB" w14:textId="77777777" w:rsidR="00EA23D0" w:rsidRDefault="00EA23D0" w:rsidP="00284803">
            <w:r>
              <w:rPr>
                <w:sz w:val="16"/>
                <w:szCs w:val="16"/>
              </w:rPr>
              <w:t>NR_RRM_enh-Perf</w:t>
            </w:r>
          </w:p>
        </w:tc>
        <w:tc>
          <w:tcPr>
            <w:tcW w:w="2323" w:type="dxa"/>
          </w:tcPr>
          <w:p w14:paraId="32C1699A" w14:textId="77777777" w:rsidR="00EA23D0" w:rsidRDefault="00EA23D0" w:rsidP="00284803">
            <w:r>
              <w:rPr>
                <w:sz w:val="16"/>
                <w:szCs w:val="16"/>
              </w:rPr>
              <w:t>A.4.6.6.1</w:t>
            </w:r>
          </w:p>
        </w:tc>
        <w:tc>
          <w:tcPr>
            <w:tcW w:w="998" w:type="dxa"/>
          </w:tcPr>
          <w:p w14:paraId="40FD18EE" w14:textId="77777777" w:rsidR="00EA23D0" w:rsidRDefault="00EA23D0" w:rsidP="0028480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EA23D0" w14:paraId="23A54F90" w14:textId="77777777" w:rsidTr="00284803">
        <w:tc>
          <w:tcPr>
            <w:tcW w:w="879" w:type="dxa"/>
          </w:tcPr>
          <w:p w14:paraId="76EB9CB9" w14:textId="77777777" w:rsidR="00EA23D0" w:rsidRDefault="00EA23D0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7E85227" w14:textId="77777777" w:rsidR="00EA23D0" w:rsidRDefault="00EA23D0" w:rsidP="00284803">
            <w:r>
              <w:rPr>
                <w:sz w:val="16"/>
                <w:szCs w:val="16"/>
              </w:rPr>
              <w:t>5313</w:t>
            </w:r>
          </w:p>
        </w:tc>
        <w:tc>
          <w:tcPr>
            <w:tcW w:w="517" w:type="dxa"/>
          </w:tcPr>
          <w:p w14:paraId="36A48034" w14:textId="77777777" w:rsidR="00EA23D0" w:rsidRDefault="00EA23D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FD72328" w14:textId="77777777" w:rsidR="00EA23D0" w:rsidRDefault="00EA23D0" w:rsidP="0028480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5B6C8E52" w14:textId="77777777" w:rsidR="00EA23D0" w:rsidRDefault="00EA23D0" w:rsidP="00284803">
            <w:r>
              <w:rPr>
                <w:sz w:val="16"/>
                <w:szCs w:val="16"/>
              </w:rPr>
              <w:t>(NR_RF_FR1-Perf) Correction to Rel-16 Tx switching RRM test cases_R16</w:t>
            </w:r>
          </w:p>
        </w:tc>
        <w:tc>
          <w:tcPr>
            <w:tcW w:w="517" w:type="dxa"/>
          </w:tcPr>
          <w:p w14:paraId="6E9CC2FE" w14:textId="77777777" w:rsidR="00EA23D0" w:rsidRDefault="00EA23D0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F176FF" w14:textId="77777777" w:rsidR="00EA23D0" w:rsidRDefault="00EA23D0" w:rsidP="00284803">
            <w:r>
              <w:rPr>
                <w:sz w:val="16"/>
                <w:szCs w:val="16"/>
              </w:rPr>
              <w:t>16.22.0</w:t>
            </w:r>
          </w:p>
        </w:tc>
        <w:tc>
          <w:tcPr>
            <w:tcW w:w="758" w:type="dxa"/>
          </w:tcPr>
          <w:p w14:paraId="606EDDB1" w14:textId="77777777" w:rsidR="00EA23D0" w:rsidRDefault="00EA23D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83BACF7" w14:textId="77777777" w:rsidR="00EA23D0" w:rsidRDefault="00EA23D0" w:rsidP="00284803">
            <w:r>
              <w:rPr>
                <w:sz w:val="16"/>
                <w:szCs w:val="16"/>
              </w:rPr>
              <w:t>R4-2501198</w:t>
            </w:r>
          </w:p>
        </w:tc>
        <w:tc>
          <w:tcPr>
            <w:tcW w:w="1597" w:type="dxa"/>
          </w:tcPr>
          <w:p w14:paraId="44673528" w14:textId="77777777" w:rsidR="00EA23D0" w:rsidRDefault="00EA23D0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66F0690" w14:textId="77777777" w:rsidR="00EA23D0" w:rsidRDefault="00EA23D0" w:rsidP="00284803">
            <w:r>
              <w:rPr>
                <w:sz w:val="16"/>
                <w:szCs w:val="16"/>
              </w:rPr>
              <w:t>NR_RF_FR1-Perf</w:t>
            </w:r>
          </w:p>
        </w:tc>
        <w:tc>
          <w:tcPr>
            <w:tcW w:w="2323" w:type="dxa"/>
          </w:tcPr>
          <w:p w14:paraId="2C5BA3A5" w14:textId="77777777" w:rsidR="00EA23D0" w:rsidRDefault="00EA23D0" w:rsidP="00284803">
            <w:r>
              <w:rPr>
                <w:sz w:val="16"/>
                <w:szCs w:val="16"/>
              </w:rPr>
              <w:t>A.6.5.7.2</w:t>
            </w:r>
          </w:p>
        </w:tc>
        <w:tc>
          <w:tcPr>
            <w:tcW w:w="998" w:type="dxa"/>
          </w:tcPr>
          <w:p w14:paraId="52A1C8E8" w14:textId="77777777" w:rsidR="00EA23D0" w:rsidRDefault="00EA23D0" w:rsidP="0028480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EA23D0" w14:paraId="21D294E8" w14:textId="77777777" w:rsidTr="00284803">
        <w:tc>
          <w:tcPr>
            <w:tcW w:w="879" w:type="dxa"/>
          </w:tcPr>
          <w:p w14:paraId="17EA14A4" w14:textId="77777777" w:rsidR="00EA23D0" w:rsidRDefault="00EA23D0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A269C71" w14:textId="77777777" w:rsidR="00EA23D0" w:rsidRDefault="00EA23D0" w:rsidP="00284803">
            <w:r>
              <w:rPr>
                <w:sz w:val="16"/>
                <w:szCs w:val="16"/>
              </w:rPr>
              <w:t>5314</w:t>
            </w:r>
          </w:p>
        </w:tc>
        <w:tc>
          <w:tcPr>
            <w:tcW w:w="517" w:type="dxa"/>
          </w:tcPr>
          <w:p w14:paraId="064C4BC2" w14:textId="77777777" w:rsidR="00EA23D0" w:rsidRDefault="00EA23D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030780" w14:textId="77777777" w:rsidR="00EA23D0" w:rsidRDefault="00EA23D0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74391EA" w14:textId="77777777" w:rsidR="00EA23D0" w:rsidRDefault="00EA23D0" w:rsidP="00284803">
            <w:r>
              <w:rPr>
                <w:sz w:val="16"/>
                <w:szCs w:val="16"/>
              </w:rPr>
              <w:t>(NR_RF_FR1-Perf) Correction to Rel-16 Tx switching RRM test cases_R17</w:t>
            </w:r>
          </w:p>
        </w:tc>
        <w:tc>
          <w:tcPr>
            <w:tcW w:w="517" w:type="dxa"/>
          </w:tcPr>
          <w:p w14:paraId="2641A4BD" w14:textId="77777777" w:rsidR="00EA23D0" w:rsidRDefault="00EA23D0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F599B43" w14:textId="77777777" w:rsidR="00EA23D0" w:rsidRDefault="00EA23D0" w:rsidP="00284803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6BA62072" w14:textId="77777777" w:rsidR="00EA23D0" w:rsidRDefault="00EA23D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F379DB6" w14:textId="77777777" w:rsidR="00EA23D0" w:rsidRDefault="00EA23D0" w:rsidP="00284803">
            <w:r>
              <w:rPr>
                <w:sz w:val="16"/>
                <w:szCs w:val="16"/>
              </w:rPr>
              <w:t>R4-2501199</w:t>
            </w:r>
          </w:p>
        </w:tc>
        <w:tc>
          <w:tcPr>
            <w:tcW w:w="1597" w:type="dxa"/>
          </w:tcPr>
          <w:p w14:paraId="73AA4953" w14:textId="77777777" w:rsidR="00EA23D0" w:rsidRDefault="00EA23D0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6CBD8CE" w14:textId="77777777" w:rsidR="00EA23D0" w:rsidRDefault="00EA23D0" w:rsidP="00284803">
            <w:r>
              <w:rPr>
                <w:sz w:val="16"/>
                <w:szCs w:val="16"/>
              </w:rPr>
              <w:t>NR_RF_FR1-Perf</w:t>
            </w:r>
          </w:p>
        </w:tc>
        <w:tc>
          <w:tcPr>
            <w:tcW w:w="2323" w:type="dxa"/>
          </w:tcPr>
          <w:p w14:paraId="35494728" w14:textId="77777777" w:rsidR="00EA23D0" w:rsidRDefault="00EA23D0" w:rsidP="00284803">
            <w:r>
              <w:rPr>
                <w:sz w:val="16"/>
                <w:szCs w:val="16"/>
              </w:rPr>
              <w:t>A.6.5.7.2</w:t>
            </w:r>
          </w:p>
        </w:tc>
        <w:tc>
          <w:tcPr>
            <w:tcW w:w="998" w:type="dxa"/>
          </w:tcPr>
          <w:p w14:paraId="573B87B8" w14:textId="77777777" w:rsidR="00EA23D0" w:rsidRDefault="00EA23D0" w:rsidP="0028480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EA23D0" w14:paraId="5FEA501E" w14:textId="77777777" w:rsidTr="00284803">
        <w:tc>
          <w:tcPr>
            <w:tcW w:w="879" w:type="dxa"/>
          </w:tcPr>
          <w:p w14:paraId="26A753D0" w14:textId="77777777" w:rsidR="00EA23D0" w:rsidRDefault="00EA23D0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C4709A2" w14:textId="77777777" w:rsidR="00EA23D0" w:rsidRDefault="00EA23D0" w:rsidP="00284803">
            <w:r>
              <w:rPr>
                <w:sz w:val="16"/>
                <w:szCs w:val="16"/>
              </w:rPr>
              <w:t>5315</w:t>
            </w:r>
          </w:p>
        </w:tc>
        <w:tc>
          <w:tcPr>
            <w:tcW w:w="517" w:type="dxa"/>
          </w:tcPr>
          <w:p w14:paraId="4C497919" w14:textId="77777777" w:rsidR="00EA23D0" w:rsidRDefault="00EA23D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B787A1" w14:textId="77777777" w:rsidR="00EA23D0" w:rsidRDefault="00EA23D0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0DAF345" w14:textId="77777777" w:rsidR="00EA23D0" w:rsidRDefault="00EA23D0" w:rsidP="00284803">
            <w:r>
              <w:rPr>
                <w:sz w:val="16"/>
                <w:szCs w:val="16"/>
              </w:rPr>
              <w:t>(NR_RF_FR1-Perf) Correction to Rel-16 Tx switching RRM test cases_R18</w:t>
            </w:r>
          </w:p>
        </w:tc>
        <w:tc>
          <w:tcPr>
            <w:tcW w:w="517" w:type="dxa"/>
          </w:tcPr>
          <w:p w14:paraId="7AB3785A" w14:textId="77777777" w:rsidR="00EA23D0" w:rsidRDefault="00EA23D0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21D102D" w14:textId="77777777" w:rsidR="00EA23D0" w:rsidRDefault="00EA23D0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40027560" w14:textId="77777777" w:rsidR="00EA23D0" w:rsidRDefault="00EA23D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95DB459" w14:textId="77777777" w:rsidR="00EA23D0" w:rsidRDefault="00EA23D0" w:rsidP="00284803">
            <w:r>
              <w:rPr>
                <w:sz w:val="16"/>
                <w:szCs w:val="16"/>
              </w:rPr>
              <w:t>R4-2501200</w:t>
            </w:r>
          </w:p>
        </w:tc>
        <w:tc>
          <w:tcPr>
            <w:tcW w:w="1597" w:type="dxa"/>
          </w:tcPr>
          <w:p w14:paraId="5ADC9751" w14:textId="77777777" w:rsidR="00EA23D0" w:rsidRDefault="00EA23D0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BA5E839" w14:textId="77777777" w:rsidR="00EA23D0" w:rsidRDefault="00EA23D0" w:rsidP="00284803">
            <w:r>
              <w:rPr>
                <w:sz w:val="16"/>
                <w:szCs w:val="16"/>
              </w:rPr>
              <w:t>NR_RF_FR1-Perf</w:t>
            </w:r>
          </w:p>
        </w:tc>
        <w:tc>
          <w:tcPr>
            <w:tcW w:w="2323" w:type="dxa"/>
          </w:tcPr>
          <w:p w14:paraId="06CABED5" w14:textId="77777777" w:rsidR="00EA23D0" w:rsidRDefault="00EA23D0" w:rsidP="00284803">
            <w:r>
              <w:rPr>
                <w:sz w:val="16"/>
                <w:szCs w:val="16"/>
              </w:rPr>
              <w:t>A.6.5.7.2</w:t>
            </w:r>
          </w:p>
        </w:tc>
        <w:tc>
          <w:tcPr>
            <w:tcW w:w="998" w:type="dxa"/>
          </w:tcPr>
          <w:p w14:paraId="2B07A8FA" w14:textId="77777777" w:rsidR="00EA23D0" w:rsidRDefault="00EA23D0" w:rsidP="0028480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EA23D0" w14:paraId="1344045F" w14:textId="77777777" w:rsidTr="00284803">
        <w:tc>
          <w:tcPr>
            <w:tcW w:w="879" w:type="dxa"/>
          </w:tcPr>
          <w:p w14:paraId="3B106BCF" w14:textId="77777777" w:rsidR="00EA23D0" w:rsidRDefault="00EA23D0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004C709" w14:textId="77777777" w:rsidR="00EA23D0" w:rsidRDefault="00EA23D0" w:rsidP="00284803">
            <w:r>
              <w:rPr>
                <w:sz w:val="16"/>
                <w:szCs w:val="16"/>
              </w:rPr>
              <w:t>5359</w:t>
            </w:r>
          </w:p>
        </w:tc>
        <w:tc>
          <w:tcPr>
            <w:tcW w:w="517" w:type="dxa"/>
          </w:tcPr>
          <w:p w14:paraId="525447C9" w14:textId="77777777" w:rsidR="00EA23D0" w:rsidRDefault="00EA23D0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652C79C" w14:textId="77777777" w:rsidR="00EA23D0" w:rsidRDefault="00EA23D0" w:rsidP="0028480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0C067FE" w14:textId="77777777" w:rsidR="00EA23D0" w:rsidRDefault="00EA23D0" w:rsidP="00284803">
            <w:r>
              <w:rPr>
                <w:sz w:val="16"/>
                <w:szCs w:val="16"/>
              </w:rPr>
              <w:t>(NR_RRM_enh-Core)Correction on RRC based BWP switch delay for multiple CCs</w:t>
            </w:r>
          </w:p>
        </w:tc>
        <w:tc>
          <w:tcPr>
            <w:tcW w:w="517" w:type="dxa"/>
          </w:tcPr>
          <w:p w14:paraId="60623737" w14:textId="77777777" w:rsidR="00EA23D0" w:rsidRDefault="00EA23D0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ED1ECF" w14:textId="77777777" w:rsidR="00EA23D0" w:rsidRDefault="00EA23D0" w:rsidP="00284803">
            <w:r>
              <w:rPr>
                <w:sz w:val="16"/>
                <w:szCs w:val="16"/>
              </w:rPr>
              <w:t>16.22.0</w:t>
            </w:r>
          </w:p>
        </w:tc>
        <w:tc>
          <w:tcPr>
            <w:tcW w:w="758" w:type="dxa"/>
          </w:tcPr>
          <w:p w14:paraId="4DC3BF45" w14:textId="77777777" w:rsidR="00EA23D0" w:rsidRDefault="00EA23D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98D8C43" w14:textId="77777777" w:rsidR="00EA23D0" w:rsidRDefault="00EA23D0" w:rsidP="00284803">
            <w:r>
              <w:rPr>
                <w:sz w:val="16"/>
                <w:szCs w:val="16"/>
              </w:rPr>
              <w:t>R4-2502635</w:t>
            </w:r>
          </w:p>
        </w:tc>
        <w:tc>
          <w:tcPr>
            <w:tcW w:w="1597" w:type="dxa"/>
          </w:tcPr>
          <w:p w14:paraId="764ACA24" w14:textId="77777777" w:rsidR="00EA23D0" w:rsidRDefault="00EA23D0" w:rsidP="00284803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2E39C52F" w14:textId="77777777" w:rsidR="00EA23D0" w:rsidRDefault="00EA23D0" w:rsidP="00284803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14:paraId="794E6A85" w14:textId="77777777" w:rsidR="00EA23D0" w:rsidRDefault="00EA23D0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0597756" w14:textId="77777777" w:rsidR="00EA23D0" w:rsidRDefault="00EA23D0" w:rsidP="00284803">
            <w:pPr>
              <w:rPr>
                <w:sz w:val="16"/>
                <w:szCs w:val="16"/>
              </w:rPr>
            </w:pPr>
          </w:p>
        </w:tc>
      </w:tr>
      <w:tr w:rsidR="00EA23D0" w14:paraId="52BCDF0A" w14:textId="77777777" w:rsidTr="00284803">
        <w:tc>
          <w:tcPr>
            <w:tcW w:w="879" w:type="dxa"/>
          </w:tcPr>
          <w:p w14:paraId="33687A18" w14:textId="77777777" w:rsidR="00EA23D0" w:rsidRDefault="00EA23D0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A20AC6E" w14:textId="77777777" w:rsidR="00EA23D0" w:rsidRDefault="00EA23D0" w:rsidP="00284803">
            <w:r>
              <w:rPr>
                <w:sz w:val="16"/>
                <w:szCs w:val="16"/>
              </w:rPr>
              <w:t>5360</w:t>
            </w:r>
          </w:p>
        </w:tc>
        <w:tc>
          <w:tcPr>
            <w:tcW w:w="517" w:type="dxa"/>
          </w:tcPr>
          <w:p w14:paraId="6283DD43" w14:textId="77777777" w:rsidR="00EA23D0" w:rsidRDefault="00EA23D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CC435B" w14:textId="77777777" w:rsidR="00EA23D0" w:rsidRDefault="00EA23D0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240E919" w14:textId="77777777" w:rsidR="00EA23D0" w:rsidRDefault="00EA23D0" w:rsidP="00284803">
            <w:r>
              <w:rPr>
                <w:sz w:val="16"/>
                <w:szCs w:val="16"/>
              </w:rPr>
              <w:t>(NR_RRM_enh-Core)Correction on RRC based BWP switch delay for multiple CCs</w:t>
            </w:r>
          </w:p>
        </w:tc>
        <w:tc>
          <w:tcPr>
            <w:tcW w:w="517" w:type="dxa"/>
          </w:tcPr>
          <w:p w14:paraId="3F3B6BC7" w14:textId="77777777" w:rsidR="00EA23D0" w:rsidRDefault="00EA23D0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5A28955" w14:textId="77777777" w:rsidR="00EA23D0" w:rsidRDefault="00EA23D0" w:rsidP="00284803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277B6C21" w14:textId="77777777" w:rsidR="00EA23D0" w:rsidRDefault="00EA23D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4EFF731" w14:textId="77777777" w:rsidR="00EA23D0" w:rsidRDefault="00EA23D0" w:rsidP="00284803">
            <w:r>
              <w:rPr>
                <w:sz w:val="16"/>
                <w:szCs w:val="16"/>
              </w:rPr>
              <w:t>R4-2501469</w:t>
            </w:r>
          </w:p>
        </w:tc>
        <w:tc>
          <w:tcPr>
            <w:tcW w:w="1597" w:type="dxa"/>
          </w:tcPr>
          <w:p w14:paraId="44EAFE66" w14:textId="77777777" w:rsidR="00EA23D0" w:rsidRDefault="00EA23D0" w:rsidP="00284803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062E629B" w14:textId="77777777" w:rsidR="00EA23D0" w:rsidRDefault="00EA23D0" w:rsidP="00284803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14:paraId="3C8975BA" w14:textId="77777777" w:rsidR="00EA23D0" w:rsidRDefault="00EA23D0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763ADD" w14:textId="77777777" w:rsidR="00EA23D0" w:rsidRDefault="00EA23D0" w:rsidP="00284803">
            <w:pPr>
              <w:rPr>
                <w:sz w:val="16"/>
                <w:szCs w:val="16"/>
              </w:rPr>
            </w:pPr>
          </w:p>
        </w:tc>
      </w:tr>
      <w:tr w:rsidR="00EA23D0" w14:paraId="4EAFF252" w14:textId="77777777" w:rsidTr="00284803">
        <w:tc>
          <w:tcPr>
            <w:tcW w:w="879" w:type="dxa"/>
          </w:tcPr>
          <w:p w14:paraId="32C569A9" w14:textId="77777777" w:rsidR="00EA23D0" w:rsidRDefault="00EA23D0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A735455" w14:textId="77777777" w:rsidR="00EA23D0" w:rsidRDefault="00EA23D0" w:rsidP="00284803">
            <w:r>
              <w:rPr>
                <w:sz w:val="16"/>
                <w:szCs w:val="16"/>
              </w:rPr>
              <w:t>5361</w:t>
            </w:r>
          </w:p>
        </w:tc>
        <w:tc>
          <w:tcPr>
            <w:tcW w:w="517" w:type="dxa"/>
          </w:tcPr>
          <w:p w14:paraId="157715DA" w14:textId="77777777" w:rsidR="00EA23D0" w:rsidRDefault="00EA23D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8DFEED" w14:textId="77777777" w:rsidR="00EA23D0" w:rsidRDefault="00EA23D0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6797C74" w14:textId="77777777" w:rsidR="00EA23D0" w:rsidRDefault="00EA23D0" w:rsidP="00284803">
            <w:r>
              <w:rPr>
                <w:sz w:val="16"/>
                <w:szCs w:val="16"/>
              </w:rPr>
              <w:t>(NR_RRM_enh-Core)Correction on RRC based BWP switch delay for multiple CCs</w:t>
            </w:r>
          </w:p>
        </w:tc>
        <w:tc>
          <w:tcPr>
            <w:tcW w:w="517" w:type="dxa"/>
          </w:tcPr>
          <w:p w14:paraId="1DA82404" w14:textId="77777777" w:rsidR="00EA23D0" w:rsidRDefault="00EA23D0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67A77EE" w14:textId="77777777" w:rsidR="00EA23D0" w:rsidRDefault="00EA23D0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3357D46E" w14:textId="77777777" w:rsidR="00EA23D0" w:rsidRDefault="00EA23D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B7D5A2D" w14:textId="77777777" w:rsidR="00EA23D0" w:rsidRDefault="00EA23D0" w:rsidP="00284803">
            <w:r>
              <w:rPr>
                <w:sz w:val="16"/>
                <w:szCs w:val="16"/>
              </w:rPr>
              <w:t>R4-2501470</w:t>
            </w:r>
          </w:p>
        </w:tc>
        <w:tc>
          <w:tcPr>
            <w:tcW w:w="1597" w:type="dxa"/>
          </w:tcPr>
          <w:p w14:paraId="22F93E80" w14:textId="77777777" w:rsidR="00EA23D0" w:rsidRDefault="00EA23D0" w:rsidP="00284803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4EDF7949" w14:textId="77777777" w:rsidR="00EA23D0" w:rsidRDefault="00EA23D0" w:rsidP="00284803">
            <w:r>
              <w:rPr>
                <w:sz w:val="16"/>
                <w:szCs w:val="16"/>
              </w:rPr>
              <w:t>NR_RRM_enh-Core</w:t>
            </w:r>
          </w:p>
        </w:tc>
        <w:tc>
          <w:tcPr>
            <w:tcW w:w="2323" w:type="dxa"/>
          </w:tcPr>
          <w:p w14:paraId="6E3CB59E" w14:textId="77777777" w:rsidR="00EA23D0" w:rsidRDefault="00EA23D0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104EE8" w14:textId="77777777" w:rsidR="00EA23D0" w:rsidRDefault="00EA23D0" w:rsidP="00284803">
            <w:pPr>
              <w:rPr>
                <w:sz w:val="16"/>
                <w:szCs w:val="16"/>
              </w:rPr>
            </w:pPr>
          </w:p>
        </w:tc>
      </w:tr>
      <w:tr w:rsidR="00EA23D0" w14:paraId="36222201" w14:textId="77777777" w:rsidTr="00284803">
        <w:tc>
          <w:tcPr>
            <w:tcW w:w="879" w:type="dxa"/>
          </w:tcPr>
          <w:p w14:paraId="4EF01E09" w14:textId="77777777" w:rsidR="00EA23D0" w:rsidRDefault="00EA23D0" w:rsidP="00284803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6CBD2ED6" w14:textId="77777777" w:rsidR="00EA23D0" w:rsidRDefault="00EA23D0" w:rsidP="00284803">
            <w:r>
              <w:rPr>
                <w:sz w:val="16"/>
                <w:szCs w:val="16"/>
              </w:rPr>
              <w:t>5430</w:t>
            </w:r>
          </w:p>
        </w:tc>
        <w:tc>
          <w:tcPr>
            <w:tcW w:w="517" w:type="dxa"/>
          </w:tcPr>
          <w:p w14:paraId="30BAB357" w14:textId="77777777" w:rsidR="00EA23D0" w:rsidRDefault="00EA23D0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7EE428" w14:textId="77777777" w:rsidR="00EA23D0" w:rsidRDefault="00EA23D0" w:rsidP="0028480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00373F2" w14:textId="77777777" w:rsidR="00EA23D0" w:rsidRDefault="00EA23D0" w:rsidP="00284803">
            <w:r>
              <w:rPr>
                <w:sz w:val="16"/>
                <w:szCs w:val="16"/>
              </w:rPr>
              <w:t>(NR_RF_FR1) CR on TC for DL interruptions at switching between two uplink carriers in FDD-TDD CA (R16)</w:t>
            </w:r>
          </w:p>
        </w:tc>
        <w:tc>
          <w:tcPr>
            <w:tcW w:w="517" w:type="dxa"/>
          </w:tcPr>
          <w:p w14:paraId="4F840B91" w14:textId="77777777" w:rsidR="00EA23D0" w:rsidRDefault="00EA23D0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7BC8EDF" w14:textId="77777777" w:rsidR="00EA23D0" w:rsidRDefault="00EA23D0" w:rsidP="00284803">
            <w:r>
              <w:rPr>
                <w:sz w:val="16"/>
                <w:szCs w:val="16"/>
              </w:rPr>
              <w:t>16.22.0</w:t>
            </w:r>
          </w:p>
        </w:tc>
        <w:tc>
          <w:tcPr>
            <w:tcW w:w="758" w:type="dxa"/>
          </w:tcPr>
          <w:p w14:paraId="37C1C8A5" w14:textId="77777777" w:rsidR="00EA23D0" w:rsidRDefault="00EA23D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03B2E4C" w14:textId="77777777" w:rsidR="00EA23D0" w:rsidRDefault="00EA23D0" w:rsidP="00284803">
            <w:r>
              <w:rPr>
                <w:sz w:val="16"/>
                <w:szCs w:val="16"/>
              </w:rPr>
              <w:t>R4-2502637</w:t>
            </w:r>
          </w:p>
        </w:tc>
        <w:tc>
          <w:tcPr>
            <w:tcW w:w="1597" w:type="dxa"/>
          </w:tcPr>
          <w:p w14:paraId="196BD09C" w14:textId="77777777" w:rsidR="00EA23D0" w:rsidRDefault="00EA23D0" w:rsidP="00284803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582EB096" w14:textId="77777777" w:rsidR="00EA23D0" w:rsidRDefault="00EA23D0" w:rsidP="00284803">
            <w:r>
              <w:rPr>
                <w:sz w:val="16"/>
                <w:szCs w:val="16"/>
              </w:rPr>
              <w:t>NR_RF_FR1-Perf</w:t>
            </w:r>
          </w:p>
        </w:tc>
        <w:tc>
          <w:tcPr>
            <w:tcW w:w="2323" w:type="dxa"/>
          </w:tcPr>
          <w:p w14:paraId="12394203" w14:textId="77777777" w:rsidR="00EA23D0" w:rsidRDefault="00EA23D0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A62690" w14:textId="77777777" w:rsidR="00EA23D0" w:rsidRDefault="00EA23D0" w:rsidP="00284803">
            <w:pPr>
              <w:rPr>
                <w:sz w:val="16"/>
                <w:szCs w:val="16"/>
              </w:rPr>
            </w:pPr>
          </w:p>
        </w:tc>
      </w:tr>
      <w:tr w:rsidR="00EA23D0" w14:paraId="4FB1FE1A" w14:textId="77777777" w:rsidTr="00284803">
        <w:tc>
          <w:tcPr>
            <w:tcW w:w="879" w:type="dxa"/>
          </w:tcPr>
          <w:p w14:paraId="567F42F9" w14:textId="77777777" w:rsidR="00EA23D0" w:rsidRDefault="00EA23D0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B3936A7" w14:textId="77777777" w:rsidR="00EA23D0" w:rsidRDefault="00EA23D0" w:rsidP="00284803">
            <w:r>
              <w:rPr>
                <w:sz w:val="16"/>
                <w:szCs w:val="16"/>
              </w:rPr>
              <w:t>5431</w:t>
            </w:r>
          </w:p>
        </w:tc>
        <w:tc>
          <w:tcPr>
            <w:tcW w:w="517" w:type="dxa"/>
          </w:tcPr>
          <w:p w14:paraId="0CF2899A" w14:textId="77777777" w:rsidR="00EA23D0" w:rsidRDefault="00EA23D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957FD5" w14:textId="77777777" w:rsidR="00EA23D0" w:rsidRDefault="00EA23D0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555F2A2" w14:textId="77777777" w:rsidR="00EA23D0" w:rsidRDefault="00EA23D0" w:rsidP="00284803">
            <w:r>
              <w:rPr>
                <w:sz w:val="16"/>
                <w:szCs w:val="16"/>
              </w:rPr>
              <w:t>(NR_RF_FR1) CR on TC for DL interruptions at switching between two uplink carriers in FDD-TDD CA (R17)</w:t>
            </w:r>
          </w:p>
        </w:tc>
        <w:tc>
          <w:tcPr>
            <w:tcW w:w="517" w:type="dxa"/>
          </w:tcPr>
          <w:p w14:paraId="3D4A0C0A" w14:textId="77777777" w:rsidR="00EA23D0" w:rsidRDefault="00EA23D0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CBCB7A5" w14:textId="77777777" w:rsidR="00EA23D0" w:rsidRDefault="00EA23D0" w:rsidP="00284803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4EDE10E1" w14:textId="77777777" w:rsidR="00EA23D0" w:rsidRDefault="00EA23D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83A5CB5" w14:textId="77777777" w:rsidR="00EA23D0" w:rsidRDefault="00EA23D0" w:rsidP="00284803">
            <w:r>
              <w:rPr>
                <w:sz w:val="16"/>
                <w:szCs w:val="16"/>
              </w:rPr>
              <w:t>R4-2502185</w:t>
            </w:r>
          </w:p>
        </w:tc>
        <w:tc>
          <w:tcPr>
            <w:tcW w:w="1597" w:type="dxa"/>
          </w:tcPr>
          <w:p w14:paraId="320364D8" w14:textId="77777777" w:rsidR="00EA23D0" w:rsidRDefault="00EA23D0" w:rsidP="00284803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47408B2F" w14:textId="77777777" w:rsidR="00EA23D0" w:rsidRDefault="00EA23D0" w:rsidP="00284803">
            <w:r>
              <w:rPr>
                <w:sz w:val="16"/>
                <w:szCs w:val="16"/>
              </w:rPr>
              <w:t>NR_RF_FR1-Perf</w:t>
            </w:r>
          </w:p>
        </w:tc>
        <w:tc>
          <w:tcPr>
            <w:tcW w:w="2323" w:type="dxa"/>
          </w:tcPr>
          <w:p w14:paraId="12286650" w14:textId="77777777" w:rsidR="00EA23D0" w:rsidRDefault="00EA23D0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E9D58B" w14:textId="77777777" w:rsidR="00EA23D0" w:rsidRDefault="00EA23D0" w:rsidP="00284803">
            <w:pPr>
              <w:rPr>
                <w:sz w:val="16"/>
                <w:szCs w:val="16"/>
              </w:rPr>
            </w:pPr>
          </w:p>
        </w:tc>
      </w:tr>
      <w:tr w:rsidR="00EA23D0" w14:paraId="08D662C2" w14:textId="77777777" w:rsidTr="00284803">
        <w:tc>
          <w:tcPr>
            <w:tcW w:w="879" w:type="dxa"/>
          </w:tcPr>
          <w:p w14:paraId="7A6E05A8" w14:textId="77777777" w:rsidR="00EA23D0" w:rsidRDefault="00EA23D0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9DBF28B" w14:textId="77777777" w:rsidR="00EA23D0" w:rsidRDefault="00EA23D0" w:rsidP="00284803">
            <w:r>
              <w:rPr>
                <w:sz w:val="16"/>
                <w:szCs w:val="16"/>
              </w:rPr>
              <w:t>5432</w:t>
            </w:r>
          </w:p>
        </w:tc>
        <w:tc>
          <w:tcPr>
            <w:tcW w:w="517" w:type="dxa"/>
          </w:tcPr>
          <w:p w14:paraId="35F4A9B8" w14:textId="77777777" w:rsidR="00EA23D0" w:rsidRDefault="00EA23D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1FCEEA" w14:textId="77777777" w:rsidR="00EA23D0" w:rsidRDefault="00EA23D0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519D09" w14:textId="77777777" w:rsidR="00EA23D0" w:rsidRDefault="00EA23D0" w:rsidP="00284803">
            <w:r>
              <w:rPr>
                <w:sz w:val="16"/>
                <w:szCs w:val="16"/>
              </w:rPr>
              <w:t>(NR_RF_FR1) CR on TC for DL interruptions at switching between two uplink carriers in FDD-TDD CA (R18)</w:t>
            </w:r>
          </w:p>
        </w:tc>
        <w:tc>
          <w:tcPr>
            <w:tcW w:w="517" w:type="dxa"/>
          </w:tcPr>
          <w:p w14:paraId="0F021453" w14:textId="77777777" w:rsidR="00EA23D0" w:rsidRDefault="00EA23D0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DD27484" w14:textId="77777777" w:rsidR="00EA23D0" w:rsidRDefault="00EA23D0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6DCCC6EA" w14:textId="77777777" w:rsidR="00EA23D0" w:rsidRDefault="00EA23D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3F7EC7A" w14:textId="77777777" w:rsidR="00EA23D0" w:rsidRDefault="00EA23D0" w:rsidP="00284803">
            <w:r>
              <w:rPr>
                <w:sz w:val="16"/>
                <w:szCs w:val="16"/>
              </w:rPr>
              <w:t>R4-2502186</w:t>
            </w:r>
          </w:p>
        </w:tc>
        <w:tc>
          <w:tcPr>
            <w:tcW w:w="1597" w:type="dxa"/>
          </w:tcPr>
          <w:p w14:paraId="3937ECB2" w14:textId="77777777" w:rsidR="00EA23D0" w:rsidRDefault="00EA23D0" w:rsidP="00284803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3180437A" w14:textId="77777777" w:rsidR="00EA23D0" w:rsidRDefault="00EA23D0" w:rsidP="00284803">
            <w:r>
              <w:rPr>
                <w:sz w:val="16"/>
                <w:szCs w:val="16"/>
              </w:rPr>
              <w:t>NR_RF_FR1-Perf</w:t>
            </w:r>
          </w:p>
        </w:tc>
        <w:tc>
          <w:tcPr>
            <w:tcW w:w="2323" w:type="dxa"/>
          </w:tcPr>
          <w:p w14:paraId="20A97EDB" w14:textId="77777777" w:rsidR="00EA23D0" w:rsidRDefault="00EA23D0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7461BD" w14:textId="77777777" w:rsidR="00EA23D0" w:rsidRDefault="00EA23D0" w:rsidP="00284803">
            <w:pPr>
              <w:rPr>
                <w:sz w:val="16"/>
                <w:szCs w:val="16"/>
              </w:rPr>
            </w:pPr>
          </w:p>
        </w:tc>
      </w:tr>
    </w:tbl>
    <w:p w14:paraId="7CFC90B5" w14:textId="77777777" w:rsidR="00E144C4" w:rsidRDefault="00E144C4" w:rsidP="00E144C4"/>
    <w:bookmarkEnd w:id="2"/>
    <w:p w14:paraId="054BF531" w14:textId="2A586893" w:rsidR="00E144C4" w:rsidRDefault="00743132" w:rsidP="00512C52">
      <w:pPr>
        <w:pStyle w:val="Heading2"/>
        <w:rPr>
          <w:rFonts w:cs="Arial"/>
          <w:noProof/>
        </w:rPr>
      </w:pPr>
      <w:r w:rsidRPr="00743132">
        <w:rPr>
          <w:noProof/>
        </w:rPr>
        <w:t>RP-25058</w:t>
      </w:r>
      <w:r>
        <w:rPr>
          <w:noProof/>
        </w:rPr>
        <w:t>8</w:t>
      </w:r>
    </w:p>
    <w:p w14:paraId="4E0A19D7" w14:textId="11E6CC69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26330F" w:rsidRPr="0026330F">
        <w:rPr>
          <w:rFonts w:ascii="Arial" w:hAnsi="Arial" w:cs="Arial"/>
          <w:b/>
          <w:bCs/>
        </w:rPr>
        <w:t>RAN4 CRs to Maintenance for Closed WIs/SIs for REL-18 and earlier - Batch 11</w:t>
      </w:r>
    </w:p>
    <w:p w14:paraId="748E1A0E" w14:textId="77777777" w:rsidR="00E144C4" w:rsidRPr="004347C0" w:rsidRDefault="00E144C4" w:rsidP="00E144C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2671B2BB" w14:textId="77777777" w:rsidR="00A47D87" w:rsidRDefault="00A47D87" w:rsidP="00A47D87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64261" w:rsidRPr="004E535C" w14:paraId="38D3C006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793430C" w14:textId="77777777" w:rsidR="00464261" w:rsidRPr="00BF1EB6" w:rsidRDefault="00464261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77FDA6F" w14:textId="77777777" w:rsidR="00464261" w:rsidRPr="00BF1EB6" w:rsidRDefault="00464261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EEB9B35" w14:textId="77777777" w:rsidR="00464261" w:rsidRPr="00BF1EB6" w:rsidRDefault="00464261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FAE13A6" w14:textId="77777777" w:rsidR="00464261" w:rsidRPr="00BF1EB6" w:rsidRDefault="00464261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434A784" w14:textId="77777777" w:rsidR="00464261" w:rsidRPr="00BF1EB6" w:rsidRDefault="00464261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30B2F1F" w14:textId="77777777" w:rsidR="00464261" w:rsidRPr="00BF1EB6" w:rsidRDefault="00464261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1B8CA2" w14:textId="77777777" w:rsidR="00464261" w:rsidRPr="00BF1EB6" w:rsidRDefault="00464261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EEEEA8E" w14:textId="77777777" w:rsidR="00464261" w:rsidRPr="00BF1EB6" w:rsidRDefault="00464261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EA94345" w14:textId="77777777" w:rsidR="00464261" w:rsidRPr="00BF1EB6" w:rsidRDefault="00464261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E86874F" w14:textId="77777777" w:rsidR="00464261" w:rsidRPr="00BF1EB6" w:rsidRDefault="00464261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A01A1FC" w14:textId="77777777" w:rsidR="00464261" w:rsidRPr="00BF1EB6" w:rsidRDefault="00464261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BB03AE8" w14:textId="77777777" w:rsidR="00464261" w:rsidRPr="00BF1EB6" w:rsidRDefault="00464261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2D0A196" w14:textId="77777777" w:rsidR="00464261" w:rsidRPr="00BF1EB6" w:rsidRDefault="00464261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64261" w14:paraId="416B2F7D" w14:textId="77777777" w:rsidTr="00284803">
        <w:tc>
          <w:tcPr>
            <w:tcW w:w="879" w:type="dxa"/>
          </w:tcPr>
          <w:p w14:paraId="2E7A796D" w14:textId="77777777" w:rsidR="00464261" w:rsidRDefault="00464261" w:rsidP="00284803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2B911CDF" w14:textId="77777777" w:rsidR="00464261" w:rsidRDefault="00464261" w:rsidP="00284803">
            <w:r>
              <w:rPr>
                <w:sz w:val="16"/>
                <w:szCs w:val="16"/>
              </w:rPr>
              <w:t>7369</w:t>
            </w:r>
          </w:p>
        </w:tc>
        <w:tc>
          <w:tcPr>
            <w:tcW w:w="517" w:type="dxa"/>
          </w:tcPr>
          <w:p w14:paraId="790D5B6B" w14:textId="77777777" w:rsidR="00464261" w:rsidRDefault="00464261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7911DC" w14:textId="77777777" w:rsidR="00464261" w:rsidRDefault="00464261" w:rsidP="0028480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0FAECD50" w14:textId="77777777" w:rsidR="00464261" w:rsidRDefault="00464261" w:rsidP="00284803">
            <w:r>
              <w:rPr>
                <w:sz w:val="16"/>
                <w:szCs w:val="16"/>
              </w:rPr>
              <w:t>(NR_unlic-Perf) CR on maintenance for NR-U 36.133 R16</w:t>
            </w:r>
          </w:p>
        </w:tc>
        <w:tc>
          <w:tcPr>
            <w:tcW w:w="517" w:type="dxa"/>
          </w:tcPr>
          <w:p w14:paraId="400725DE" w14:textId="77777777" w:rsidR="00464261" w:rsidRDefault="00464261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D448B24" w14:textId="77777777" w:rsidR="00464261" w:rsidRDefault="00464261" w:rsidP="00284803">
            <w:r>
              <w:rPr>
                <w:sz w:val="16"/>
                <w:szCs w:val="16"/>
              </w:rPr>
              <w:t>16.21.0</w:t>
            </w:r>
          </w:p>
        </w:tc>
        <w:tc>
          <w:tcPr>
            <w:tcW w:w="758" w:type="dxa"/>
          </w:tcPr>
          <w:p w14:paraId="799AC794" w14:textId="77777777" w:rsidR="00464261" w:rsidRDefault="00464261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1E7815C" w14:textId="77777777" w:rsidR="00464261" w:rsidRDefault="00464261" w:rsidP="00284803">
            <w:r>
              <w:rPr>
                <w:sz w:val="16"/>
                <w:szCs w:val="16"/>
              </w:rPr>
              <w:t>R4-2501204</w:t>
            </w:r>
          </w:p>
        </w:tc>
        <w:tc>
          <w:tcPr>
            <w:tcW w:w="1597" w:type="dxa"/>
          </w:tcPr>
          <w:p w14:paraId="695A855B" w14:textId="77777777" w:rsidR="00464261" w:rsidRDefault="00464261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0BAD338" w14:textId="77777777" w:rsidR="00464261" w:rsidRDefault="00464261" w:rsidP="00284803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2A45D90C" w14:textId="77777777" w:rsidR="00464261" w:rsidRDefault="00464261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4A462B2" w14:textId="77777777" w:rsidR="00464261" w:rsidRDefault="00464261" w:rsidP="00284803">
            <w:pPr>
              <w:rPr>
                <w:sz w:val="16"/>
                <w:szCs w:val="16"/>
              </w:rPr>
            </w:pPr>
          </w:p>
        </w:tc>
      </w:tr>
      <w:tr w:rsidR="00464261" w14:paraId="7159F84F" w14:textId="77777777" w:rsidTr="00284803">
        <w:tc>
          <w:tcPr>
            <w:tcW w:w="879" w:type="dxa"/>
          </w:tcPr>
          <w:p w14:paraId="4809ACAB" w14:textId="77777777" w:rsidR="00464261" w:rsidRDefault="00464261" w:rsidP="00284803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3632094B" w14:textId="77777777" w:rsidR="00464261" w:rsidRDefault="00464261" w:rsidP="00284803">
            <w:r>
              <w:rPr>
                <w:sz w:val="16"/>
                <w:szCs w:val="16"/>
              </w:rPr>
              <w:t>7370</w:t>
            </w:r>
          </w:p>
        </w:tc>
        <w:tc>
          <w:tcPr>
            <w:tcW w:w="517" w:type="dxa"/>
          </w:tcPr>
          <w:p w14:paraId="389B4EAC" w14:textId="77777777" w:rsidR="00464261" w:rsidRDefault="00464261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2600D0" w14:textId="77777777" w:rsidR="00464261" w:rsidRDefault="00464261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1FA0DB9" w14:textId="77777777" w:rsidR="00464261" w:rsidRDefault="00464261" w:rsidP="00284803">
            <w:r>
              <w:rPr>
                <w:sz w:val="16"/>
                <w:szCs w:val="16"/>
              </w:rPr>
              <w:t>(NR_unlic-Perf) CR on maintenance for NR-U 36.133 R17</w:t>
            </w:r>
          </w:p>
        </w:tc>
        <w:tc>
          <w:tcPr>
            <w:tcW w:w="517" w:type="dxa"/>
          </w:tcPr>
          <w:p w14:paraId="70ED23BB" w14:textId="77777777" w:rsidR="00464261" w:rsidRDefault="00464261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480BF9C" w14:textId="77777777" w:rsidR="00464261" w:rsidRDefault="00464261" w:rsidP="00284803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6A43AC32" w14:textId="77777777" w:rsidR="00464261" w:rsidRDefault="00464261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131E2EA" w14:textId="77777777" w:rsidR="00464261" w:rsidRDefault="00464261" w:rsidP="00284803">
            <w:r>
              <w:rPr>
                <w:sz w:val="16"/>
                <w:szCs w:val="16"/>
              </w:rPr>
              <w:t>R4-2501205</w:t>
            </w:r>
          </w:p>
        </w:tc>
        <w:tc>
          <w:tcPr>
            <w:tcW w:w="1597" w:type="dxa"/>
          </w:tcPr>
          <w:p w14:paraId="31DB024D" w14:textId="77777777" w:rsidR="00464261" w:rsidRDefault="00464261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9F40EE7" w14:textId="77777777" w:rsidR="00464261" w:rsidRDefault="00464261" w:rsidP="00284803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62EC7FF8" w14:textId="77777777" w:rsidR="00464261" w:rsidRDefault="00464261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F634F2" w14:textId="77777777" w:rsidR="00464261" w:rsidRDefault="00464261" w:rsidP="00284803">
            <w:pPr>
              <w:rPr>
                <w:sz w:val="16"/>
                <w:szCs w:val="16"/>
              </w:rPr>
            </w:pPr>
          </w:p>
        </w:tc>
      </w:tr>
      <w:tr w:rsidR="00464261" w14:paraId="13971BE6" w14:textId="77777777" w:rsidTr="00284803">
        <w:tc>
          <w:tcPr>
            <w:tcW w:w="879" w:type="dxa"/>
          </w:tcPr>
          <w:p w14:paraId="2397EB15" w14:textId="77777777" w:rsidR="00464261" w:rsidRDefault="00464261" w:rsidP="00284803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16224C30" w14:textId="77777777" w:rsidR="00464261" w:rsidRDefault="00464261" w:rsidP="00284803">
            <w:r>
              <w:rPr>
                <w:sz w:val="16"/>
                <w:szCs w:val="16"/>
              </w:rPr>
              <w:t>7371</w:t>
            </w:r>
          </w:p>
        </w:tc>
        <w:tc>
          <w:tcPr>
            <w:tcW w:w="517" w:type="dxa"/>
          </w:tcPr>
          <w:p w14:paraId="3CD192D2" w14:textId="77777777" w:rsidR="00464261" w:rsidRDefault="00464261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EFA63C5" w14:textId="77777777" w:rsidR="00464261" w:rsidRDefault="00464261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6D26277" w14:textId="77777777" w:rsidR="00464261" w:rsidRDefault="00464261" w:rsidP="00284803">
            <w:r>
              <w:rPr>
                <w:sz w:val="16"/>
                <w:szCs w:val="16"/>
              </w:rPr>
              <w:t>(NR_unlic-Perf) CR on maintenance for NR-U 36.133 R18</w:t>
            </w:r>
          </w:p>
        </w:tc>
        <w:tc>
          <w:tcPr>
            <w:tcW w:w="517" w:type="dxa"/>
          </w:tcPr>
          <w:p w14:paraId="001870A3" w14:textId="77777777" w:rsidR="00464261" w:rsidRDefault="00464261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4A5C500" w14:textId="77777777" w:rsidR="00464261" w:rsidRDefault="00464261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26837C27" w14:textId="77777777" w:rsidR="00464261" w:rsidRDefault="00464261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D3E9B8B" w14:textId="77777777" w:rsidR="00464261" w:rsidRDefault="00464261" w:rsidP="00284803">
            <w:r>
              <w:rPr>
                <w:sz w:val="16"/>
                <w:szCs w:val="16"/>
              </w:rPr>
              <w:t>R4-2501206</w:t>
            </w:r>
          </w:p>
        </w:tc>
        <w:tc>
          <w:tcPr>
            <w:tcW w:w="1597" w:type="dxa"/>
          </w:tcPr>
          <w:p w14:paraId="05E1DFE4" w14:textId="77777777" w:rsidR="00464261" w:rsidRDefault="00464261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556F0BD" w14:textId="77777777" w:rsidR="00464261" w:rsidRDefault="00464261" w:rsidP="00284803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335E645E" w14:textId="77777777" w:rsidR="00464261" w:rsidRDefault="00464261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73D3E98" w14:textId="77777777" w:rsidR="00464261" w:rsidRDefault="00464261" w:rsidP="00284803">
            <w:pPr>
              <w:rPr>
                <w:sz w:val="16"/>
                <w:szCs w:val="16"/>
              </w:rPr>
            </w:pPr>
          </w:p>
        </w:tc>
      </w:tr>
      <w:tr w:rsidR="00464261" w14:paraId="591329DB" w14:textId="77777777" w:rsidTr="00284803">
        <w:tc>
          <w:tcPr>
            <w:tcW w:w="879" w:type="dxa"/>
          </w:tcPr>
          <w:p w14:paraId="2715EF64" w14:textId="77777777" w:rsidR="00464261" w:rsidRDefault="00464261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F8DA8F2" w14:textId="77777777" w:rsidR="00464261" w:rsidRDefault="00464261" w:rsidP="00284803">
            <w:r>
              <w:rPr>
                <w:sz w:val="16"/>
                <w:szCs w:val="16"/>
              </w:rPr>
              <w:t>5279</w:t>
            </w:r>
          </w:p>
        </w:tc>
        <w:tc>
          <w:tcPr>
            <w:tcW w:w="517" w:type="dxa"/>
          </w:tcPr>
          <w:p w14:paraId="489708AE" w14:textId="77777777" w:rsidR="00464261" w:rsidRDefault="00464261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34E0F6" w14:textId="77777777" w:rsidR="00464261" w:rsidRDefault="00464261" w:rsidP="0028480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38A730D5" w14:textId="77777777" w:rsidR="00464261" w:rsidRDefault="00464261" w:rsidP="00284803">
            <w:r>
              <w:rPr>
                <w:sz w:val="16"/>
                <w:szCs w:val="16"/>
              </w:rPr>
              <w:t>(NR_unlic-Core) CR on R16 CSSF_outside gap for SA scenario</w:t>
            </w:r>
          </w:p>
        </w:tc>
        <w:tc>
          <w:tcPr>
            <w:tcW w:w="517" w:type="dxa"/>
          </w:tcPr>
          <w:p w14:paraId="010931B3" w14:textId="77777777" w:rsidR="00464261" w:rsidRDefault="00464261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C45D18" w14:textId="77777777" w:rsidR="00464261" w:rsidRDefault="00464261" w:rsidP="00284803">
            <w:r>
              <w:rPr>
                <w:sz w:val="16"/>
                <w:szCs w:val="16"/>
              </w:rPr>
              <w:t>16.22.0</w:t>
            </w:r>
          </w:p>
        </w:tc>
        <w:tc>
          <w:tcPr>
            <w:tcW w:w="758" w:type="dxa"/>
          </w:tcPr>
          <w:p w14:paraId="00343CFD" w14:textId="77777777" w:rsidR="00464261" w:rsidRDefault="00464261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F1457A0" w14:textId="77777777" w:rsidR="00464261" w:rsidRDefault="00464261" w:rsidP="00284803">
            <w:r>
              <w:rPr>
                <w:sz w:val="16"/>
                <w:szCs w:val="16"/>
              </w:rPr>
              <w:t>R4-2500925</w:t>
            </w:r>
          </w:p>
        </w:tc>
        <w:tc>
          <w:tcPr>
            <w:tcW w:w="1597" w:type="dxa"/>
          </w:tcPr>
          <w:p w14:paraId="7A728B49" w14:textId="77777777" w:rsidR="00464261" w:rsidRDefault="00464261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75668FB" w14:textId="77777777" w:rsidR="00464261" w:rsidRDefault="00464261" w:rsidP="00284803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69062997" w14:textId="77777777" w:rsidR="00464261" w:rsidRDefault="00464261" w:rsidP="00284803">
            <w:r>
              <w:rPr>
                <w:sz w:val="16"/>
                <w:szCs w:val="16"/>
              </w:rPr>
              <w:t>9.1.5.1.2</w:t>
            </w:r>
          </w:p>
        </w:tc>
        <w:tc>
          <w:tcPr>
            <w:tcW w:w="998" w:type="dxa"/>
          </w:tcPr>
          <w:p w14:paraId="2C767FD7" w14:textId="77777777" w:rsidR="00464261" w:rsidRDefault="00464261" w:rsidP="0028480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464261" w14:paraId="233B2BA6" w14:textId="77777777" w:rsidTr="00284803">
        <w:tc>
          <w:tcPr>
            <w:tcW w:w="879" w:type="dxa"/>
          </w:tcPr>
          <w:p w14:paraId="4F398CBA" w14:textId="77777777" w:rsidR="00464261" w:rsidRDefault="00464261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DD89110" w14:textId="77777777" w:rsidR="00464261" w:rsidRDefault="00464261" w:rsidP="00284803">
            <w:r>
              <w:rPr>
                <w:sz w:val="16"/>
                <w:szCs w:val="16"/>
              </w:rPr>
              <w:t>5280</w:t>
            </w:r>
          </w:p>
        </w:tc>
        <w:tc>
          <w:tcPr>
            <w:tcW w:w="517" w:type="dxa"/>
          </w:tcPr>
          <w:p w14:paraId="2841F652" w14:textId="77777777" w:rsidR="00464261" w:rsidRDefault="00464261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9363A9" w14:textId="77777777" w:rsidR="00464261" w:rsidRDefault="00464261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26302E5" w14:textId="77777777" w:rsidR="00464261" w:rsidRDefault="00464261" w:rsidP="00284803">
            <w:r>
              <w:rPr>
                <w:sz w:val="16"/>
                <w:szCs w:val="16"/>
              </w:rPr>
              <w:t>(NR_unlic-Core) CR on R16 CSSF_outside gap for SA scenario</w:t>
            </w:r>
          </w:p>
        </w:tc>
        <w:tc>
          <w:tcPr>
            <w:tcW w:w="517" w:type="dxa"/>
          </w:tcPr>
          <w:p w14:paraId="2B72BD05" w14:textId="77777777" w:rsidR="00464261" w:rsidRDefault="00464261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BCA3AA3" w14:textId="77777777" w:rsidR="00464261" w:rsidRDefault="00464261" w:rsidP="00284803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48387D8B" w14:textId="77777777" w:rsidR="00464261" w:rsidRDefault="00464261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A3520ED" w14:textId="77777777" w:rsidR="00464261" w:rsidRDefault="00464261" w:rsidP="00284803">
            <w:r>
              <w:rPr>
                <w:sz w:val="16"/>
                <w:szCs w:val="16"/>
              </w:rPr>
              <w:t>R4-2500926</w:t>
            </w:r>
          </w:p>
        </w:tc>
        <w:tc>
          <w:tcPr>
            <w:tcW w:w="1597" w:type="dxa"/>
          </w:tcPr>
          <w:p w14:paraId="233CFF5D" w14:textId="77777777" w:rsidR="00464261" w:rsidRDefault="00464261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761D4F66" w14:textId="77777777" w:rsidR="00464261" w:rsidRDefault="00464261" w:rsidP="00284803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5D7BFA3C" w14:textId="77777777" w:rsidR="00464261" w:rsidRDefault="00464261" w:rsidP="00284803">
            <w:r>
              <w:rPr>
                <w:sz w:val="16"/>
                <w:szCs w:val="16"/>
              </w:rPr>
              <w:t>9.1.5.1.2</w:t>
            </w:r>
          </w:p>
        </w:tc>
        <w:tc>
          <w:tcPr>
            <w:tcW w:w="998" w:type="dxa"/>
          </w:tcPr>
          <w:p w14:paraId="783BA523" w14:textId="77777777" w:rsidR="00464261" w:rsidRDefault="00464261" w:rsidP="0028480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464261" w14:paraId="4274634B" w14:textId="77777777" w:rsidTr="00284803">
        <w:tc>
          <w:tcPr>
            <w:tcW w:w="879" w:type="dxa"/>
          </w:tcPr>
          <w:p w14:paraId="30064391" w14:textId="77777777" w:rsidR="00464261" w:rsidRDefault="00464261" w:rsidP="00284803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7B5AD75B" w14:textId="77777777" w:rsidR="00464261" w:rsidRDefault="00464261" w:rsidP="00284803">
            <w:r>
              <w:rPr>
                <w:sz w:val="16"/>
                <w:szCs w:val="16"/>
              </w:rPr>
              <w:t>5281</w:t>
            </w:r>
          </w:p>
        </w:tc>
        <w:tc>
          <w:tcPr>
            <w:tcW w:w="517" w:type="dxa"/>
          </w:tcPr>
          <w:p w14:paraId="6704BB69" w14:textId="77777777" w:rsidR="00464261" w:rsidRDefault="00464261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96A700" w14:textId="77777777" w:rsidR="00464261" w:rsidRDefault="00464261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D918E82" w14:textId="77777777" w:rsidR="00464261" w:rsidRDefault="00464261" w:rsidP="00284803">
            <w:r>
              <w:rPr>
                <w:sz w:val="16"/>
                <w:szCs w:val="16"/>
              </w:rPr>
              <w:t>(NR_unlic-Core) CR on R16 CSSF_outside gap for SA scenario</w:t>
            </w:r>
          </w:p>
        </w:tc>
        <w:tc>
          <w:tcPr>
            <w:tcW w:w="517" w:type="dxa"/>
          </w:tcPr>
          <w:p w14:paraId="7414CD17" w14:textId="77777777" w:rsidR="00464261" w:rsidRDefault="00464261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D0CF094" w14:textId="77777777" w:rsidR="00464261" w:rsidRDefault="00464261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5476361B" w14:textId="77777777" w:rsidR="00464261" w:rsidRDefault="00464261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6068991" w14:textId="77777777" w:rsidR="00464261" w:rsidRDefault="00464261" w:rsidP="00284803">
            <w:r>
              <w:rPr>
                <w:sz w:val="16"/>
                <w:szCs w:val="16"/>
              </w:rPr>
              <w:t>R4-2500927</w:t>
            </w:r>
          </w:p>
        </w:tc>
        <w:tc>
          <w:tcPr>
            <w:tcW w:w="1597" w:type="dxa"/>
          </w:tcPr>
          <w:p w14:paraId="53D85EC2" w14:textId="77777777" w:rsidR="00464261" w:rsidRDefault="00464261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2EB82593" w14:textId="77777777" w:rsidR="00464261" w:rsidRDefault="00464261" w:rsidP="00284803">
            <w:r>
              <w:rPr>
                <w:sz w:val="16"/>
                <w:szCs w:val="16"/>
              </w:rPr>
              <w:t>NR_unlic-Core</w:t>
            </w:r>
          </w:p>
        </w:tc>
        <w:tc>
          <w:tcPr>
            <w:tcW w:w="2323" w:type="dxa"/>
          </w:tcPr>
          <w:p w14:paraId="69863DDC" w14:textId="77777777" w:rsidR="00464261" w:rsidRDefault="00464261" w:rsidP="00284803">
            <w:r>
              <w:rPr>
                <w:sz w:val="16"/>
                <w:szCs w:val="16"/>
              </w:rPr>
              <w:t>9.1.5.1.2</w:t>
            </w:r>
          </w:p>
        </w:tc>
        <w:tc>
          <w:tcPr>
            <w:tcW w:w="998" w:type="dxa"/>
          </w:tcPr>
          <w:p w14:paraId="5E00095F" w14:textId="77777777" w:rsidR="00464261" w:rsidRDefault="00464261" w:rsidP="0028480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464261" w14:paraId="6EB12EB2" w14:textId="77777777" w:rsidTr="00284803">
        <w:tc>
          <w:tcPr>
            <w:tcW w:w="879" w:type="dxa"/>
          </w:tcPr>
          <w:p w14:paraId="06120FAA" w14:textId="77777777" w:rsidR="00464261" w:rsidRDefault="00464261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DEF90F2" w14:textId="77777777" w:rsidR="00464261" w:rsidRDefault="00464261" w:rsidP="00284803">
            <w:r>
              <w:rPr>
                <w:sz w:val="16"/>
                <w:szCs w:val="16"/>
              </w:rPr>
              <w:t>5374</w:t>
            </w:r>
          </w:p>
        </w:tc>
        <w:tc>
          <w:tcPr>
            <w:tcW w:w="517" w:type="dxa"/>
          </w:tcPr>
          <w:p w14:paraId="6A9889D9" w14:textId="77777777" w:rsidR="00464261" w:rsidRDefault="00464261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ED466F" w14:textId="77777777" w:rsidR="00464261" w:rsidRDefault="00464261" w:rsidP="0028480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41B41326" w14:textId="77777777" w:rsidR="00464261" w:rsidRDefault="00464261" w:rsidP="00284803">
            <w:r>
              <w:rPr>
                <w:sz w:val="16"/>
                <w:szCs w:val="16"/>
              </w:rPr>
              <w:t>(NR_unlic-Perf) CR to TS 38.133: Corrections to NR-U RRM test cases (Rel 16)</w:t>
            </w:r>
          </w:p>
        </w:tc>
        <w:tc>
          <w:tcPr>
            <w:tcW w:w="517" w:type="dxa"/>
          </w:tcPr>
          <w:p w14:paraId="344F7857" w14:textId="77777777" w:rsidR="00464261" w:rsidRDefault="00464261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C86BC8" w14:textId="77777777" w:rsidR="00464261" w:rsidRDefault="00464261" w:rsidP="00284803">
            <w:r>
              <w:rPr>
                <w:sz w:val="16"/>
                <w:szCs w:val="16"/>
              </w:rPr>
              <w:t>16.22.0</w:t>
            </w:r>
          </w:p>
        </w:tc>
        <w:tc>
          <w:tcPr>
            <w:tcW w:w="758" w:type="dxa"/>
          </w:tcPr>
          <w:p w14:paraId="0EDBD11E" w14:textId="77777777" w:rsidR="00464261" w:rsidRDefault="00464261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1F2303C" w14:textId="77777777" w:rsidR="00464261" w:rsidRDefault="00464261" w:rsidP="00284803">
            <w:r>
              <w:rPr>
                <w:sz w:val="16"/>
                <w:szCs w:val="16"/>
              </w:rPr>
              <w:t>R4-2501714</w:t>
            </w:r>
          </w:p>
        </w:tc>
        <w:tc>
          <w:tcPr>
            <w:tcW w:w="1597" w:type="dxa"/>
          </w:tcPr>
          <w:p w14:paraId="63313A72" w14:textId="77777777" w:rsidR="00464261" w:rsidRDefault="00464261" w:rsidP="0028480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729C20A5" w14:textId="77777777" w:rsidR="00464261" w:rsidRDefault="00464261" w:rsidP="00284803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6A9D5618" w14:textId="77777777" w:rsidR="00464261" w:rsidRDefault="00464261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FCD62C" w14:textId="77777777" w:rsidR="00464261" w:rsidRDefault="00464261" w:rsidP="00284803">
            <w:pPr>
              <w:rPr>
                <w:sz w:val="16"/>
                <w:szCs w:val="16"/>
              </w:rPr>
            </w:pPr>
          </w:p>
        </w:tc>
      </w:tr>
      <w:tr w:rsidR="00464261" w14:paraId="7F1BB0DF" w14:textId="77777777" w:rsidTr="00284803">
        <w:tc>
          <w:tcPr>
            <w:tcW w:w="879" w:type="dxa"/>
          </w:tcPr>
          <w:p w14:paraId="1E596544" w14:textId="77777777" w:rsidR="00464261" w:rsidRDefault="00464261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68EAC41" w14:textId="77777777" w:rsidR="00464261" w:rsidRDefault="00464261" w:rsidP="00284803">
            <w:r>
              <w:rPr>
                <w:sz w:val="16"/>
                <w:szCs w:val="16"/>
              </w:rPr>
              <w:t>5375</w:t>
            </w:r>
          </w:p>
        </w:tc>
        <w:tc>
          <w:tcPr>
            <w:tcW w:w="517" w:type="dxa"/>
          </w:tcPr>
          <w:p w14:paraId="0A732F8E" w14:textId="77777777" w:rsidR="00464261" w:rsidRDefault="00464261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F40A50" w14:textId="77777777" w:rsidR="00464261" w:rsidRDefault="00464261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03C93F3" w14:textId="77777777" w:rsidR="00464261" w:rsidRDefault="00464261" w:rsidP="00284803">
            <w:r>
              <w:rPr>
                <w:sz w:val="16"/>
                <w:szCs w:val="16"/>
              </w:rPr>
              <w:t>(NR_unlic-Perf) CR to TS 38.133: Corrections to NR-U RRM test cases (Rel 17)</w:t>
            </w:r>
          </w:p>
        </w:tc>
        <w:tc>
          <w:tcPr>
            <w:tcW w:w="517" w:type="dxa"/>
          </w:tcPr>
          <w:p w14:paraId="3F04B8E7" w14:textId="77777777" w:rsidR="00464261" w:rsidRDefault="00464261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33657C7" w14:textId="77777777" w:rsidR="00464261" w:rsidRDefault="00464261" w:rsidP="00284803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46D2294F" w14:textId="77777777" w:rsidR="00464261" w:rsidRDefault="00464261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787A880" w14:textId="77777777" w:rsidR="00464261" w:rsidRDefault="00464261" w:rsidP="00284803">
            <w:r>
              <w:rPr>
                <w:sz w:val="16"/>
                <w:szCs w:val="16"/>
              </w:rPr>
              <w:t>R4-2501715</w:t>
            </w:r>
          </w:p>
        </w:tc>
        <w:tc>
          <w:tcPr>
            <w:tcW w:w="1597" w:type="dxa"/>
          </w:tcPr>
          <w:p w14:paraId="7A57E015" w14:textId="77777777" w:rsidR="00464261" w:rsidRDefault="00464261" w:rsidP="0028480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183C7E91" w14:textId="77777777" w:rsidR="00464261" w:rsidRDefault="00464261" w:rsidP="00284803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63D03ABE" w14:textId="77777777" w:rsidR="00464261" w:rsidRDefault="00464261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6A8276" w14:textId="77777777" w:rsidR="00464261" w:rsidRDefault="00464261" w:rsidP="00284803">
            <w:pPr>
              <w:rPr>
                <w:sz w:val="16"/>
                <w:szCs w:val="16"/>
              </w:rPr>
            </w:pPr>
          </w:p>
        </w:tc>
      </w:tr>
      <w:tr w:rsidR="00464261" w14:paraId="37A760E8" w14:textId="77777777" w:rsidTr="00284803">
        <w:tc>
          <w:tcPr>
            <w:tcW w:w="879" w:type="dxa"/>
          </w:tcPr>
          <w:p w14:paraId="645D4A34" w14:textId="77777777" w:rsidR="00464261" w:rsidRDefault="00464261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9F49C02" w14:textId="77777777" w:rsidR="00464261" w:rsidRDefault="00464261" w:rsidP="00284803">
            <w:r>
              <w:rPr>
                <w:sz w:val="16"/>
                <w:szCs w:val="16"/>
              </w:rPr>
              <w:t>5376</w:t>
            </w:r>
          </w:p>
        </w:tc>
        <w:tc>
          <w:tcPr>
            <w:tcW w:w="517" w:type="dxa"/>
          </w:tcPr>
          <w:p w14:paraId="6811E0E0" w14:textId="77777777" w:rsidR="00464261" w:rsidRDefault="00464261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ECDDA6" w14:textId="77777777" w:rsidR="00464261" w:rsidRDefault="00464261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9FFEED6" w14:textId="77777777" w:rsidR="00464261" w:rsidRDefault="00464261" w:rsidP="00284803">
            <w:r>
              <w:rPr>
                <w:sz w:val="16"/>
                <w:szCs w:val="16"/>
              </w:rPr>
              <w:t>(NR_unlic-Perf) CR to TS 38.133: Corrections to NR-U RRM test cases (Rel 18)</w:t>
            </w:r>
          </w:p>
        </w:tc>
        <w:tc>
          <w:tcPr>
            <w:tcW w:w="517" w:type="dxa"/>
          </w:tcPr>
          <w:p w14:paraId="1A7A772A" w14:textId="77777777" w:rsidR="00464261" w:rsidRDefault="00464261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73A3D8E" w14:textId="77777777" w:rsidR="00464261" w:rsidRDefault="00464261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40584C60" w14:textId="77777777" w:rsidR="00464261" w:rsidRDefault="00464261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676C5E9" w14:textId="77777777" w:rsidR="00464261" w:rsidRDefault="00464261" w:rsidP="00284803">
            <w:r>
              <w:rPr>
                <w:sz w:val="16"/>
                <w:szCs w:val="16"/>
              </w:rPr>
              <w:t>R4-2501716</w:t>
            </w:r>
          </w:p>
        </w:tc>
        <w:tc>
          <w:tcPr>
            <w:tcW w:w="1597" w:type="dxa"/>
          </w:tcPr>
          <w:p w14:paraId="6593369C" w14:textId="77777777" w:rsidR="00464261" w:rsidRDefault="00464261" w:rsidP="0028480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BA2FD00" w14:textId="77777777" w:rsidR="00464261" w:rsidRDefault="00464261" w:rsidP="00284803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16D0CC48" w14:textId="77777777" w:rsidR="00464261" w:rsidRDefault="00464261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39B37B" w14:textId="77777777" w:rsidR="00464261" w:rsidRDefault="00464261" w:rsidP="00284803">
            <w:pPr>
              <w:rPr>
                <w:sz w:val="16"/>
                <w:szCs w:val="16"/>
              </w:rPr>
            </w:pPr>
          </w:p>
        </w:tc>
      </w:tr>
      <w:tr w:rsidR="00464261" w14:paraId="37B64403" w14:textId="77777777" w:rsidTr="00284803">
        <w:tc>
          <w:tcPr>
            <w:tcW w:w="879" w:type="dxa"/>
          </w:tcPr>
          <w:p w14:paraId="2B3D7B59" w14:textId="77777777" w:rsidR="00464261" w:rsidRDefault="00464261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0B1E1B7" w14:textId="77777777" w:rsidR="00464261" w:rsidRDefault="00464261" w:rsidP="00284803">
            <w:r>
              <w:rPr>
                <w:sz w:val="16"/>
                <w:szCs w:val="16"/>
              </w:rPr>
              <w:t>5443</w:t>
            </w:r>
          </w:p>
        </w:tc>
        <w:tc>
          <w:tcPr>
            <w:tcW w:w="517" w:type="dxa"/>
          </w:tcPr>
          <w:p w14:paraId="732D2842" w14:textId="77777777" w:rsidR="00464261" w:rsidRDefault="00464261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6E52B5" w14:textId="77777777" w:rsidR="00464261" w:rsidRDefault="00464261" w:rsidP="00284803"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71679E6D" w14:textId="77777777" w:rsidR="00464261" w:rsidRDefault="00464261" w:rsidP="00284803">
            <w:r>
              <w:rPr>
                <w:sz w:val="16"/>
                <w:szCs w:val="16"/>
              </w:rPr>
              <w:t>(NR_unlic-Perf) Correction CR for A.12.5.1.1</w:t>
            </w:r>
          </w:p>
        </w:tc>
        <w:tc>
          <w:tcPr>
            <w:tcW w:w="517" w:type="dxa"/>
          </w:tcPr>
          <w:p w14:paraId="2F35B00A" w14:textId="77777777" w:rsidR="00464261" w:rsidRDefault="00464261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9AF2D99" w14:textId="77777777" w:rsidR="00464261" w:rsidRDefault="00464261" w:rsidP="00284803">
            <w:r>
              <w:rPr>
                <w:sz w:val="16"/>
                <w:szCs w:val="16"/>
              </w:rPr>
              <w:t>16.22.0</w:t>
            </w:r>
          </w:p>
        </w:tc>
        <w:tc>
          <w:tcPr>
            <w:tcW w:w="758" w:type="dxa"/>
          </w:tcPr>
          <w:p w14:paraId="107528BE" w14:textId="77777777" w:rsidR="00464261" w:rsidRDefault="00464261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9A8B28C" w14:textId="77777777" w:rsidR="00464261" w:rsidRDefault="00464261" w:rsidP="00284803">
            <w:r>
              <w:rPr>
                <w:sz w:val="16"/>
                <w:szCs w:val="16"/>
              </w:rPr>
              <w:t>R4-2502251</w:t>
            </w:r>
          </w:p>
        </w:tc>
        <w:tc>
          <w:tcPr>
            <w:tcW w:w="1597" w:type="dxa"/>
          </w:tcPr>
          <w:p w14:paraId="57D6A788" w14:textId="77777777" w:rsidR="00464261" w:rsidRDefault="00464261" w:rsidP="00284803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0E60437" w14:textId="77777777" w:rsidR="00464261" w:rsidRDefault="00464261" w:rsidP="00284803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733C9CD3" w14:textId="77777777" w:rsidR="00464261" w:rsidRDefault="00464261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7594B9A" w14:textId="77777777" w:rsidR="00464261" w:rsidRDefault="00464261" w:rsidP="00284803">
            <w:pPr>
              <w:rPr>
                <w:sz w:val="16"/>
                <w:szCs w:val="16"/>
              </w:rPr>
            </w:pPr>
          </w:p>
        </w:tc>
      </w:tr>
      <w:tr w:rsidR="00464261" w14:paraId="3DCFCF8D" w14:textId="77777777" w:rsidTr="00284803">
        <w:tc>
          <w:tcPr>
            <w:tcW w:w="879" w:type="dxa"/>
          </w:tcPr>
          <w:p w14:paraId="665C04AC" w14:textId="77777777" w:rsidR="00464261" w:rsidRDefault="00464261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32C35AA" w14:textId="77777777" w:rsidR="00464261" w:rsidRDefault="00464261" w:rsidP="00284803">
            <w:r>
              <w:rPr>
                <w:sz w:val="16"/>
                <w:szCs w:val="16"/>
              </w:rPr>
              <w:t>5444</w:t>
            </w:r>
          </w:p>
        </w:tc>
        <w:tc>
          <w:tcPr>
            <w:tcW w:w="517" w:type="dxa"/>
          </w:tcPr>
          <w:p w14:paraId="0213AC47" w14:textId="77777777" w:rsidR="00464261" w:rsidRDefault="00464261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C4DA76" w14:textId="77777777" w:rsidR="00464261" w:rsidRDefault="00464261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5FDC353" w14:textId="77777777" w:rsidR="00464261" w:rsidRDefault="00464261" w:rsidP="00284803">
            <w:r>
              <w:rPr>
                <w:sz w:val="16"/>
                <w:szCs w:val="16"/>
              </w:rPr>
              <w:t>(NR_unlic-Perf) Correction CR for A.12.5.1.1</w:t>
            </w:r>
          </w:p>
        </w:tc>
        <w:tc>
          <w:tcPr>
            <w:tcW w:w="517" w:type="dxa"/>
          </w:tcPr>
          <w:p w14:paraId="533B2B8E" w14:textId="77777777" w:rsidR="00464261" w:rsidRDefault="00464261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002CFB6" w14:textId="77777777" w:rsidR="00464261" w:rsidRDefault="00464261" w:rsidP="00284803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26E74CE4" w14:textId="77777777" w:rsidR="00464261" w:rsidRDefault="00464261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27D7D27" w14:textId="77777777" w:rsidR="00464261" w:rsidRDefault="00464261" w:rsidP="00284803">
            <w:r>
              <w:rPr>
                <w:sz w:val="16"/>
                <w:szCs w:val="16"/>
              </w:rPr>
              <w:t>R4-2502257</w:t>
            </w:r>
          </w:p>
        </w:tc>
        <w:tc>
          <w:tcPr>
            <w:tcW w:w="1597" w:type="dxa"/>
          </w:tcPr>
          <w:p w14:paraId="73370F17" w14:textId="77777777" w:rsidR="00464261" w:rsidRDefault="00464261" w:rsidP="00284803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224AE1F7" w14:textId="77777777" w:rsidR="00464261" w:rsidRDefault="00464261" w:rsidP="00284803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2DCB76E8" w14:textId="77777777" w:rsidR="00464261" w:rsidRDefault="00464261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9D6244" w14:textId="77777777" w:rsidR="00464261" w:rsidRDefault="00464261" w:rsidP="00284803">
            <w:pPr>
              <w:rPr>
                <w:sz w:val="16"/>
                <w:szCs w:val="16"/>
              </w:rPr>
            </w:pPr>
          </w:p>
        </w:tc>
      </w:tr>
      <w:tr w:rsidR="00464261" w14:paraId="7845BCBA" w14:textId="77777777" w:rsidTr="00284803">
        <w:tc>
          <w:tcPr>
            <w:tcW w:w="879" w:type="dxa"/>
          </w:tcPr>
          <w:p w14:paraId="685A3002" w14:textId="77777777" w:rsidR="00464261" w:rsidRDefault="00464261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6F0AA1F" w14:textId="77777777" w:rsidR="00464261" w:rsidRDefault="00464261" w:rsidP="00284803">
            <w:r>
              <w:rPr>
                <w:sz w:val="16"/>
                <w:szCs w:val="16"/>
              </w:rPr>
              <w:t>5445</w:t>
            </w:r>
          </w:p>
        </w:tc>
        <w:tc>
          <w:tcPr>
            <w:tcW w:w="517" w:type="dxa"/>
          </w:tcPr>
          <w:p w14:paraId="39BB4898" w14:textId="77777777" w:rsidR="00464261" w:rsidRDefault="00464261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0DCC72F" w14:textId="77777777" w:rsidR="00464261" w:rsidRDefault="00464261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0D2395B" w14:textId="77777777" w:rsidR="00464261" w:rsidRDefault="00464261" w:rsidP="00284803">
            <w:r>
              <w:rPr>
                <w:sz w:val="16"/>
                <w:szCs w:val="16"/>
              </w:rPr>
              <w:t>(NR_unlic-Perf) Correction CR for A.12.5.1.1</w:t>
            </w:r>
          </w:p>
        </w:tc>
        <w:tc>
          <w:tcPr>
            <w:tcW w:w="517" w:type="dxa"/>
          </w:tcPr>
          <w:p w14:paraId="6BEF2562" w14:textId="77777777" w:rsidR="00464261" w:rsidRDefault="00464261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07A0BD3" w14:textId="77777777" w:rsidR="00464261" w:rsidRDefault="00464261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752474CB" w14:textId="77777777" w:rsidR="00464261" w:rsidRDefault="00464261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2A1731B" w14:textId="77777777" w:rsidR="00464261" w:rsidRDefault="00464261" w:rsidP="00284803">
            <w:r>
              <w:rPr>
                <w:sz w:val="16"/>
                <w:szCs w:val="16"/>
              </w:rPr>
              <w:t>R4-2502258</w:t>
            </w:r>
          </w:p>
        </w:tc>
        <w:tc>
          <w:tcPr>
            <w:tcW w:w="1597" w:type="dxa"/>
          </w:tcPr>
          <w:p w14:paraId="56C980E3" w14:textId="77777777" w:rsidR="00464261" w:rsidRDefault="00464261" w:rsidP="00284803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0B627982" w14:textId="77777777" w:rsidR="00464261" w:rsidRDefault="00464261" w:rsidP="00284803">
            <w:r>
              <w:rPr>
                <w:sz w:val="16"/>
                <w:szCs w:val="16"/>
              </w:rPr>
              <w:t>NR_unlic-Perf</w:t>
            </w:r>
          </w:p>
        </w:tc>
        <w:tc>
          <w:tcPr>
            <w:tcW w:w="2323" w:type="dxa"/>
          </w:tcPr>
          <w:p w14:paraId="5BDC1910" w14:textId="77777777" w:rsidR="00464261" w:rsidRDefault="00464261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BA546E" w14:textId="77777777" w:rsidR="00464261" w:rsidRDefault="00464261" w:rsidP="00284803">
            <w:pPr>
              <w:rPr>
                <w:sz w:val="16"/>
                <w:szCs w:val="16"/>
              </w:rPr>
            </w:pPr>
          </w:p>
        </w:tc>
      </w:tr>
    </w:tbl>
    <w:p w14:paraId="7D70A5D6" w14:textId="77777777" w:rsidR="00E144C4" w:rsidRDefault="00E144C4" w:rsidP="00E144C4"/>
    <w:p w14:paraId="3C7450A3" w14:textId="1CEF7306" w:rsidR="00480259" w:rsidRDefault="00743132" w:rsidP="00512C52">
      <w:pPr>
        <w:pStyle w:val="Heading2"/>
        <w:rPr>
          <w:rFonts w:cs="Arial"/>
          <w:noProof/>
        </w:rPr>
      </w:pPr>
      <w:r w:rsidRPr="00743132">
        <w:rPr>
          <w:noProof/>
        </w:rPr>
        <w:t>RP-25058</w:t>
      </w:r>
      <w:r>
        <w:rPr>
          <w:noProof/>
        </w:rPr>
        <w:t>9</w:t>
      </w:r>
    </w:p>
    <w:p w14:paraId="55465841" w14:textId="0D511464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26330F" w:rsidRPr="0026330F">
        <w:rPr>
          <w:rFonts w:ascii="Arial" w:hAnsi="Arial" w:cs="Arial"/>
          <w:b/>
          <w:bCs/>
        </w:rPr>
        <w:t>RAN4 CRs to Maintenance for Closed WIs/SIs for REL-18 and earlier - Batch 12</w:t>
      </w:r>
    </w:p>
    <w:p w14:paraId="06B49AB2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5E14C937" w14:textId="77777777" w:rsidR="00EE4BE2" w:rsidRDefault="00EE4BE2" w:rsidP="00EE4BE2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52DDC" w:rsidRPr="004E535C" w14:paraId="63C9B35A" w14:textId="77777777" w:rsidTr="00D64AF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BCD467A" w14:textId="77777777" w:rsidR="00C52DDC" w:rsidRPr="00BF1EB6" w:rsidRDefault="00C52DDC" w:rsidP="00D64AF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159721" w14:textId="77777777" w:rsidR="00C52DDC" w:rsidRPr="00BF1EB6" w:rsidRDefault="00C52DDC" w:rsidP="00D64AF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0539A8A" w14:textId="77777777" w:rsidR="00C52DDC" w:rsidRPr="00BF1EB6" w:rsidRDefault="00C52DDC" w:rsidP="00D64AF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25C79E7" w14:textId="77777777" w:rsidR="00C52DDC" w:rsidRPr="00BF1EB6" w:rsidRDefault="00C52DDC" w:rsidP="00D64AF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0BD3742" w14:textId="77777777" w:rsidR="00C52DDC" w:rsidRPr="00BF1EB6" w:rsidRDefault="00C52DDC" w:rsidP="00D64AF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5FDBC7D" w14:textId="77777777" w:rsidR="00C52DDC" w:rsidRPr="00BF1EB6" w:rsidRDefault="00C52DDC" w:rsidP="00D64AF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234EC43" w14:textId="77777777" w:rsidR="00C52DDC" w:rsidRPr="00BF1EB6" w:rsidRDefault="00C52DDC" w:rsidP="00D64AF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358B2E9" w14:textId="77777777" w:rsidR="00C52DDC" w:rsidRPr="00BF1EB6" w:rsidRDefault="00C52DDC" w:rsidP="00D64AF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CD4760E" w14:textId="77777777" w:rsidR="00C52DDC" w:rsidRPr="00BF1EB6" w:rsidRDefault="00C52DDC" w:rsidP="00D64AF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DC1AFA8" w14:textId="77777777" w:rsidR="00C52DDC" w:rsidRPr="00BF1EB6" w:rsidRDefault="00C52DDC" w:rsidP="00D64AF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A7C9F31" w14:textId="77777777" w:rsidR="00C52DDC" w:rsidRPr="00BF1EB6" w:rsidRDefault="00C52DDC" w:rsidP="00D64AF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9F3E881" w14:textId="77777777" w:rsidR="00C52DDC" w:rsidRPr="00BF1EB6" w:rsidRDefault="00C52DDC" w:rsidP="00D64AF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D2B5E33" w14:textId="77777777" w:rsidR="00C52DDC" w:rsidRPr="00BF1EB6" w:rsidRDefault="00C52DDC" w:rsidP="00D64AF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52DDC" w14:paraId="6FCCC6F6" w14:textId="77777777" w:rsidTr="00D64AF3">
        <w:tc>
          <w:tcPr>
            <w:tcW w:w="879" w:type="dxa"/>
          </w:tcPr>
          <w:p w14:paraId="4BF261F4" w14:textId="77777777" w:rsidR="00C52DDC" w:rsidRDefault="00C52DDC" w:rsidP="00D64AF3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2CA4BAD0" w14:textId="77777777" w:rsidR="00C52DDC" w:rsidRDefault="00C52DDC" w:rsidP="00D64AF3">
            <w:r>
              <w:rPr>
                <w:sz w:val="16"/>
                <w:szCs w:val="16"/>
              </w:rPr>
              <w:t>0705</w:t>
            </w:r>
          </w:p>
        </w:tc>
        <w:tc>
          <w:tcPr>
            <w:tcW w:w="517" w:type="dxa"/>
          </w:tcPr>
          <w:p w14:paraId="469F89FD" w14:textId="77777777" w:rsidR="00C52DDC" w:rsidRDefault="00C52DDC" w:rsidP="00D64AF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7D933D" w14:textId="77777777" w:rsidR="00C52DDC" w:rsidRDefault="00C52DDC" w:rsidP="00D64AF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866D50" w14:textId="77777777" w:rsidR="00C52DDC" w:rsidRDefault="00C52DDC" w:rsidP="00D64AF3">
            <w:r>
              <w:rPr>
                <w:sz w:val="16"/>
                <w:szCs w:val="16"/>
              </w:rPr>
              <w:t>(NR_demod_enh2-Perf) CR for TS38.101-4, corrections on configurations for CQI reporting with inter-cell interference</w:t>
            </w:r>
          </w:p>
        </w:tc>
        <w:tc>
          <w:tcPr>
            <w:tcW w:w="517" w:type="dxa"/>
          </w:tcPr>
          <w:p w14:paraId="351C9478" w14:textId="77777777" w:rsidR="00C52DDC" w:rsidRDefault="00C52DDC" w:rsidP="00D64AF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78838E" w14:textId="77777777" w:rsidR="00C52DDC" w:rsidRDefault="00C52DDC" w:rsidP="00D64AF3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3E5BAEC2" w14:textId="77777777" w:rsidR="00C52DDC" w:rsidRDefault="00C52DDC" w:rsidP="00D64AF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E4C2FF3" w14:textId="77777777" w:rsidR="00C52DDC" w:rsidRDefault="00C52DDC" w:rsidP="00D64AF3">
            <w:r>
              <w:rPr>
                <w:sz w:val="16"/>
                <w:szCs w:val="16"/>
              </w:rPr>
              <w:t>R4-2500052</w:t>
            </w:r>
          </w:p>
        </w:tc>
        <w:tc>
          <w:tcPr>
            <w:tcW w:w="1597" w:type="dxa"/>
          </w:tcPr>
          <w:p w14:paraId="2BD87790" w14:textId="77777777" w:rsidR="00C52DDC" w:rsidRDefault="00C52DDC" w:rsidP="00D64AF3">
            <w:r>
              <w:rPr>
                <w:sz w:val="16"/>
                <w:szCs w:val="16"/>
              </w:rPr>
              <w:t>MediaTek inc., Huawei, HiSilicon</w:t>
            </w:r>
          </w:p>
        </w:tc>
        <w:tc>
          <w:tcPr>
            <w:tcW w:w="1122" w:type="dxa"/>
          </w:tcPr>
          <w:p w14:paraId="2A6F9393" w14:textId="77777777" w:rsidR="00C52DDC" w:rsidRDefault="00C52DDC" w:rsidP="00D64AF3">
            <w:r>
              <w:rPr>
                <w:sz w:val="16"/>
                <w:szCs w:val="16"/>
              </w:rPr>
              <w:t>NR_demod_enh2-Perf</w:t>
            </w:r>
          </w:p>
        </w:tc>
        <w:tc>
          <w:tcPr>
            <w:tcW w:w="2323" w:type="dxa"/>
          </w:tcPr>
          <w:p w14:paraId="157D3417" w14:textId="77777777" w:rsidR="00C52DDC" w:rsidRDefault="00C52DDC" w:rsidP="00D64AF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4406FB" w14:textId="77777777" w:rsidR="00C52DDC" w:rsidRDefault="00C52DDC" w:rsidP="00D64AF3">
            <w:pPr>
              <w:rPr>
                <w:sz w:val="16"/>
                <w:szCs w:val="16"/>
              </w:rPr>
            </w:pPr>
          </w:p>
        </w:tc>
      </w:tr>
      <w:tr w:rsidR="00C52DDC" w14:paraId="0B3C0B2B" w14:textId="77777777" w:rsidTr="00D64AF3">
        <w:tc>
          <w:tcPr>
            <w:tcW w:w="879" w:type="dxa"/>
          </w:tcPr>
          <w:p w14:paraId="1DF9CE45" w14:textId="77777777" w:rsidR="00C52DDC" w:rsidRDefault="00C52DDC" w:rsidP="00D64AF3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136AED22" w14:textId="77777777" w:rsidR="00C52DDC" w:rsidRDefault="00C52DDC" w:rsidP="00D64AF3">
            <w:r>
              <w:rPr>
                <w:sz w:val="16"/>
                <w:szCs w:val="16"/>
              </w:rPr>
              <w:t>0706</w:t>
            </w:r>
          </w:p>
        </w:tc>
        <w:tc>
          <w:tcPr>
            <w:tcW w:w="517" w:type="dxa"/>
          </w:tcPr>
          <w:p w14:paraId="0817F072" w14:textId="77777777" w:rsidR="00C52DDC" w:rsidRDefault="00C52DDC" w:rsidP="00D64AF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6FF6A5" w14:textId="77777777" w:rsidR="00C52DDC" w:rsidRDefault="00C52DDC" w:rsidP="00D64AF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755D860" w14:textId="77777777" w:rsidR="00C52DDC" w:rsidRDefault="00C52DDC" w:rsidP="00D64AF3">
            <w:r>
              <w:rPr>
                <w:sz w:val="16"/>
                <w:szCs w:val="16"/>
              </w:rPr>
              <w:t>(NR_demod_enh2-Perf) CR for TS38.101-4, corrections on configurations for CQI reporting with inter-cell interference</w:t>
            </w:r>
          </w:p>
        </w:tc>
        <w:tc>
          <w:tcPr>
            <w:tcW w:w="517" w:type="dxa"/>
          </w:tcPr>
          <w:p w14:paraId="335AE32C" w14:textId="77777777" w:rsidR="00C52DDC" w:rsidRDefault="00C52DDC" w:rsidP="00D64AF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0C9D20C" w14:textId="77777777" w:rsidR="00C52DDC" w:rsidRDefault="00C52DDC" w:rsidP="00D64AF3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98BDFA4" w14:textId="77777777" w:rsidR="00C52DDC" w:rsidRDefault="00C52DDC" w:rsidP="00D64AF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60F62C8" w14:textId="77777777" w:rsidR="00C52DDC" w:rsidRDefault="00C52DDC" w:rsidP="00D64AF3">
            <w:r>
              <w:rPr>
                <w:sz w:val="16"/>
                <w:szCs w:val="16"/>
              </w:rPr>
              <w:t>R4-2500053</w:t>
            </w:r>
          </w:p>
        </w:tc>
        <w:tc>
          <w:tcPr>
            <w:tcW w:w="1597" w:type="dxa"/>
          </w:tcPr>
          <w:p w14:paraId="374D6215" w14:textId="77777777" w:rsidR="00C52DDC" w:rsidRDefault="00C52DDC" w:rsidP="00D64AF3">
            <w:r>
              <w:rPr>
                <w:sz w:val="16"/>
                <w:szCs w:val="16"/>
              </w:rPr>
              <w:t>MediaTek inc., Huawei, HiSilicon</w:t>
            </w:r>
          </w:p>
        </w:tc>
        <w:tc>
          <w:tcPr>
            <w:tcW w:w="1122" w:type="dxa"/>
          </w:tcPr>
          <w:p w14:paraId="2EB887C9" w14:textId="77777777" w:rsidR="00C52DDC" w:rsidRDefault="00C52DDC" w:rsidP="00D64AF3">
            <w:r>
              <w:rPr>
                <w:sz w:val="16"/>
                <w:szCs w:val="16"/>
              </w:rPr>
              <w:t>NR_demod_enh2-Perf</w:t>
            </w:r>
          </w:p>
        </w:tc>
        <w:tc>
          <w:tcPr>
            <w:tcW w:w="2323" w:type="dxa"/>
          </w:tcPr>
          <w:p w14:paraId="783E00C9" w14:textId="77777777" w:rsidR="00C52DDC" w:rsidRDefault="00C52DDC" w:rsidP="00D64AF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DB105E5" w14:textId="77777777" w:rsidR="00C52DDC" w:rsidRDefault="00C52DDC" w:rsidP="00D64AF3">
            <w:pPr>
              <w:rPr>
                <w:sz w:val="16"/>
                <w:szCs w:val="16"/>
              </w:rPr>
            </w:pPr>
          </w:p>
        </w:tc>
      </w:tr>
      <w:tr w:rsidR="00C52DDC" w14:paraId="6B54E367" w14:textId="77777777" w:rsidTr="00D64AF3">
        <w:tc>
          <w:tcPr>
            <w:tcW w:w="879" w:type="dxa"/>
          </w:tcPr>
          <w:p w14:paraId="19853688" w14:textId="77777777" w:rsidR="00C52DDC" w:rsidRDefault="00C52DDC" w:rsidP="00D64AF3">
            <w:r>
              <w:rPr>
                <w:sz w:val="16"/>
                <w:szCs w:val="16"/>
              </w:rPr>
              <w:lastRenderedPageBreak/>
              <w:t>38.101-4</w:t>
            </w:r>
          </w:p>
        </w:tc>
        <w:tc>
          <w:tcPr>
            <w:tcW w:w="637" w:type="dxa"/>
          </w:tcPr>
          <w:p w14:paraId="2689C4F1" w14:textId="77777777" w:rsidR="00C52DDC" w:rsidRDefault="00C52DDC" w:rsidP="00D64AF3">
            <w:r>
              <w:rPr>
                <w:sz w:val="16"/>
                <w:szCs w:val="16"/>
              </w:rPr>
              <w:t>0721</w:t>
            </w:r>
          </w:p>
        </w:tc>
        <w:tc>
          <w:tcPr>
            <w:tcW w:w="517" w:type="dxa"/>
          </w:tcPr>
          <w:p w14:paraId="0E551A9C" w14:textId="77777777" w:rsidR="00C52DDC" w:rsidRDefault="00C52DDC" w:rsidP="00D64AF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EA89F7" w14:textId="77777777" w:rsidR="00C52DDC" w:rsidRDefault="00C52DDC" w:rsidP="00D64AF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DBBCAE1" w14:textId="77777777" w:rsidR="00C52DDC" w:rsidRDefault="00C52DDC" w:rsidP="00D64AF3">
            <w:r>
              <w:rPr>
                <w:sz w:val="16"/>
                <w:szCs w:val="16"/>
              </w:rPr>
              <w:t>(NR_demod_enh3-Perf) Correct Measurement Channel for Requirements in Section 5.6</w:t>
            </w:r>
          </w:p>
        </w:tc>
        <w:tc>
          <w:tcPr>
            <w:tcW w:w="517" w:type="dxa"/>
          </w:tcPr>
          <w:p w14:paraId="38630736" w14:textId="77777777" w:rsidR="00C52DDC" w:rsidRDefault="00C52DDC" w:rsidP="00D64AF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18648E" w14:textId="77777777" w:rsidR="00C52DDC" w:rsidRDefault="00C52DDC" w:rsidP="00D64AF3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24D66F6F" w14:textId="77777777" w:rsidR="00C52DDC" w:rsidRDefault="00C52DDC" w:rsidP="00D64AF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17DB29D" w14:textId="77777777" w:rsidR="00C52DDC" w:rsidRDefault="00C52DDC" w:rsidP="00D64AF3">
            <w:r>
              <w:rPr>
                <w:sz w:val="16"/>
                <w:szCs w:val="16"/>
              </w:rPr>
              <w:t>R4-2502323</w:t>
            </w:r>
          </w:p>
        </w:tc>
        <w:tc>
          <w:tcPr>
            <w:tcW w:w="1597" w:type="dxa"/>
          </w:tcPr>
          <w:p w14:paraId="5E3A2134" w14:textId="77777777" w:rsidR="00C52DDC" w:rsidRDefault="00C52DDC" w:rsidP="00D64AF3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77189E81" w14:textId="77777777" w:rsidR="00C52DDC" w:rsidRDefault="00C52DDC" w:rsidP="00D64AF3">
            <w:r>
              <w:rPr>
                <w:sz w:val="16"/>
                <w:szCs w:val="16"/>
              </w:rPr>
              <w:t>NR_demod_enh3-Perf</w:t>
            </w:r>
          </w:p>
        </w:tc>
        <w:tc>
          <w:tcPr>
            <w:tcW w:w="2323" w:type="dxa"/>
          </w:tcPr>
          <w:p w14:paraId="0685BA2C" w14:textId="77777777" w:rsidR="00C52DDC" w:rsidRDefault="00C52DDC" w:rsidP="00D64AF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43CE79" w14:textId="77777777" w:rsidR="00C52DDC" w:rsidRDefault="00C52DDC" w:rsidP="00D64AF3">
            <w:pPr>
              <w:rPr>
                <w:sz w:val="16"/>
                <w:szCs w:val="16"/>
              </w:rPr>
            </w:pPr>
          </w:p>
        </w:tc>
      </w:tr>
      <w:tr w:rsidR="00C52DDC" w14:paraId="0B5438B8" w14:textId="77777777" w:rsidTr="00D64AF3">
        <w:tc>
          <w:tcPr>
            <w:tcW w:w="879" w:type="dxa"/>
          </w:tcPr>
          <w:p w14:paraId="32A4D264" w14:textId="77777777" w:rsidR="00C52DDC" w:rsidRDefault="00C52DDC" w:rsidP="00D64AF3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7828166C" w14:textId="77777777" w:rsidR="00C52DDC" w:rsidRDefault="00C52DDC" w:rsidP="00D64AF3">
            <w:r>
              <w:rPr>
                <w:sz w:val="16"/>
                <w:szCs w:val="16"/>
              </w:rPr>
              <w:t>0722</w:t>
            </w:r>
          </w:p>
        </w:tc>
        <w:tc>
          <w:tcPr>
            <w:tcW w:w="517" w:type="dxa"/>
          </w:tcPr>
          <w:p w14:paraId="34F1341B" w14:textId="77777777" w:rsidR="00C52DDC" w:rsidRDefault="00C52DDC" w:rsidP="00D64AF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68C7DA" w14:textId="77777777" w:rsidR="00C52DDC" w:rsidRDefault="00C52DDC" w:rsidP="00D64AF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2C7BA14" w14:textId="77777777" w:rsidR="00C52DDC" w:rsidRDefault="00C52DDC" w:rsidP="00D64AF3">
            <w:r>
              <w:rPr>
                <w:sz w:val="16"/>
                <w:szCs w:val="16"/>
              </w:rPr>
              <w:t>(NR_demod_enh2-Perf) CR to 38.101-4 on clarifying test specifications for CQI reporting with inter-cell interference</w:t>
            </w:r>
          </w:p>
        </w:tc>
        <w:tc>
          <w:tcPr>
            <w:tcW w:w="517" w:type="dxa"/>
          </w:tcPr>
          <w:p w14:paraId="233A80D6" w14:textId="77777777" w:rsidR="00C52DDC" w:rsidRDefault="00C52DDC" w:rsidP="00D64AF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66D56FB" w14:textId="77777777" w:rsidR="00C52DDC" w:rsidRDefault="00C52DDC" w:rsidP="00D64AF3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7BAE885D" w14:textId="77777777" w:rsidR="00C52DDC" w:rsidRDefault="00C52DDC" w:rsidP="00D64AF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1B245ED" w14:textId="77777777" w:rsidR="00C52DDC" w:rsidRDefault="00C52DDC" w:rsidP="00D64AF3">
            <w:r>
              <w:rPr>
                <w:sz w:val="16"/>
                <w:szCs w:val="16"/>
              </w:rPr>
              <w:t>R4-2502356</w:t>
            </w:r>
          </w:p>
        </w:tc>
        <w:tc>
          <w:tcPr>
            <w:tcW w:w="1597" w:type="dxa"/>
          </w:tcPr>
          <w:p w14:paraId="5F3195E6" w14:textId="77777777" w:rsidR="00C52DDC" w:rsidRDefault="00C52DDC" w:rsidP="00D64AF3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0C507BB0" w14:textId="77777777" w:rsidR="00C52DDC" w:rsidRDefault="00C52DDC" w:rsidP="00D64AF3">
            <w:r>
              <w:rPr>
                <w:sz w:val="16"/>
                <w:szCs w:val="16"/>
              </w:rPr>
              <w:t>NR_demod_enh2-Perf</w:t>
            </w:r>
          </w:p>
        </w:tc>
        <w:tc>
          <w:tcPr>
            <w:tcW w:w="2323" w:type="dxa"/>
          </w:tcPr>
          <w:p w14:paraId="06A5CE55" w14:textId="77777777" w:rsidR="00C52DDC" w:rsidRDefault="00C52DDC" w:rsidP="00D64AF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1E9399E" w14:textId="77777777" w:rsidR="00C52DDC" w:rsidRDefault="00C52DDC" w:rsidP="00D64AF3">
            <w:pPr>
              <w:rPr>
                <w:sz w:val="16"/>
                <w:szCs w:val="16"/>
              </w:rPr>
            </w:pPr>
          </w:p>
        </w:tc>
      </w:tr>
      <w:tr w:rsidR="00C52DDC" w14:paraId="15A91F8E" w14:textId="77777777" w:rsidTr="00D64AF3">
        <w:tc>
          <w:tcPr>
            <w:tcW w:w="879" w:type="dxa"/>
          </w:tcPr>
          <w:p w14:paraId="3910A7E9" w14:textId="77777777" w:rsidR="00C52DDC" w:rsidRDefault="00C52DDC" w:rsidP="00D64AF3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4F0670E8" w14:textId="77777777" w:rsidR="00C52DDC" w:rsidRDefault="00C52DDC" w:rsidP="00D64AF3">
            <w:r>
              <w:rPr>
                <w:sz w:val="16"/>
                <w:szCs w:val="16"/>
              </w:rPr>
              <w:t>0723</w:t>
            </w:r>
          </w:p>
        </w:tc>
        <w:tc>
          <w:tcPr>
            <w:tcW w:w="517" w:type="dxa"/>
          </w:tcPr>
          <w:p w14:paraId="45265743" w14:textId="77777777" w:rsidR="00C52DDC" w:rsidRDefault="00C52DDC" w:rsidP="00D64AF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EE7D27" w14:textId="77777777" w:rsidR="00C52DDC" w:rsidRDefault="00C52DDC" w:rsidP="00D64AF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A443CE0" w14:textId="77777777" w:rsidR="00C52DDC" w:rsidRDefault="00C52DDC" w:rsidP="00D64AF3">
            <w:r>
              <w:rPr>
                <w:sz w:val="16"/>
                <w:szCs w:val="16"/>
              </w:rPr>
              <w:t>(NR_demod_enh2-Perf) CR to 38.101-4 on clarifying test specifications for CQI reporting with inter-cell interference</w:t>
            </w:r>
          </w:p>
        </w:tc>
        <w:tc>
          <w:tcPr>
            <w:tcW w:w="517" w:type="dxa"/>
          </w:tcPr>
          <w:p w14:paraId="06E03306" w14:textId="77777777" w:rsidR="00C52DDC" w:rsidRDefault="00C52DDC" w:rsidP="00D64AF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21211E5" w14:textId="77777777" w:rsidR="00C52DDC" w:rsidRDefault="00C52DDC" w:rsidP="00D64AF3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A45582E" w14:textId="77777777" w:rsidR="00C52DDC" w:rsidRDefault="00C52DDC" w:rsidP="00D64AF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154BC53" w14:textId="77777777" w:rsidR="00C52DDC" w:rsidRDefault="00C52DDC" w:rsidP="00D64AF3">
            <w:r>
              <w:rPr>
                <w:sz w:val="16"/>
                <w:szCs w:val="16"/>
              </w:rPr>
              <w:t>R4-2500497</w:t>
            </w:r>
          </w:p>
        </w:tc>
        <w:tc>
          <w:tcPr>
            <w:tcW w:w="1597" w:type="dxa"/>
          </w:tcPr>
          <w:p w14:paraId="2AC966F0" w14:textId="77777777" w:rsidR="00C52DDC" w:rsidRDefault="00C52DDC" w:rsidP="00D64AF3">
            <w:r>
              <w:rPr>
                <w:sz w:val="16"/>
                <w:szCs w:val="16"/>
              </w:rPr>
              <w:t>Qualcomm</w:t>
            </w:r>
          </w:p>
        </w:tc>
        <w:tc>
          <w:tcPr>
            <w:tcW w:w="1122" w:type="dxa"/>
          </w:tcPr>
          <w:p w14:paraId="0B7ED42B" w14:textId="77777777" w:rsidR="00C52DDC" w:rsidRDefault="00C52DDC" w:rsidP="00D64AF3">
            <w:r>
              <w:rPr>
                <w:sz w:val="16"/>
                <w:szCs w:val="16"/>
              </w:rPr>
              <w:t>NR_demod_enh2-Perf</w:t>
            </w:r>
          </w:p>
        </w:tc>
        <w:tc>
          <w:tcPr>
            <w:tcW w:w="2323" w:type="dxa"/>
          </w:tcPr>
          <w:p w14:paraId="1B9E1F79" w14:textId="77777777" w:rsidR="00C52DDC" w:rsidRDefault="00C52DDC" w:rsidP="00D64AF3">
            <w:r>
              <w:rPr>
                <w:sz w:val="16"/>
                <w:szCs w:val="16"/>
              </w:rPr>
              <w:t>6.2.2.1.2.3, 6.2.2.2.2.3, 6.2.3.1.2.3, 6.2.3.2.2.3, B.6.2</w:t>
            </w:r>
          </w:p>
        </w:tc>
        <w:tc>
          <w:tcPr>
            <w:tcW w:w="998" w:type="dxa"/>
          </w:tcPr>
          <w:p w14:paraId="1C2A1660" w14:textId="77777777" w:rsidR="00C52DDC" w:rsidRDefault="00C52DDC" w:rsidP="00D64AF3"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  <w:tr w:rsidR="00C52DDC" w14:paraId="4DB14736" w14:textId="77777777" w:rsidTr="00D64AF3">
        <w:tc>
          <w:tcPr>
            <w:tcW w:w="879" w:type="dxa"/>
          </w:tcPr>
          <w:p w14:paraId="142C4F09" w14:textId="77777777" w:rsidR="00C52DDC" w:rsidRDefault="00C52DDC" w:rsidP="00D64AF3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02E0D032" w14:textId="77777777" w:rsidR="00C52DDC" w:rsidRDefault="00C52DDC" w:rsidP="00D64AF3">
            <w:r>
              <w:rPr>
                <w:sz w:val="16"/>
                <w:szCs w:val="16"/>
              </w:rPr>
              <w:t>0725</w:t>
            </w:r>
          </w:p>
        </w:tc>
        <w:tc>
          <w:tcPr>
            <w:tcW w:w="517" w:type="dxa"/>
          </w:tcPr>
          <w:p w14:paraId="059FC7AD" w14:textId="77777777" w:rsidR="00C52DDC" w:rsidRDefault="00C52DDC" w:rsidP="00D64AF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BBE7D7" w14:textId="77777777" w:rsidR="00C52DDC" w:rsidRDefault="00C52DDC" w:rsidP="00D64AF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CBA0DD6" w14:textId="77777777" w:rsidR="00C52DDC" w:rsidRDefault="00C52DDC" w:rsidP="00D64AF3">
            <w:r>
              <w:rPr>
                <w:sz w:val="16"/>
                <w:szCs w:val="16"/>
              </w:rPr>
              <w:t>(NR_demod_enh2-Perf) CR for 38.101-4 on Correction to FRC tables</w:t>
            </w:r>
          </w:p>
        </w:tc>
        <w:tc>
          <w:tcPr>
            <w:tcW w:w="517" w:type="dxa"/>
          </w:tcPr>
          <w:p w14:paraId="58B17873" w14:textId="77777777" w:rsidR="00C52DDC" w:rsidRDefault="00C52DDC" w:rsidP="00D64AF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66A5FA" w14:textId="77777777" w:rsidR="00C52DDC" w:rsidRDefault="00C52DDC" w:rsidP="00D64AF3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1BFA2544" w14:textId="77777777" w:rsidR="00C52DDC" w:rsidRDefault="00C52DDC" w:rsidP="00D64AF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6745314" w14:textId="77777777" w:rsidR="00C52DDC" w:rsidRDefault="00C52DDC" w:rsidP="00D64AF3">
            <w:r>
              <w:rPr>
                <w:sz w:val="16"/>
                <w:szCs w:val="16"/>
              </w:rPr>
              <w:t>R4-2501313</w:t>
            </w:r>
          </w:p>
        </w:tc>
        <w:tc>
          <w:tcPr>
            <w:tcW w:w="1597" w:type="dxa"/>
          </w:tcPr>
          <w:p w14:paraId="17A41B02" w14:textId="77777777" w:rsidR="00C52DDC" w:rsidRDefault="00C52DDC" w:rsidP="00D64AF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DACCF0E" w14:textId="77777777" w:rsidR="00C52DDC" w:rsidRDefault="00C52DDC" w:rsidP="00D64AF3">
            <w:r>
              <w:rPr>
                <w:sz w:val="16"/>
                <w:szCs w:val="16"/>
              </w:rPr>
              <w:t>NR_demod_enh2-Perf</w:t>
            </w:r>
          </w:p>
        </w:tc>
        <w:tc>
          <w:tcPr>
            <w:tcW w:w="2323" w:type="dxa"/>
          </w:tcPr>
          <w:p w14:paraId="39900FD2" w14:textId="77777777" w:rsidR="00C52DDC" w:rsidRDefault="00C52DDC" w:rsidP="00D64AF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BBCCEB" w14:textId="77777777" w:rsidR="00C52DDC" w:rsidRDefault="00C52DDC" w:rsidP="00D64AF3">
            <w:pPr>
              <w:rPr>
                <w:sz w:val="16"/>
                <w:szCs w:val="16"/>
              </w:rPr>
            </w:pPr>
          </w:p>
        </w:tc>
      </w:tr>
      <w:tr w:rsidR="00C52DDC" w14:paraId="5A5079F2" w14:textId="77777777" w:rsidTr="00D64AF3">
        <w:tc>
          <w:tcPr>
            <w:tcW w:w="879" w:type="dxa"/>
          </w:tcPr>
          <w:p w14:paraId="2505B56A" w14:textId="77777777" w:rsidR="00C52DDC" w:rsidRDefault="00C52DDC" w:rsidP="00D64AF3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70D7255" w14:textId="77777777" w:rsidR="00C52DDC" w:rsidRDefault="00C52DDC" w:rsidP="00D64AF3">
            <w:r>
              <w:rPr>
                <w:sz w:val="16"/>
                <w:szCs w:val="16"/>
              </w:rPr>
              <w:t>0726</w:t>
            </w:r>
          </w:p>
        </w:tc>
        <w:tc>
          <w:tcPr>
            <w:tcW w:w="517" w:type="dxa"/>
          </w:tcPr>
          <w:p w14:paraId="09E80405" w14:textId="77777777" w:rsidR="00C52DDC" w:rsidRDefault="00C52DDC" w:rsidP="00D64AF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EEDED4" w14:textId="77777777" w:rsidR="00C52DDC" w:rsidRDefault="00C52DDC" w:rsidP="00D64AF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AE72887" w14:textId="77777777" w:rsidR="00C52DDC" w:rsidRDefault="00C52DDC" w:rsidP="00D64AF3">
            <w:r>
              <w:rPr>
                <w:sz w:val="16"/>
                <w:szCs w:val="16"/>
              </w:rPr>
              <w:t>(NR_demod_enh2-Perf) CR for 38.101-4 on Correction to FRC tables</w:t>
            </w:r>
          </w:p>
        </w:tc>
        <w:tc>
          <w:tcPr>
            <w:tcW w:w="517" w:type="dxa"/>
          </w:tcPr>
          <w:p w14:paraId="110AC81E" w14:textId="77777777" w:rsidR="00C52DDC" w:rsidRDefault="00C52DDC" w:rsidP="00D64AF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5ABF127" w14:textId="77777777" w:rsidR="00C52DDC" w:rsidRDefault="00C52DDC" w:rsidP="00D64AF3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04F3F3C" w14:textId="77777777" w:rsidR="00C52DDC" w:rsidRDefault="00C52DDC" w:rsidP="00D64AF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B39A103" w14:textId="77777777" w:rsidR="00C52DDC" w:rsidRDefault="00C52DDC" w:rsidP="00D64AF3">
            <w:r>
              <w:rPr>
                <w:sz w:val="16"/>
                <w:szCs w:val="16"/>
              </w:rPr>
              <w:t>R4-2501314</w:t>
            </w:r>
          </w:p>
        </w:tc>
        <w:tc>
          <w:tcPr>
            <w:tcW w:w="1597" w:type="dxa"/>
          </w:tcPr>
          <w:p w14:paraId="7CE2BD1D" w14:textId="77777777" w:rsidR="00C52DDC" w:rsidRDefault="00C52DDC" w:rsidP="00D64AF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17DF740" w14:textId="77777777" w:rsidR="00C52DDC" w:rsidRDefault="00C52DDC" w:rsidP="00D64AF3">
            <w:r>
              <w:rPr>
                <w:sz w:val="16"/>
                <w:szCs w:val="16"/>
              </w:rPr>
              <w:t>NR_demod_enh2-Perf</w:t>
            </w:r>
          </w:p>
        </w:tc>
        <w:tc>
          <w:tcPr>
            <w:tcW w:w="2323" w:type="dxa"/>
          </w:tcPr>
          <w:p w14:paraId="78831382" w14:textId="77777777" w:rsidR="00C52DDC" w:rsidRDefault="00C52DDC" w:rsidP="00D64AF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906A72" w14:textId="77777777" w:rsidR="00C52DDC" w:rsidRDefault="00C52DDC" w:rsidP="00D64AF3">
            <w:pPr>
              <w:rPr>
                <w:sz w:val="16"/>
                <w:szCs w:val="16"/>
              </w:rPr>
            </w:pPr>
          </w:p>
        </w:tc>
      </w:tr>
      <w:tr w:rsidR="00C52DDC" w14:paraId="62132092" w14:textId="77777777" w:rsidTr="00D64AF3">
        <w:tc>
          <w:tcPr>
            <w:tcW w:w="879" w:type="dxa"/>
          </w:tcPr>
          <w:p w14:paraId="5C630D48" w14:textId="77777777" w:rsidR="00C52DDC" w:rsidRDefault="00C52DDC" w:rsidP="00D64AF3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5F017139" w14:textId="77777777" w:rsidR="00C52DDC" w:rsidRDefault="00C52DDC" w:rsidP="00D64AF3">
            <w:r>
              <w:rPr>
                <w:sz w:val="16"/>
                <w:szCs w:val="16"/>
              </w:rPr>
              <w:t>0682</w:t>
            </w:r>
          </w:p>
        </w:tc>
        <w:tc>
          <w:tcPr>
            <w:tcW w:w="517" w:type="dxa"/>
          </w:tcPr>
          <w:p w14:paraId="55619164" w14:textId="77777777" w:rsidR="00C52DDC" w:rsidRDefault="00C52DDC" w:rsidP="00D64AF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138292" w14:textId="77777777" w:rsidR="00C52DDC" w:rsidRDefault="00C52DDC" w:rsidP="00D64AF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84DB54" w14:textId="77777777" w:rsidR="00C52DDC" w:rsidRDefault="00C52DDC" w:rsidP="00D64AF3">
            <w:r>
              <w:rPr>
                <w:sz w:val="16"/>
                <w:szCs w:val="16"/>
              </w:rPr>
              <w:t>(NR_6GHz_unlic_EU-Core)  CR for TS38.104: Correction on channel raster for band n102</w:t>
            </w:r>
          </w:p>
        </w:tc>
        <w:tc>
          <w:tcPr>
            <w:tcW w:w="517" w:type="dxa"/>
          </w:tcPr>
          <w:p w14:paraId="41DEF983" w14:textId="77777777" w:rsidR="00C52DDC" w:rsidRDefault="00C52DDC" w:rsidP="00D64AF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216E1D2" w14:textId="77777777" w:rsidR="00C52DDC" w:rsidRDefault="00C52DDC" w:rsidP="00D64AF3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62E1F6D9" w14:textId="77777777" w:rsidR="00C52DDC" w:rsidRDefault="00C52DDC" w:rsidP="00D64AF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1C7E091" w14:textId="77777777" w:rsidR="00C52DDC" w:rsidRDefault="00C52DDC" w:rsidP="00D64AF3">
            <w:r>
              <w:rPr>
                <w:sz w:val="16"/>
                <w:szCs w:val="16"/>
              </w:rPr>
              <w:t>R4-2500973</w:t>
            </w:r>
          </w:p>
        </w:tc>
        <w:tc>
          <w:tcPr>
            <w:tcW w:w="1597" w:type="dxa"/>
          </w:tcPr>
          <w:p w14:paraId="3BFEC636" w14:textId="77777777" w:rsidR="00C52DDC" w:rsidRDefault="00C52DDC" w:rsidP="00D64AF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806CD8D" w14:textId="77777777" w:rsidR="00C52DDC" w:rsidRDefault="00C52DDC" w:rsidP="00D64AF3">
            <w:r>
              <w:rPr>
                <w:sz w:val="16"/>
                <w:szCs w:val="16"/>
              </w:rPr>
              <w:t>NR_6GHz_unlic_EU-Core</w:t>
            </w:r>
          </w:p>
        </w:tc>
        <w:tc>
          <w:tcPr>
            <w:tcW w:w="2323" w:type="dxa"/>
          </w:tcPr>
          <w:p w14:paraId="78085C15" w14:textId="77777777" w:rsidR="00C52DDC" w:rsidRDefault="00C52DDC" w:rsidP="00D64AF3">
            <w:r>
              <w:rPr>
                <w:sz w:val="16"/>
                <w:szCs w:val="16"/>
              </w:rPr>
              <w:t>5.4.2.3</w:t>
            </w:r>
          </w:p>
        </w:tc>
        <w:tc>
          <w:tcPr>
            <w:tcW w:w="998" w:type="dxa"/>
          </w:tcPr>
          <w:p w14:paraId="73C184DE" w14:textId="77777777" w:rsidR="00C52DDC" w:rsidRDefault="00C52DDC" w:rsidP="00D64AF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C52DDC" w14:paraId="6745DB42" w14:textId="77777777" w:rsidTr="00D64AF3">
        <w:tc>
          <w:tcPr>
            <w:tcW w:w="879" w:type="dxa"/>
          </w:tcPr>
          <w:p w14:paraId="12D57ED9" w14:textId="77777777" w:rsidR="00C52DDC" w:rsidRDefault="00C52DDC" w:rsidP="00D64AF3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236FFD56" w14:textId="77777777" w:rsidR="00C52DDC" w:rsidRDefault="00C52DDC" w:rsidP="00D64AF3">
            <w:r>
              <w:rPr>
                <w:sz w:val="16"/>
                <w:szCs w:val="16"/>
              </w:rPr>
              <w:t>0683</w:t>
            </w:r>
          </w:p>
        </w:tc>
        <w:tc>
          <w:tcPr>
            <w:tcW w:w="517" w:type="dxa"/>
          </w:tcPr>
          <w:p w14:paraId="1A56900E" w14:textId="77777777" w:rsidR="00C52DDC" w:rsidRDefault="00C52DDC" w:rsidP="00D64AF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E12B54" w14:textId="77777777" w:rsidR="00C52DDC" w:rsidRDefault="00C52DDC" w:rsidP="00D64AF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A47D882" w14:textId="77777777" w:rsidR="00C52DDC" w:rsidRDefault="00C52DDC" w:rsidP="00D64AF3">
            <w:r>
              <w:rPr>
                <w:sz w:val="16"/>
                <w:szCs w:val="16"/>
              </w:rPr>
              <w:t>(NR_6GHz_unlic_EU-Core)CR for TS38.104: Correction on channel raster for band n102</w:t>
            </w:r>
          </w:p>
        </w:tc>
        <w:tc>
          <w:tcPr>
            <w:tcW w:w="517" w:type="dxa"/>
          </w:tcPr>
          <w:p w14:paraId="2149C666" w14:textId="77777777" w:rsidR="00C52DDC" w:rsidRDefault="00C52DDC" w:rsidP="00D64AF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64D025C" w14:textId="77777777" w:rsidR="00C52DDC" w:rsidRDefault="00C52DDC" w:rsidP="00D64AF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73604BF3" w14:textId="77777777" w:rsidR="00C52DDC" w:rsidRDefault="00C52DDC" w:rsidP="00D64AF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04EA2E3" w14:textId="77777777" w:rsidR="00C52DDC" w:rsidRDefault="00C52DDC" w:rsidP="00D64AF3">
            <w:r>
              <w:rPr>
                <w:sz w:val="16"/>
                <w:szCs w:val="16"/>
              </w:rPr>
              <w:t>R4-2500974</w:t>
            </w:r>
          </w:p>
        </w:tc>
        <w:tc>
          <w:tcPr>
            <w:tcW w:w="1597" w:type="dxa"/>
          </w:tcPr>
          <w:p w14:paraId="73CBB0CF" w14:textId="77777777" w:rsidR="00C52DDC" w:rsidRDefault="00C52DDC" w:rsidP="00D64AF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84AE6F0" w14:textId="77777777" w:rsidR="00C52DDC" w:rsidRDefault="00C52DDC" w:rsidP="00D64AF3">
            <w:r>
              <w:rPr>
                <w:sz w:val="16"/>
                <w:szCs w:val="16"/>
              </w:rPr>
              <w:t>NR_6GHz_unlic_EU-Core</w:t>
            </w:r>
          </w:p>
        </w:tc>
        <w:tc>
          <w:tcPr>
            <w:tcW w:w="2323" w:type="dxa"/>
          </w:tcPr>
          <w:p w14:paraId="1C8A7B34" w14:textId="77777777" w:rsidR="00C52DDC" w:rsidRDefault="00C52DDC" w:rsidP="00D64AF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A53098" w14:textId="77777777" w:rsidR="00C52DDC" w:rsidRDefault="00C52DDC" w:rsidP="00D64AF3">
            <w:pPr>
              <w:rPr>
                <w:sz w:val="16"/>
                <w:szCs w:val="16"/>
              </w:rPr>
            </w:pPr>
          </w:p>
        </w:tc>
      </w:tr>
    </w:tbl>
    <w:p w14:paraId="7DF95AF9" w14:textId="77777777" w:rsidR="00C52DDC" w:rsidRDefault="00C52DDC" w:rsidP="00C52DDC"/>
    <w:p w14:paraId="504FDE8D" w14:textId="77777777" w:rsidR="00480259" w:rsidRDefault="00480259" w:rsidP="00480259"/>
    <w:p w14:paraId="0CA1275D" w14:textId="1E95FFB8" w:rsidR="00480259" w:rsidRDefault="00743132" w:rsidP="00512C52">
      <w:pPr>
        <w:pStyle w:val="Heading2"/>
        <w:rPr>
          <w:rFonts w:cs="Arial"/>
          <w:noProof/>
        </w:rPr>
      </w:pPr>
      <w:r w:rsidRPr="00743132">
        <w:rPr>
          <w:noProof/>
        </w:rPr>
        <w:t>RP-2505</w:t>
      </w:r>
      <w:r>
        <w:rPr>
          <w:noProof/>
        </w:rPr>
        <w:t>90</w:t>
      </w:r>
    </w:p>
    <w:p w14:paraId="1D6FE1BF" w14:textId="1B9C5045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26330F" w:rsidRPr="0026330F">
        <w:rPr>
          <w:rFonts w:ascii="Arial" w:hAnsi="Arial" w:cs="Arial"/>
          <w:b/>
          <w:bCs/>
        </w:rPr>
        <w:t>RAN4 CRs to Maintenance for Closed WIs/SIs for REL-18 and earlier - Batch 13</w:t>
      </w:r>
    </w:p>
    <w:p w14:paraId="68341063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6D41029E" w14:textId="77777777" w:rsidR="00636673" w:rsidRDefault="00636673" w:rsidP="00636673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67389" w:rsidRPr="004E535C" w14:paraId="1A1A9E88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5A68F75" w14:textId="77777777" w:rsidR="00B67389" w:rsidRPr="00BF1EB6" w:rsidRDefault="00B6738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1DA6109" w14:textId="77777777" w:rsidR="00B67389" w:rsidRPr="00BF1EB6" w:rsidRDefault="00B6738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1C94E77" w14:textId="77777777" w:rsidR="00B67389" w:rsidRPr="00BF1EB6" w:rsidRDefault="00B6738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2D40DEA" w14:textId="77777777" w:rsidR="00B67389" w:rsidRPr="00BF1EB6" w:rsidRDefault="00B6738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C2685F4" w14:textId="77777777" w:rsidR="00B67389" w:rsidRPr="00BF1EB6" w:rsidRDefault="00B6738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CEDA11B" w14:textId="77777777" w:rsidR="00B67389" w:rsidRPr="00BF1EB6" w:rsidRDefault="00B6738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34A5CE2" w14:textId="77777777" w:rsidR="00B67389" w:rsidRPr="00BF1EB6" w:rsidRDefault="00B6738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6D9F5EF" w14:textId="77777777" w:rsidR="00B67389" w:rsidRPr="00BF1EB6" w:rsidRDefault="00B6738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2BCB5A3" w14:textId="77777777" w:rsidR="00B67389" w:rsidRPr="00BF1EB6" w:rsidRDefault="00B6738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C90D03C" w14:textId="77777777" w:rsidR="00B67389" w:rsidRPr="00BF1EB6" w:rsidRDefault="00B6738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A91531B" w14:textId="77777777" w:rsidR="00B67389" w:rsidRPr="00BF1EB6" w:rsidRDefault="00B6738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42E2453" w14:textId="77777777" w:rsidR="00B67389" w:rsidRPr="00BF1EB6" w:rsidRDefault="00B6738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934652F" w14:textId="77777777" w:rsidR="00B67389" w:rsidRPr="00BF1EB6" w:rsidRDefault="00B6738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67389" w14:paraId="71DD917A" w14:textId="77777777" w:rsidTr="00284803">
        <w:tc>
          <w:tcPr>
            <w:tcW w:w="879" w:type="dxa"/>
          </w:tcPr>
          <w:p w14:paraId="0A4094D0" w14:textId="77777777" w:rsidR="00B67389" w:rsidRDefault="00B67389" w:rsidP="00284803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A999506" w14:textId="77777777" w:rsidR="00B67389" w:rsidRDefault="00B67389" w:rsidP="00284803">
            <w:r>
              <w:rPr>
                <w:sz w:val="16"/>
                <w:szCs w:val="16"/>
              </w:rPr>
              <w:t>0729</w:t>
            </w:r>
          </w:p>
        </w:tc>
        <w:tc>
          <w:tcPr>
            <w:tcW w:w="517" w:type="dxa"/>
          </w:tcPr>
          <w:p w14:paraId="20F7007E" w14:textId="77777777" w:rsidR="00B67389" w:rsidRDefault="00B67389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DA982C" w14:textId="77777777" w:rsidR="00B67389" w:rsidRDefault="00B67389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30CA4E0" w14:textId="77777777" w:rsidR="00B67389" w:rsidRDefault="00B67389" w:rsidP="00284803">
            <w:r>
              <w:rPr>
                <w:sz w:val="16"/>
                <w:szCs w:val="16"/>
              </w:rPr>
              <w:t>(NR_ext_to_71GHz-Perf) CR for 38.101-4 on Correcting duplicate FRC names</w:t>
            </w:r>
          </w:p>
        </w:tc>
        <w:tc>
          <w:tcPr>
            <w:tcW w:w="517" w:type="dxa"/>
          </w:tcPr>
          <w:p w14:paraId="771E1DDB" w14:textId="77777777" w:rsidR="00B67389" w:rsidRDefault="00B67389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6C5DC2" w14:textId="77777777" w:rsidR="00B67389" w:rsidRDefault="00B67389" w:rsidP="00284803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2D55B76A" w14:textId="77777777" w:rsidR="00B67389" w:rsidRDefault="00B6738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C6A327A" w14:textId="77777777" w:rsidR="00B67389" w:rsidRDefault="00B67389" w:rsidP="00284803">
            <w:r>
              <w:rPr>
                <w:sz w:val="16"/>
                <w:szCs w:val="16"/>
              </w:rPr>
              <w:t>R4-2501317</w:t>
            </w:r>
          </w:p>
        </w:tc>
        <w:tc>
          <w:tcPr>
            <w:tcW w:w="1597" w:type="dxa"/>
          </w:tcPr>
          <w:p w14:paraId="211F4B6A" w14:textId="77777777" w:rsidR="00B67389" w:rsidRDefault="00B67389" w:rsidP="0028480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89CD3DC" w14:textId="77777777" w:rsidR="00B67389" w:rsidRDefault="00B67389" w:rsidP="00284803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43787B29" w14:textId="77777777" w:rsidR="00B67389" w:rsidRDefault="00B67389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199E61" w14:textId="77777777" w:rsidR="00B67389" w:rsidRDefault="00B67389" w:rsidP="00284803">
            <w:pPr>
              <w:rPr>
                <w:sz w:val="16"/>
                <w:szCs w:val="16"/>
              </w:rPr>
            </w:pPr>
          </w:p>
        </w:tc>
      </w:tr>
      <w:tr w:rsidR="00B67389" w14:paraId="2A47BF82" w14:textId="77777777" w:rsidTr="00284803">
        <w:tc>
          <w:tcPr>
            <w:tcW w:w="879" w:type="dxa"/>
          </w:tcPr>
          <w:p w14:paraId="5C22F5E6" w14:textId="77777777" w:rsidR="00B67389" w:rsidRDefault="00B67389" w:rsidP="00284803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4440547E" w14:textId="77777777" w:rsidR="00B67389" w:rsidRDefault="00B67389" w:rsidP="00284803">
            <w:r>
              <w:rPr>
                <w:sz w:val="16"/>
                <w:szCs w:val="16"/>
              </w:rPr>
              <w:t>0730</w:t>
            </w:r>
          </w:p>
        </w:tc>
        <w:tc>
          <w:tcPr>
            <w:tcW w:w="517" w:type="dxa"/>
          </w:tcPr>
          <w:p w14:paraId="72F63ABD" w14:textId="77777777" w:rsidR="00B67389" w:rsidRDefault="00B67389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38641C" w14:textId="77777777" w:rsidR="00B67389" w:rsidRDefault="00B67389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D658553" w14:textId="77777777" w:rsidR="00B67389" w:rsidRDefault="00B67389" w:rsidP="00284803">
            <w:r>
              <w:rPr>
                <w:sz w:val="16"/>
                <w:szCs w:val="16"/>
              </w:rPr>
              <w:t>(NR_ext_to_71GHz-Perf) CR for 38.101-4 on Correcting duplicate FRCs</w:t>
            </w:r>
          </w:p>
        </w:tc>
        <w:tc>
          <w:tcPr>
            <w:tcW w:w="517" w:type="dxa"/>
          </w:tcPr>
          <w:p w14:paraId="6AB8A46E" w14:textId="77777777" w:rsidR="00B67389" w:rsidRDefault="00B67389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88903BA" w14:textId="77777777" w:rsidR="00B67389" w:rsidRDefault="00B67389" w:rsidP="00284803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4B60C266" w14:textId="77777777" w:rsidR="00B67389" w:rsidRDefault="00B6738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A0E9600" w14:textId="77777777" w:rsidR="00B67389" w:rsidRDefault="00B67389" w:rsidP="00284803">
            <w:r>
              <w:rPr>
                <w:sz w:val="16"/>
                <w:szCs w:val="16"/>
              </w:rPr>
              <w:t>R4-2501318</w:t>
            </w:r>
          </w:p>
        </w:tc>
        <w:tc>
          <w:tcPr>
            <w:tcW w:w="1597" w:type="dxa"/>
          </w:tcPr>
          <w:p w14:paraId="7C9D5AC2" w14:textId="77777777" w:rsidR="00B67389" w:rsidRDefault="00B67389" w:rsidP="0028480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BAFBFBC" w14:textId="77777777" w:rsidR="00B67389" w:rsidRDefault="00B67389" w:rsidP="00284803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605B617E" w14:textId="77777777" w:rsidR="00B67389" w:rsidRDefault="00B67389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B80294" w14:textId="77777777" w:rsidR="00B67389" w:rsidRDefault="00B67389" w:rsidP="00284803">
            <w:pPr>
              <w:rPr>
                <w:sz w:val="16"/>
                <w:szCs w:val="16"/>
              </w:rPr>
            </w:pPr>
          </w:p>
        </w:tc>
      </w:tr>
      <w:tr w:rsidR="00B67389" w14:paraId="5F4AD585" w14:textId="77777777" w:rsidTr="00284803">
        <w:tc>
          <w:tcPr>
            <w:tcW w:w="879" w:type="dxa"/>
          </w:tcPr>
          <w:p w14:paraId="1D8AAC9B" w14:textId="77777777" w:rsidR="00B67389" w:rsidRDefault="00B67389" w:rsidP="00284803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C0C69A2" w14:textId="77777777" w:rsidR="00B67389" w:rsidRDefault="00B67389" w:rsidP="00284803">
            <w:r>
              <w:rPr>
                <w:sz w:val="16"/>
                <w:szCs w:val="16"/>
              </w:rPr>
              <w:t>0736</w:t>
            </w:r>
          </w:p>
        </w:tc>
        <w:tc>
          <w:tcPr>
            <w:tcW w:w="517" w:type="dxa"/>
          </w:tcPr>
          <w:p w14:paraId="333D55F3" w14:textId="77777777" w:rsidR="00B67389" w:rsidRDefault="00B67389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3172CE8" w14:textId="77777777" w:rsidR="00B67389" w:rsidRDefault="00B67389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B22B41F" w14:textId="77777777" w:rsidR="00B67389" w:rsidRDefault="00B67389" w:rsidP="00284803">
            <w:r>
              <w:rPr>
                <w:sz w:val="16"/>
                <w:szCs w:val="16"/>
              </w:rPr>
              <w:t>CR on 38.101-4 Modification on the general statement for FR2 CSI test(R17)</w:t>
            </w:r>
          </w:p>
        </w:tc>
        <w:tc>
          <w:tcPr>
            <w:tcW w:w="517" w:type="dxa"/>
          </w:tcPr>
          <w:p w14:paraId="3D64DC0F" w14:textId="77777777" w:rsidR="00B67389" w:rsidRDefault="00B67389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5AFA46" w14:textId="77777777" w:rsidR="00B67389" w:rsidRDefault="00B67389" w:rsidP="00284803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7A402C90" w14:textId="77777777" w:rsidR="00B67389" w:rsidRDefault="00B6738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AFA880D" w14:textId="77777777" w:rsidR="00B67389" w:rsidRDefault="00B67389" w:rsidP="00284803">
            <w:r>
              <w:rPr>
                <w:sz w:val="16"/>
                <w:szCs w:val="16"/>
              </w:rPr>
              <w:t>R4-2502359</w:t>
            </w:r>
          </w:p>
        </w:tc>
        <w:tc>
          <w:tcPr>
            <w:tcW w:w="1597" w:type="dxa"/>
          </w:tcPr>
          <w:p w14:paraId="48421863" w14:textId="77777777" w:rsidR="00B67389" w:rsidRDefault="00B67389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AAE7A9D" w14:textId="77777777" w:rsidR="00B67389" w:rsidRDefault="00B67389" w:rsidP="00284803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02A29B0D" w14:textId="77777777" w:rsidR="00B67389" w:rsidRDefault="00B67389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322F62C" w14:textId="77777777" w:rsidR="00B67389" w:rsidRDefault="00B67389" w:rsidP="00284803">
            <w:pPr>
              <w:rPr>
                <w:sz w:val="16"/>
                <w:szCs w:val="16"/>
              </w:rPr>
            </w:pPr>
          </w:p>
        </w:tc>
      </w:tr>
      <w:tr w:rsidR="00B67389" w14:paraId="23BC5CE4" w14:textId="77777777" w:rsidTr="00284803">
        <w:tc>
          <w:tcPr>
            <w:tcW w:w="879" w:type="dxa"/>
          </w:tcPr>
          <w:p w14:paraId="54EE307F" w14:textId="77777777" w:rsidR="00B67389" w:rsidRDefault="00B67389" w:rsidP="00284803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50C76887" w14:textId="77777777" w:rsidR="00B67389" w:rsidRDefault="00B67389" w:rsidP="00284803">
            <w:r>
              <w:rPr>
                <w:sz w:val="16"/>
                <w:szCs w:val="16"/>
              </w:rPr>
              <w:t>0737</w:t>
            </w:r>
          </w:p>
        </w:tc>
        <w:tc>
          <w:tcPr>
            <w:tcW w:w="517" w:type="dxa"/>
          </w:tcPr>
          <w:p w14:paraId="0D01EE92" w14:textId="77777777" w:rsidR="00B67389" w:rsidRDefault="00B67389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E29FD41" w14:textId="77777777" w:rsidR="00B67389" w:rsidRDefault="00B67389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BE57284" w14:textId="77777777" w:rsidR="00B67389" w:rsidRDefault="00B67389" w:rsidP="00284803">
            <w:r>
              <w:rPr>
                <w:sz w:val="16"/>
                <w:szCs w:val="16"/>
              </w:rPr>
              <w:t>CR on 38.101-4: Modification on the general statement for FR2 CSI test</w:t>
            </w:r>
          </w:p>
        </w:tc>
        <w:tc>
          <w:tcPr>
            <w:tcW w:w="517" w:type="dxa"/>
          </w:tcPr>
          <w:p w14:paraId="3C670BDE" w14:textId="77777777" w:rsidR="00B67389" w:rsidRDefault="00B67389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83F1C4A" w14:textId="77777777" w:rsidR="00B67389" w:rsidRDefault="00B67389" w:rsidP="00284803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082D1828" w14:textId="77777777" w:rsidR="00B67389" w:rsidRDefault="00B6738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5045EC5" w14:textId="77777777" w:rsidR="00B67389" w:rsidRDefault="00B67389" w:rsidP="00284803">
            <w:r>
              <w:rPr>
                <w:sz w:val="16"/>
                <w:szCs w:val="16"/>
              </w:rPr>
              <w:t>R4-2501522</w:t>
            </w:r>
          </w:p>
        </w:tc>
        <w:tc>
          <w:tcPr>
            <w:tcW w:w="1597" w:type="dxa"/>
          </w:tcPr>
          <w:p w14:paraId="53B473CC" w14:textId="77777777" w:rsidR="00B67389" w:rsidRDefault="00B67389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CCB36D8" w14:textId="77777777" w:rsidR="00B67389" w:rsidRDefault="00B67389" w:rsidP="00284803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2B03DF3A" w14:textId="77777777" w:rsidR="00B67389" w:rsidRDefault="00B67389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9776FB" w14:textId="77777777" w:rsidR="00B67389" w:rsidRDefault="00B67389" w:rsidP="00284803">
            <w:pPr>
              <w:rPr>
                <w:sz w:val="16"/>
                <w:szCs w:val="16"/>
              </w:rPr>
            </w:pPr>
          </w:p>
        </w:tc>
      </w:tr>
      <w:tr w:rsidR="00B67389" w14:paraId="23A88C4B" w14:textId="77777777" w:rsidTr="00284803">
        <w:tc>
          <w:tcPr>
            <w:tcW w:w="879" w:type="dxa"/>
          </w:tcPr>
          <w:p w14:paraId="0C446B47" w14:textId="77777777" w:rsidR="00B67389" w:rsidRDefault="00B67389" w:rsidP="00284803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37D42B1B" w14:textId="77777777" w:rsidR="00B67389" w:rsidRDefault="00B67389" w:rsidP="00284803">
            <w:r>
              <w:rPr>
                <w:sz w:val="16"/>
                <w:szCs w:val="16"/>
              </w:rPr>
              <w:t>0751</w:t>
            </w:r>
          </w:p>
        </w:tc>
        <w:tc>
          <w:tcPr>
            <w:tcW w:w="517" w:type="dxa"/>
          </w:tcPr>
          <w:p w14:paraId="61867A02" w14:textId="77777777" w:rsidR="00B67389" w:rsidRDefault="00B67389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037856" w14:textId="77777777" w:rsidR="00B67389" w:rsidRDefault="00B67389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32C84BC" w14:textId="77777777" w:rsidR="00B67389" w:rsidRDefault="00B67389" w:rsidP="00284803">
            <w:r>
              <w:rPr>
                <w:sz w:val="16"/>
                <w:szCs w:val="16"/>
              </w:rPr>
              <w:t>(NR_FeMIMO-Perf) CR on UE CSI requirements</w:t>
            </w:r>
          </w:p>
        </w:tc>
        <w:tc>
          <w:tcPr>
            <w:tcW w:w="517" w:type="dxa"/>
          </w:tcPr>
          <w:p w14:paraId="1DED0620" w14:textId="77777777" w:rsidR="00B67389" w:rsidRDefault="00B67389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10CDB2" w14:textId="77777777" w:rsidR="00B67389" w:rsidRDefault="00B67389" w:rsidP="00284803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04AFF7DD" w14:textId="77777777" w:rsidR="00B67389" w:rsidRDefault="00B6738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DC496B9" w14:textId="77777777" w:rsidR="00B67389" w:rsidRDefault="00B67389" w:rsidP="00284803">
            <w:r>
              <w:rPr>
                <w:sz w:val="16"/>
                <w:szCs w:val="16"/>
              </w:rPr>
              <w:t>R4-2502361</w:t>
            </w:r>
          </w:p>
        </w:tc>
        <w:tc>
          <w:tcPr>
            <w:tcW w:w="1597" w:type="dxa"/>
          </w:tcPr>
          <w:p w14:paraId="29D73550" w14:textId="77777777" w:rsidR="00B67389" w:rsidRDefault="00B67389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0250C83" w14:textId="77777777" w:rsidR="00B67389" w:rsidRDefault="00B67389" w:rsidP="00284803">
            <w:r>
              <w:rPr>
                <w:sz w:val="16"/>
                <w:szCs w:val="16"/>
              </w:rPr>
              <w:t>NR_feMIMO-Perf</w:t>
            </w:r>
          </w:p>
        </w:tc>
        <w:tc>
          <w:tcPr>
            <w:tcW w:w="2323" w:type="dxa"/>
          </w:tcPr>
          <w:p w14:paraId="685DDE3F" w14:textId="77777777" w:rsidR="00B67389" w:rsidRDefault="00B67389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23FCDC" w14:textId="77777777" w:rsidR="00B67389" w:rsidRDefault="00B67389" w:rsidP="00284803">
            <w:pPr>
              <w:rPr>
                <w:sz w:val="16"/>
                <w:szCs w:val="16"/>
              </w:rPr>
            </w:pPr>
          </w:p>
        </w:tc>
      </w:tr>
      <w:tr w:rsidR="00B67389" w14:paraId="51095974" w14:textId="77777777" w:rsidTr="00284803">
        <w:tc>
          <w:tcPr>
            <w:tcW w:w="879" w:type="dxa"/>
          </w:tcPr>
          <w:p w14:paraId="141AE334" w14:textId="77777777" w:rsidR="00B67389" w:rsidRDefault="00B67389" w:rsidP="00284803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668B0014" w14:textId="77777777" w:rsidR="00B67389" w:rsidRDefault="00B67389" w:rsidP="00284803">
            <w:r>
              <w:rPr>
                <w:sz w:val="16"/>
                <w:szCs w:val="16"/>
              </w:rPr>
              <w:t>0752</w:t>
            </w:r>
          </w:p>
        </w:tc>
        <w:tc>
          <w:tcPr>
            <w:tcW w:w="517" w:type="dxa"/>
          </w:tcPr>
          <w:p w14:paraId="7D8EF653" w14:textId="77777777" w:rsidR="00B67389" w:rsidRDefault="00B67389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8CC00A" w14:textId="77777777" w:rsidR="00B67389" w:rsidRDefault="00B67389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2B0436E" w14:textId="77777777" w:rsidR="00B67389" w:rsidRDefault="00B67389" w:rsidP="00284803">
            <w:r>
              <w:rPr>
                <w:sz w:val="16"/>
                <w:szCs w:val="16"/>
              </w:rPr>
              <w:t>(NR_FeMIMO-Perf) CR on UE CSI requirements</w:t>
            </w:r>
          </w:p>
        </w:tc>
        <w:tc>
          <w:tcPr>
            <w:tcW w:w="517" w:type="dxa"/>
          </w:tcPr>
          <w:p w14:paraId="1F17C049" w14:textId="77777777" w:rsidR="00B67389" w:rsidRDefault="00B67389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D386484" w14:textId="77777777" w:rsidR="00B67389" w:rsidRDefault="00B67389" w:rsidP="00284803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27751E68" w14:textId="77777777" w:rsidR="00B67389" w:rsidRDefault="00B6738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31C3866" w14:textId="77777777" w:rsidR="00B67389" w:rsidRDefault="00B67389" w:rsidP="00284803">
            <w:r>
              <w:rPr>
                <w:sz w:val="16"/>
                <w:szCs w:val="16"/>
              </w:rPr>
              <w:t>R4-2501545</w:t>
            </w:r>
          </w:p>
        </w:tc>
        <w:tc>
          <w:tcPr>
            <w:tcW w:w="1597" w:type="dxa"/>
          </w:tcPr>
          <w:p w14:paraId="7CAC78DE" w14:textId="77777777" w:rsidR="00B67389" w:rsidRDefault="00B67389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FA5D85A" w14:textId="77777777" w:rsidR="00B67389" w:rsidRDefault="00B67389" w:rsidP="00284803">
            <w:r>
              <w:rPr>
                <w:sz w:val="16"/>
                <w:szCs w:val="16"/>
              </w:rPr>
              <w:t>NR_feMIMO-Perf</w:t>
            </w:r>
          </w:p>
        </w:tc>
        <w:tc>
          <w:tcPr>
            <w:tcW w:w="2323" w:type="dxa"/>
          </w:tcPr>
          <w:p w14:paraId="1869F0B4" w14:textId="77777777" w:rsidR="00B67389" w:rsidRDefault="00B67389" w:rsidP="00284803">
            <w:r>
              <w:rPr>
                <w:sz w:val="16"/>
                <w:szCs w:val="16"/>
              </w:rPr>
              <w:t>6.1.1.3, 6.3.2.1.7, 6.3.2.2.8, 6.3.3.1.7, 6.3.3.2.7</w:t>
            </w:r>
          </w:p>
        </w:tc>
        <w:tc>
          <w:tcPr>
            <w:tcW w:w="998" w:type="dxa"/>
          </w:tcPr>
          <w:p w14:paraId="3343F48B" w14:textId="77777777" w:rsidR="00B67389" w:rsidRDefault="00B67389" w:rsidP="00284803">
            <w:r>
              <w:rPr>
                <w:sz w:val="16"/>
                <w:szCs w:val="16"/>
              </w:rPr>
              <w:t xml:space="preserve">TS/TR ... CR ... ; TS 38.521-4; TS/TR ... CR ... </w:t>
            </w:r>
          </w:p>
        </w:tc>
      </w:tr>
      <w:tr w:rsidR="00B67389" w14:paraId="011DFAEA" w14:textId="77777777" w:rsidTr="00284803">
        <w:tc>
          <w:tcPr>
            <w:tcW w:w="879" w:type="dxa"/>
          </w:tcPr>
          <w:p w14:paraId="6EB992A0" w14:textId="77777777" w:rsidR="00B67389" w:rsidRDefault="00B67389" w:rsidP="00284803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603AFC02" w14:textId="77777777" w:rsidR="00B67389" w:rsidRDefault="00B67389" w:rsidP="00284803">
            <w:r>
              <w:rPr>
                <w:sz w:val="16"/>
                <w:szCs w:val="16"/>
              </w:rPr>
              <w:t>0684</w:t>
            </w:r>
          </w:p>
        </w:tc>
        <w:tc>
          <w:tcPr>
            <w:tcW w:w="517" w:type="dxa"/>
          </w:tcPr>
          <w:p w14:paraId="51E2CA8B" w14:textId="77777777" w:rsidR="00B67389" w:rsidRDefault="00B67389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4810CF8" w14:textId="77777777" w:rsidR="00B67389" w:rsidRDefault="00B67389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5DB2ABB" w14:textId="77777777" w:rsidR="00B67389" w:rsidRDefault="00B67389" w:rsidP="00284803">
            <w:r>
              <w:rPr>
                <w:sz w:val="16"/>
                <w:szCs w:val="16"/>
              </w:rPr>
              <w:t>(NR_FDD_ULn28_DLn75_n76-Core) CR to TS38104 - Wrong channel BW supported by n109</w:t>
            </w:r>
          </w:p>
        </w:tc>
        <w:tc>
          <w:tcPr>
            <w:tcW w:w="517" w:type="dxa"/>
          </w:tcPr>
          <w:p w14:paraId="24034152" w14:textId="77777777" w:rsidR="00B67389" w:rsidRDefault="00B67389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EDA428" w14:textId="77777777" w:rsidR="00B67389" w:rsidRDefault="00B67389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56BF634E" w14:textId="77777777" w:rsidR="00B67389" w:rsidRDefault="00B6738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75179D6" w14:textId="77777777" w:rsidR="00B67389" w:rsidRDefault="00B67389" w:rsidP="00284803">
            <w:r>
              <w:rPr>
                <w:sz w:val="16"/>
                <w:szCs w:val="16"/>
              </w:rPr>
              <w:t>R4-2501369</w:t>
            </w:r>
          </w:p>
        </w:tc>
        <w:tc>
          <w:tcPr>
            <w:tcW w:w="1597" w:type="dxa"/>
          </w:tcPr>
          <w:p w14:paraId="5BBBB9B1" w14:textId="77777777" w:rsidR="00B67389" w:rsidRDefault="00B67389" w:rsidP="0028480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BCFA8EC" w14:textId="77777777" w:rsidR="00B67389" w:rsidRDefault="00B67389" w:rsidP="00284803">
            <w:r>
              <w:rPr>
                <w:sz w:val="16"/>
                <w:szCs w:val="16"/>
              </w:rPr>
              <w:t>NR_FDD_ULn28_DLn75_n76-Core</w:t>
            </w:r>
          </w:p>
        </w:tc>
        <w:tc>
          <w:tcPr>
            <w:tcW w:w="2323" w:type="dxa"/>
          </w:tcPr>
          <w:p w14:paraId="7890359B" w14:textId="77777777" w:rsidR="00B67389" w:rsidRDefault="00B67389" w:rsidP="00284803">
            <w:r>
              <w:rPr>
                <w:sz w:val="16"/>
                <w:szCs w:val="16"/>
              </w:rPr>
              <w:t>5.3.5</w:t>
            </w:r>
          </w:p>
        </w:tc>
        <w:tc>
          <w:tcPr>
            <w:tcW w:w="998" w:type="dxa"/>
          </w:tcPr>
          <w:p w14:paraId="4F656D46" w14:textId="77777777" w:rsidR="00B67389" w:rsidRDefault="00B67389" w:rsidP="0028480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67389" w14:paraId="3F262065" w14:textId="77777777" w:rsidTr="00284803">
        <w:tc>
          <w:tcPr>
            <w:tcW w:w="879" w:type="dxa"/>
          </w:tcPr>
          <w:p w14:paraId="762F865F" w14:textId="77777777" w:rsidR="00B67389" w:rsidRDefault="00B67389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842E087" w14:textId="77777777" w:rsidR="00B67389" w:rsidRDefault="00B67389" w:rsidP="00284803">
            <w:r>
              <w:rPr>
                <w:sz w:val="16"/>
                <w:szCs w:val="16"/>
              </w:rPr>
              <w:t>5291</w:t>
            </w:r>
          </w:p>
        </w:tc>
        <w:tc>
          <w:tcPr>
            <w:tcW w:w="517" w:type="dxa"/>
          </w:tcPr>
          <w:p w14:paraId="58AC5D5A" w14:textId="77777777" w:rsidR="00B67389" w:rsidRDefault="00B67389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7863C61" w14:textId="77777777" w:rsidR="00B67389" w:rsidRDefault="00B67389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C74AA7" w14:textId="77777777" w:rsidR="00B67389" w:rsidRDefault="00B67389" w:rsidP="00284803">
            <w:r>
              <w:rPr>
                <w:sz w:val="16"/>
                <w:szCs w:val="16"/>
              </w:rPr>
              <w:t>(NR_ext_to_71GHz-Perf) CR to TS 38.133 on test cases in FR2-2 with CCA</w:t>
            </w:r>
          </w:p>
        </w:tc>
        <w:tc>
          <w:tcPr>
            <w:tcW w:w="517" w:type="dxa"/>
          </w:tcPr>
          <w:p w14:paraId="2F87B459" w14:textId="77777777" w:rsidR="00B67389" w:rsidRDefault="00B67389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1E7F58" w14:textId="77777777" w:rsidR="00B67389" w:rsidRDefault="00B67389" w:rsidP="00284803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2108119C" w14:textId="77777777" w:rsidR="00B67389" w:rsidRDefault="00B6738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D9861D1" w14:textId="77777777" w:rsidR="00B67389" w:rsidRDefault="00B67389" w:rsidP="00284803">
            <w:r>
              <w:rPr>
                <w:sz w:val="16"/>
                <w:szCs w:val="16"/>
              </w:rPr>
              <w:t>R4-2502642</w:t>
            </w:r>
          </w:p>
        </w:tc>
        <w:tc>
          <w:tcPr>
            <w:tcW w:w="1597" w:type="dxa"/>
          </w:tcPr>
          <w:p w14:paraId="69ED6817" w14:textId="77777777" w:rsidR="00B67389" w:rsidRDefault="00B67389" w:rsidP="0028480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3BF1A0A" w14:textId="77777777" w:rsidR="00B67389" w:rsidRDefault="00B67389" w:rsidP="00284803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6556C9BF" w14:textId="77777777" w:rsidR="00B67389" w:rsidRDefault="00B67389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86959A" w14:textId="77777777" w:rsidR="00B67389" w:rsidRDefault="00B67389" w:rsidP="00284803">
            <w:pPr>
              <w:rPr>
                <w:sz w:val="16"/>
                <w:szCs w:val="16"/>
              </w:rPr>
            </w:pPr>
          </w:p>
        </w:tc>
      </w:tr>
      <w:tr w:rsidR="00B67389" w14:paraId="593427AA" w14:textId="77777777" w:rsidTr="00284803">
        <w:tc>
          <w:tcPr>
            <w:tcW w:w="879" w:type="dxa"/>
          </w:tcPr>
          <w:p w14:paraId="34B5884D" w14:textId="77777777" w:rsidR="00B67389" w:rsidRDefault="00B67389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33AC1FF" w14:textId="77777777" w:rsidR="00B67389" w:rsidRDefault="00B67389" w:rsidP="00284803">
            <w:r>
              <w:rPr>
                <w:sz w:val="16"/>
                <w:szCs w:val="16"/>
              </w:rPr>
              <w:t>5292</w:t>
            </w:r>
          </w:p>
        </w:tc>
        <w:tc>
          <w:tcPr>
            <w:tcW w:w="517" w:type="dxa"/>
          </w:tcPr>
          <w:p w14:paraId="70312D2C" w14:textId="77777777" w:rsidR="00B67389" w:rsidRDefault="00B67389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9EF383" w14:textId="77777777" w:rsidR="00B67389" w:rsidRDefault="00B67389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1F0AC40" w14:textId="77777777" w:rsidR="00B67389" w:rsidRDefault="00B67389" w:rsidP="00284803">
            <w:r>
              <w:rPr>
                <w:sz w:val="16"/>
                <w:szCs w:val="16"/>
              </w:rPr>
              <w:t>(NR_ext_to_71GHz-Perf) CR to TS 38.133 on test cases in FR2-2 with CCA</w:t>
            </w:r>
          </w:p>
        </w:tc>
        <w:tc>
          <w:tcPr>
            <w:tcW w:w="517" w:type="dxa"/>
          </w:tcPr>
          <w:p w14:paraId="190CEDEA" w14:textId="77777777" w:rsidR="00B67389" w:rsidRDefault="00B67389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00FFB9B" w14:textId="77777777" w:rsidR="00B67389" w:rsidRDefault="00B67389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20343BBB" w14:textId="77777777" w:rsidR="00B67389" w:rsidRDefault="00B6738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EE44748" w14:textId="77777777" w:rsidR="00B67389" w:rsidRDefault="00B67389" w:rsidP="00284803">
            <w:r>
              <w:rPr>
                <w:sz w:val="16"/>
                <w:szCs w:val="16"/>
              </w:rPr>
              <w:t>R4-2501011</w:t>
            </w:r>
          </w:p>
        </w:tc>
        <w:tc>
          <w:tcPr>
            <w:tcW w:w="1597" w:type="dxa"/>
          </w:tcPr>
          <w:p w14:paraId="668F6088" w14:textId="77777777" w:rsidR="00B67389" w:rsidRDefault="00B67389" w:rsidP="0028480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5773745" w14:textId="77777777" w:rsidR="00B67389" w:rsidRDefault="00B67389" w:rsidP="00284803">
            <w:r>
              <w:rPr>
                <w:sz w:val="16"/>
                <w:szCs w:val="16"/>
              </w:rPr>
              <w:t>NR_ext_to_71GHz-Perf</w:t>
            </w:r>
          </w:p>
        </w:tc>
        <w:tc>
          <w:tcPr>
            <w:tcW w:w="2323" w:type="dxa"/>
          </w:tcPr>
          <w:p w14:paraId="69902130" w14:textId="77777777" w:rsidR="00B67389" w:rsidRDefault="00B67389" w:rsidP="00284803">
            <w:r>
              <w:rPr>
                <w:sz w:val="16"/>
                <w:szCs w:val="16"/>
              </w:rPr>
              <w:t>A.15.1, A.15.2.1.2, A.15.4.2</w:t>
            </w:r>
          </w:p>
        </w:tc>
        <w:tc>
          <w:tcPr>
            <w:tcW w:w="998" w:type="dxa"/>
          </w:tcPr>
          <w:p w14:paraId="59562772" w14:textId="77777777" w:rsidR="00B67389" w:rsidRDefault="00B67389" w:rsidP="0028480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413B0FA1" w14:textId="77777777" w:rsidR="00480259" w:rsidRDefault="00480259" w:rsidP="00480259"/>
    <w:p w14:paraId="7136C4F2" w14:textId="124996C9" w:rsidR="00480259" w:rsidRDefault="00E1407A" w:rsidP="00512C52">
      <w:pPr>
        <w:pStyle w:val="Heading2"/>
        <w:rPr>
          <w:rFonts w:cs="Arial"/>
          <w:noProof/>
        </w:rPr>
      </w:pPr>
      <w:r w:rsidRPr="00E1407A">
        <w:rPr>
          <w:noProof/>
        </w:rPr>
        <w:t>RP-250591</w:t>
      </w:r>
    </w:p>
    <w:p w14:paraId="5D2E65FB" w14:textId="51DF08F2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26330F" w:rsidRPr="0026330F">
        <w:rPr>
          <w:rFonts w:ascii="Arial" w:hAnsi="Arial" w:cs="Arial"/>
          <w:b/>
          <w:bCs/>
        </w:rPr>
        <w:t>RAN4 CRs to Maintenance for Closed WIs/SIs for REL-18 and earlier - Batch 14</w:t>
      </w:r>
    </w:p>
    <w:p w14:paraId="580B47F1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0E6C4B83" w14:textId="77777777" w:rsidR="00340782" w:rsidRDefault="00340782" w:rsidP="00340782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B67389" w:rsidRPr="004E535C" w14:paraId="1AD9B2A7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0BF574A1" w14:textId="77777777" w:rsidR="00B67389" w:rsidRPr="00BF1EB6" w:rsidRDefault="00B6738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87FA23" w14:textId="77777777" w:rsidR="00B67389" w:rsidRPr="00BF1EB6" w:rsidRDefault="00B6738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593ECA8" w14:textId="77777777" w:rsidR="00B67389" w:rsidRPr="00BF1EB6" w:rsidRDefault="00B6738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EA97A2" w14:textId="77777777" w:rsidR="00B67389" w:rsidRPr="00BF1EB6" w:rsidRDefault="00B6738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0C8214E" w14:textId="77777777" w:rsidR="00B67389" w:rsidRPr="00BF1EB6" w:rsidRDefault="00B6738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8B2860E" w14:textId="77777777" w:rsidR="00B67389" w:rsidRPr="00BF1EB6" w:rsidRDefault="00B6738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3CD7CF5" w14:textId="77777777" w:rsidR="00B67389" w:rsidRPr="00BF1EB6" w:rsidRDefault="00B6738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D3FB3D8" w14:textId="77777777" w:rsidR="00B67389" w:rsidRPr="00BF1EB6" w:rsidRDefault="00B6738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FE3546F" w14:textId="77777777" w:rsidR="00B67389" w:rsidRPr="00BF1EB6" w:rsidRDefault="00B6738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F2B26E6" w14:textId="77777777" w:rsidR="00B67389" w:rsidRPr="00BF1EB6" w:rsidRDefault="00B6738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5803A12" w14:textId="77777777" w:rsidR="00B67389" w:rsidRPr="00BF1EB6" w:rsidRDefault="00B6738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3408967" w14:textId="77777777" w:rsidR="00B67389" w:rsidRPr="00BF1EB6" w:rsidRDefault="00B6738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DE3E51F" w14:textId="77777777" w:rsidR="00B67389" w:rsidRPr="00BF1EB6" w:rsidRDefault="00B6738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B67389" w14:paraId="440F0C8D" w14:textId="77777777" w:rsidTr="00284803">
        <w:tc>
          <w:tcPr>
            <w:tcW w:w="879" w:type="dxa"/>
          </w:tcPr>
          <w:p w14:paraId="2CA762B9" w14:textId="77777777" w:rsidR="00B67389" w:rsidRDefault="00B67389" w:rsidP="00284803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2C831392" w14:textId="77777777" w:rsidR="00B67389" w:rsidRDefault="00B67389" w:rsidP="00284803">
            <w:r>
              <w:rPr>
                <w:sz w:val="16"/>
                <w:szCs w:val="16"/>
              </w:rPr>
              <w:t>0767</w:t>
            </w:r>
          </w:p>
        </w:tc>
        <w:tc>
          <w:tcPr>
            <w:tcW w:w="517" w:type="dxa"/>
          </w:tcPr>
          <w:p w14:paraId="3B92A301" w14:textId="77777777" w:rsidR="00B67389" w:rsidRDefault="00B67389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3842479" w14:textId="77777777" w:rsidR="00B67389" w:rsidRDefault="00B67389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F77F7E4" w14:textId="77777777" w:rsidR="00B67389" w:rsidRDefault="00B67389" w:rsidP="00284803">
            <w:r>
              <w:rPr>
                <w:sz w:val="16"/>
                <w:szCs w:val="16"/>
              </w:rPr>
              <w:t>(NR_HST_FR2-Core) Rel-17 Minor correction in PC6 UL-MIMO Maximum Output Power requirements</w:t>
            </w:r>
          </w:p>
        </w:tc>
        <w:tc>
          <w:tcPr>
            <w:tcW w:w="517" w:type="dxa"/>
          </w:tcPr>
          <w:p w14:paraId="386DE009" w14:textId="77777777" w:rsidR="00B67389" w:rsidRDefault="00B67389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389CFF" w14:textId="77777777" w:rsidR="00B67389" w:rsidRDefault="00B67389" w:rsidP="00284803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18EBD9C7" w14:textId="77777777" w:rsidR="00B67389" w:rsidRDefault="00B6738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B0E536D" w14:textId="77777777" w:rsidR="00B67389" w:rsidRDefault="00B67389" w:rsidP="00284803">
            <w:r>
              <w:rPr>
                <w:sz w:val="16"/>
                <w:szCs w:val="16"/>
              </w:rPr>
              <w:t>R4-2502946</w:t>
            </w:r>
          </w:p>
        </w:tc>
        <w:tc>
          <w:tcPr>
            <w:tcW w:w="1597" w:type="dxa"/>
          </w:tcPr>
          <w:p w14:paraId="5FA355E9" w14:textId="77777777" w:rsidR="00B67389" w:rsidRDefault="00B67389" w:rsidP="00284803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1823B944" w14:textId="77777777" w:rsidR="00B67389" w:rsidRDefault="00B67389" w:rsidP="00284803">
            <w:r>
              <w:rPr>
                <w:sz w:val="16"/>
                <w:szCs w:val="16"/>
              </w:rPr>
              <w:t>NR_HST_FR2-Core</w:t>
            </w:r>
          </w:p>
        </w:tc>
        <w:tc>
          <w:tcPr>
            <w:tcW w:w="2323" w:type="dxa"/>
          </w:tcPr>
          <w:p w14:paraId="2D873594" w14:textId="77777777" w:rsidR="00B67389" w:rsidRDefault="00B67389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1F3A5F" w14:textId="77777777" w:rsidR="00B67389" w:rsidRDefault="00B67389" w:rsidP="00284803">
            <w:pPr>
              <w:rPr>
                <w:sz w:val="16"/>
                <w:szCs w:val="16"/>
              </w:rPr>
            </w:pPr>
          </w:p>
        </w:tc>
      </w:tr>
      <w:tr w:rsidR="00B67389" w14:paraId="2B6DA118" w14:textId="77777777" w:rsidTr="00284803">
        <w:tc>
          <w:tcPr>
            <w:tcW w:w="879" w:type="dxa"/>
          </w:tcPr>
          <w:p w14:paraId="1061665A" w14:textId="77777777" w:rsidR="00B67389" w:rsidRDefault="00B67389" w:rsidP="00284803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03A0381B" w14:textId="77777777" w:rsidR="00B67389" w:rsidRDefault="00B67389" w:rsidP="00284803">
            <w:r>
              <w:rPr>
                <w:sz w:val="16"/>
                <w:szCs w:val="16"/>
              </w:rPr>
              <w:t>0768</w:t>
            </w:r>
          </w:p>
        </w:tc>
        <w:tc>
          <w:tcPr>
            <w:tcW w:w="517" w:type="dxa"/>
          </w:tcPr>
          <w:p w14:paraId="34951A22" w14:textId="77777777" w:rsidR="00B67389" w:rsidRDefault="00B67389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185847" w14:textId="77777777" w:rsidR="00B67389" w:rsidRDefault="00B67389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BFF7209" w14:textId="77777777" w:rsidR="00B67389" w:rsidRDefault="00B67389" w:rsidP="00284803">
            <w:r>
              <w:rPr>
                <w:sz w:val="16"/>
                <w:szCs w:val="16"/>
              </w:rPr>
              <w:t>(NR_HST_FR2-Core) Rel-18 Minor correction in PC6 UL-MIMO Maximum Output Power requirements</w:t>
            </w:r>
          </w:p>
        </w:tc>
        <w:tc>
          <w:tcPr>
            <w:tcW w:w="517" w:type="dxa"/>
          </w:tcPr>
          <w:p w14:paraId="71C69FBA" w14:textId="77777777" w:rsidR="00B67389" w:rsidRDefault="00B67389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BEAA851" w14:textId="77777777" w:rsidR="00B67389" w:rsidRDefault="00B67389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24480E1C" w14:textId="77777777" w:rsidR="00B67389" w:rsidRDefault="00B6738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B520430" w14:textId="77777777" w:rsidR="00B67389" w:rsidRDefault="00B67389" w:rsidP="00284803">
            <w:r>
              <w:rPr>
                <w:sz w:val="16"/>
                <w:szCs w:val="16"/>
              </w:rPr>
              <w:t>R4-2500476</w:t>
            </w:r>
          </w:p>
        </w:tc>
        <w:tc>
          <w:tcPr>
            <w:tcW w:w="1597" w:type="dxa"/>
          </w:tcPr>
          <w:p w14:paraId="1477923D" w14:textId="77777777" w:rsidR="00B67389" w:rsidRDefault="00B67389" w:rsidP="00284803"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 w14:paraId="4A31D7BF" w14:textId="77777777" w:rsidR="00B67389" w:rsidRDefault="00B67389" w:rsidP="00284803">
            <w:r>
              <w:rPr>
                <w:sz w:val="16"/>
                <w:szCs w:val="16"/>
              </w:rPr>
              <w:t>NR_HST_FR2-Core</w:t>
            </w:r>
          </w:p>
        </w:tc>
        <w:tc>
          <w:tcPr>
            <w:tcW w:w="2323" w:type="dxa"/>
          </w:tcPr>
          <w:p w14:paraId="752E8CF4" w14:textId="77777777" w:rsidR="00B67389" w:rsidRDefault="00B67389" w:rsidP="00284803">
            <w:r>
              <w:rPr>
                <w:sz w:val="16"/>
                <w:szCs w:val="16"/>
              </w:rPr>
              <w:t>6.2D.1.6</w:t>
            </w:r>
          </w:p>
        </w:tc>
        <w:tc>
          <w:tcPr>
            <w:tcW w:w="998" w:type="dxa"/>
          </w:tcPr>
          <w:p w14:paraId="15E2734A" w14:textId="77777777" w:rsidR="00B67389" w:rsidRDefault="00B67389" w:rsidP="00284803">
            <w:r>
              <w:rPr>
                <w:sz w:val="16"/>
                <w:szCs w:val="16"/>
              </w:rPr>
              <w:t xml:space="preserve">TS/TR ... CR ... ; TS/TR … CR ... ; TS/TR ... CR ... </w:t>
            </w:r>
          </w:p>
        </w:tc>
      </w:tr>
      <w:tr w:rsidR="00B67389" w14:paraId="14481E38" w14:textId="77777777" w:rsidTr="00284803">
        <w:tc>
          <w:tcPr>
            <w:tcW w:w="879" w:type="dxa"/>
          </w:tcPr>
          <w:p w14:paraId="27C9ECF0" w14:textId="77777777" w:rsidR="00B67389" w:rsidRDefault="00B67389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8937727" w14:textId="77777777" w:rsidR="00B67389" w:rsidRDefault="00B67389" w:rsidP="00284803">
            <w:r>
              <w:rPr>
                <w:sz w:val="16"/>
                <w:szCs w:val="16"/>
              </w:rPr>
              <w:t>5246</w:t>
            </w:r>
          </w:p>
        </w:tc>
        <w:tc>
          <w:tcPr>
            <w:tcW w:w="517" w:type="dxa"/>
          </w:tcPr>
          <w:p w14:paraId="1C4EBCFB" w14:textId="77777777" w:rsidR="00B67389" w:rsidRDefault="00B67389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3B4AA4D" w14:textId="77777777" w:rsidR="00B67389" w:rsidRDefault="00B67389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4F5F988" w14:textId="77777777" w:rsidR="00B67389" w:rsidRDefault="00B67389" w:rsidP="00284803">
            <w:r>
              <w:rPr>
                <w:sz w:val="16"/>
                <w:szCs w:val="16"/>
              </w:rPr>
              <w:t>(NR_MG_enh-Core) CR on RRM requirements for NCSG - R17</w:t>
            </w:r>
          </w:p>
        </w:tc>
        <w:tc>
          <w:tcPr>
            <w:tcW w:w="517" w:type="dxa"/>
          </w:tcPr>
          <w:p w14:paraId="3B729AAB" w14:textId="77777777" w:rsidR="00B67389" w:rsidRDefault="00B67389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A457CE" w14:textId="77777777" w:rsidR="00B67389" w:rsidRDefault="00B67389" w:rsidP="00284803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59C950D4" w14:textId="77777777" w:rsidR="00B67389" w:rsidRDefault="00B6738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B2EAA70" w14:textId="77777777" w:rsidR="00B67389" w:rsidRDefault="00B67389" w:rsidP="00284803">
            <w:r>
              <w:rPr>
                <w:sz w:val="16"/>
                <w:szCs w:val="16"/>
              </w:rPr>
              <w:t>R4-2500453</w:t>
            </w:r>
          </w:p>
        </w:tc>
        <w:tc>
          <w:tcPr>
            <w:tcW w:w="1597" w:type="dxa"/>
          </w:tcPr>
          <w:p w14:paraId="684D40DC" w14:textId="77777777" w:rsidR="00B67389" w:rsidRDefault="00B67389" w:rsidP="00284803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6BE1E45" w14:textId="77777777" w:rsidR="00B67389" w:rsidRDefault="00B67389" w:rsidP="00284803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769C41E9" w14:textId="77777777" w:rsidR="00B67389" w:rsidRDefault="00B67389" w:rsidP="00284803">
            <w:r>
              <w:rPr>
                <w:sz w:val="16"/>
                <w:szCs w:val="16"/>
              </w:rPr>
              <w:t>9.2.7</w:t>
            </w:r>
          </w:p>
        </w:tc>
        <w:tc>
          <w:tcPr>
            <w:tcW w:w="998" w:type="dxa"/>
          </w:tcPr>
          <w:p w14:paraId="639989CB" w14:textId="77777777" w:rsidR="00B67389" w:rsidRDefault="00B67389" w:rsidP="0028480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B67389" w14:paraId="2839F7A7" w14:textId="77777777" w:rsidTr="00284803">
        <w:tc>
          <w:tcPr>
            <w:tcW w:w="879" w:type="dxa"/>
          </w:tcPr>
          <w:p w14:paraId="2DBC0C48" w14:textId="77777777" w:rsidR="00B67389" w:rsidRDefault="00B67389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22FFA01" w14:textId="77777777" w:rsidR="00B67389" w:rsidRDefault="00B67389" w:rsidP="00284803">
            <w:r>
              <w:rPr>
                <w:sz w:val="16"/>
                <w:szCs w:val="16"/>
              </w:rPr>
              <w:t>5247</w:t>
            </w:r>
          </w:p>
        </w:tc>
        <w:tc>
          <w:tcPr>
            <w:tcW w:w="517" w:type="dxa"/>
          </w:tcPr>
          <w:p w14:paraId="2596B5A8" w14:textId="77777777" w:rsidR="00B67389" w:rsidRDefault="00B67389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C3B7D6" w14:textId="77777777" w:rsidR="00B67389" w:rsidRDefault="00B67389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C70635B" w14:textId="77777777" w:rsidR="00B67389" w:rsidRDefault="00B67389" w:rsidP="00284803">
            <w:r>
              <w:rPr>
                <w:sz w:val="16"/>
                <w:szCs w:val="16"/>
              </w:rPr>
              <w:t>(NR_MG_enh-Core) CR on RRM requirements for NCSG - R18</w:t>
            </w:r>
          </w:p>
        </w:tc>
        <w:tc>
          <w:tcPr>
            <w:tcW w:w="517" w:type="dxa"/>
          </w:tcPr>
          <w:p w14:paraId="2EA0995D" w14:textId="77777777" w:rsidR="00B67389" w:rsidRDefault="00B67389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2284FA3" w14:textId="77777777" w:rsidR="00B67389" w:rsidRDefault="00B67389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3F840BAA" w14:textId="77777777" w:rsidR="00B67389" w:rsidRDefault="00B6738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7C03E5E" w14:textId="77777777" w:rsidR="00B67389" w:rsidRDefault="00B67389" w:rsidP="00284803">
            <w:r>
              <w:rPr>
                <w:sz w:val="16"/>
                <w:szCs w:val="16"/>
              </w:rPr>
              <w:t>R4-2500454</w:t>
            </w:r>
          </w:p>
        </w:tc>
        <w:tc>
          <w:tcPr>
            <w:tcW w:w="1597" w:type="dxa"/>
          </w:tcPr>
          <w:p w14:paraId="35256C2C" w14:textId="77777777" w:rsidR="00B67389" w:rsidRDefault="00B67389" w:rsidP="00284803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7B3AD85" w14:textId="77777777" w:rsidR="00B67389" w:rsidRDefault="00B67389" w:rsidP="00284803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4314C9D7" w14:textId="77777777" w:rsidR="00B67389" w:rsidRDefault="00B67389" w:rsidP="00284803">
            <w:r>
              <w:rPr>
                <w:sz w:val="16"/>
                <w:szCs w:val="16"/>
              </w:rPr>
              <w:t>9.2.7</w:t>
            </w:r>
          </w:p>
        </w:tc>
        <w:tc>
          <w:tcPr>
            <w:tcW w:w="998" w:type="dxa"/>
          </w:tcPr>
          <w:p w14:paraId="0F902722" w14:textId="77777777" w:rsidR="00B67389" w:rsidRDefault="00B67389" w:rsidP="0028480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B67389" w14:paraId="1AA7C1C7" w14:textId="77777777" w:rsidTr="00284803">
        <w:tc>
          <w:tcPr>
            <w:tcW w:w="879" w:type="dxa"/>
          </w:tcPr>
          <w:p w14:paraId="52DE9344" w14:textId="77777777" w:rsidR="00B67389" w:rsidRDefault="00B67389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FC46A20" w14:textId="77777777" w:rsidR="00B67389" w:rsidRDefault="00B67389" w:rsidP="00284803">
            <w:r>
              <w:rPr>
                <w:sz w:val="16"/>
                <w:szCs w:val="16"/>
              </w:rPr>
              <w:t>5282</w:t>
            </w:r>
          </w:p>
        </w:tc>
        <w:tc>
          <w:tcPr>
            <w:tcW w:w="517" w:type="dxa"/>
          </w:tcPr>
          <w:p w14:paraId="6D281FF8" w14:textId="77777777" w:rsidR="00B67389" w:rsidRDefault="00B67389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5F5ED6" w14:textId="77777777" w:rsidR="00B67389" w:rsidRDefault="00B67389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0C60764" w14:textId="77777777" w:rsidR="00B67389" w:rsidRDefault="00B67389" w:rsidP="00284803">
            <w:r>
              <w:rPr>
                <w:sz w:val="16"/>
                <w:szCs w:val="16"/>
              </w:rPr>
              <w:t>(NR_MG_enh-Core) CR on the interruption of deactivated SCell measurement when NCSG is configured</w:t>
            </w:r>
          </w:p>
        </w:tc>
        <w:tc>
          <w:tcPr>
            <w:tcW w:w="517" w:type="dxa"/>
          </w:tcPr>
          <w:p w14:paraId="28166464" w14:textId="77777777" w:rsidR="00B67389" w:rsidRDefault="00B67389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161ABA" w14:textId="77777777" w:rsidR="00B67389" w:rsidRDefault="00B67389" w:rsidP="00284803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310C5FEF" w14:textId="77777777" w:rsidR="00B67389" w:rsidRDefault="00B6738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2C93229" w14:textId="77777777" w:rsidR="00B67389" w:rsidRDefault="00B67389" w:rsidP="00284803">
            <w:r>
              <w:rPr>
                <w:sz w:val="16"/>
                <w:szCs w:val="16"/>
              </w:rPr>
              <w:t>R4-2502641</w:t>
            </w:r>
          </w:p>
        </w:tc>
        <w:tc>
          <w:tcPr>
            <w:tcW w:w="1597" w:type="dxa"/>
          </w:tcPr>
          <w:p w14:paraId="3B961CAC" w14:textId="77777777" w:rsidR="00B67389" w:rsidRDefault="00B67389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08D6BACB" w14:textId="77777777" w:rsidR="00B67389" w:rsidRDefault="00B67389" w:rsidP="00284803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30C8BC16" w14:textId="77777777" w:rsidR="00B67389" w:rsidRDefault="00B67389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E476A1" w14:textId="77777777" w:rsidR="00B67389" w:rsidRDefault="00B67389" w:rsidP="00284803">
            <w:pPr>
              <w:rPr>
                <w:sz w:val="16"/>
                <w:szCs w:val="16"/>
              </w:rPr>
            </w:pPr>
          </w:p>
        </w:tc>
      </w:tr>
      <w:tr w:rsidR="00B67389" w14:paraId="726E4E80" w14:textId="77777777" w:rsidTr="00284803">
        <w:tc>
          <w:tcPr>
            <w:tcW w:w="879" w:type="dxa"/>
          </w:tcPr>
          <w:p w14:paraId="30C1A71E" w14:textId="77777777" w:rsidR="00B67389" w:rsidRDefault="00B67389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034E9BE" w14:textId="77777777" w:rsidR="00B67389" w:rsidRDefault="00B67389" w:rsidP="00284803">
            <w:r>
              <w:rPr>
                <w:sz w:val="16"/>
                <w:szCs w:val="16"/>
              </w:rPr>
              <w:t>5283</w:t>
            </w:r>
          </w:p>
        </w:tc>
        <w:tc>
          <w:tcPr>
            <w:tcW w:w="517" w:type="dxa"/>
          </w:tcPr>
          <w:p w14:paraId="58F7C835" w14:textId="77777777" w:rsidR="00B67389" w:rsidRDefault="00B67389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4C87D36" w14:textId="77777777" w:rsidR="00B67389" w:rsidRDefault="00B67389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783FEF" w14:textId="77777777" w:rsidR="00B67389" w:rsidRDefault="00B67389" w:rsidP="00284803">
            <w:r>
              <w:rPr>
                <w:sz w:val="16"/>
                <w:szCs w:val="16"/>
              </w:rPr>
              <w:t>(NR_MG_enh-Core) CR on the interruption of deactivated SCell measurement when NCSG is configured</w:t>
            </w:r>
          </w:p>
        </w:tc>
        <w:tc>
          <w:tcPr>
            <w:tcW w:w="517" w:type="dxa"/>
          </w:tcPr>
          <w:p w14:paraId="423979F5" w14:textId="77777777" w:rsidR="00B67389" w:rsidRDefault="00B67389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2088672" w14:textId="77777777" w:rsidR="00B67389" w:rsidRDefault="00B67389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0C1A801C" w14:textId="77777777" w:rsidR="00B67389" w:rsidRDefault="00B6738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FB16A97" w14:textId="77777777" w:rsidR="00B67389" w:rsidRDefault="00B67389" w:rsidP="00284803">
            <w:r>
              <w:rPr>
                <w:sz w:val="16"/>
                <w:szCs w:val="16"/>
              </w:rPr>
              <w:t>R4-2500929</w:t>
            </w:r>
          </w:p>
        </w:tc>
        <w:tc>
          <w:tcPr>
            <w:tcW w:w="1597" w:type="dxa"/>
          </w:tcPr>
          <w:p w14:paraId="04531A72" w14:textId="77777777" w:rsidR="00B67389" w:rsidRDefault="00B67389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032A36FF" w14:textId="77777777" w:rsidR="00B67389" w:rsidRDefault="00B67389" w:rsidP="00284803"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 w14:paraId="058C953B" w14:textId="77777777" w:rsidR="00B67389" w:rsidRDefault="00B67389" w:rsidP="00284803">
            <w:r>
              <w:rPr>
                <w:sz w:val="16"/>
                <w:szCs w:val="16"/>
              </w:rPr>
              <w:t>8.2.2.2.3</w:t>
            </w:r>
          </w:p>
        </w:tc>
        <w:tc>
          <w:tcPr>
            <w:tcW w:w="998" w:type="dxa"/>
          </w:tcPr>
          <w:p w14:paraId="7D459B93" w14:textId="77777777" w:rsidR="00B67389" w:rsidRDefault="00B67389" w:rsidP="0028480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B67389" w14:paraId="7FF383A0" w14:textId="77777777" w:rsidTr="00284803">
        <w:tc>
          <w:tcPr>
            <w:tcW w:w="879" w:type="dxa"/>
          </w:tcPr>
          <w:p w14:paraId="0CC67C04" w14:textId="77777777" w:rsidR="00B67389" w:rsidRDefault="00B67389" w:rsidP="00284803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35904E24" w14:textId="77777777" w:rsidR="00B67389" w:rsidRDefault="00B67389" w:rsidP="00284803">
            <w:r>
              <w:rPr>
                <w:sz w:val="16"/>
                <w:szCs w:val="16"/>
              </w:rPr>
              <w:t>0477</w:t>
            </w:r>
          </w:p>
        </w:tc>
        <w:tc>
          <w:tcPr>
            <w:tcW w:w="517" w:type="dxa"/>
          </w:tcPr>
          <w:p w14:paraId="7C1286C1" w14:textId="77777777" w:rsidR="00B67389" w:rsidRDefault="00B67389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DC8857C" w14:textId="77777777" w:rsidR="00B67389" w:rsidRDefault="00B67389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0B5CB20" w14:textId="77777777" w:rsidR="00B67389" w:rsidRDefault="00B67389" w:rsidP="00284803">
            <w:r>
              <w:rPr>
                <w:sz w:val="16"/>
                <w:szCs w:val="16"/>
              </w:rPr>
              <w:t>CR to TS 38.141-1: Addition of test tolerance for BS total power dynamic range (CBWs 35 MHz and 45 MHz)</w:t>
            </w:r>
          </w:p>
        </w:tc>
        <w:tc>
          <w:tcPr>
            <w:tcW w:w="517" w:type="dxa"/>
          </w:tcPr>
          <w:p w14:paraId="193E65D1" w14:textId="77777777" w:rsidR="00B67389" w:rsidRDefault="00B67389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D4B894" w14:textId="77777777" w:rsidR="00B67389" w:rsidRDefault="00B67389" w:rsidP="00284803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40B9BB57" w14:textId="77777777" w:rsidR="00B67389" w:rsidRDefault="00B6738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054CD93" w14:textId="77777777" w:rsidR="00B67389" w:rsidRDefault="00B67389" w:rsidP="00284803">
            <w:r>
              <w:rPr>
                <w:sz w:val="16"/>
                <w:szCs w:val="16"/>
              </w:rPr>
              <w:t>R4-2500058</w:t>
            </w:r>
          </w:p>
        </w:tc>
        <w:tc>
          <w:tcPr>
            <w:tcW w:w="1597" w:type="dxa"/>
          </w:tcPr>
          <w:p w14:paraId="405F597E" w14:textId="77777777" w:rsidR="00B67389" w:rsidRDefault="00B67389" w:rsidP="0028480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4F90F7E" w14:textId="77777777" w:rsidR="00B67389" w:rsidRDefault="00B67389" w:rsidP="00284803">
            <w:r>
              <w:rPr>
                <w:sz w:val="16"/>
                <w:szCs w:val="16"/>
              </w:rPr>
              <w:t>NR_FR1_35MHz_45MHz_BW-Core</w:t>
            </w:r>
          </w:p>
        </w:tc>
        <w:tc>
          <w:tcPr>
            <w:tcW w:w="2323" w:type="dxa"/>
          </w:tcPr>
          <w:p w14:paraId="01D40AA7" w14:textId="77777777" w:rsidR="00B67389" w:rsidRDefault="00B67389" w:rsidP="00284803">
            <w:r>
              <w:rPr>
                <w:sz w:val="16"/>
                <w:szCs w:val="16"/>
              </w:rPr>
              <w:t>6.3.3.5</w:t>
            </w:r>
          </w:p>
        </w:tc>
        <w:tc>
          <w:tcPr>
            <w:tcW w:w="998" w:type="dxa"/>
          </w:tcPr>
          <w:p w14:paraId="3EA94CC9" w14:textId="77777777" w:rsidR="00B67389" w:rsidRDefault="00B67389" w:rsidP="0028480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B67389" w14:paraId="0ACB60B2" w14:textId="77777777" w:rsidTr="00284803">
        <w:tc>
          <w:tcPr>
            <w:tcW w:w="879" w:type="dxa"/>
          </w:tcPr>
          <w:p w14:paraId="3C0D8258" w14:textId="77777777" w:rsidR="00B67389" w:rsidRDefault="00B67389" w:rsidP="00284803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6D4E2F20" w14:textId="77777777" w:rsidR="00B67389" w:rsidRDefault="00B67389" w:rsidP="00284803">
            <w:r>
              <w:rPr>
                <w:sz w:val="16"/>
                <w:szCs w:val="16"/>
              </w:rPr>
              <w:t>0478</w:t>
            </w:r>
          </w:p>
        </w:tc>
        <w:tc>
          <w:tcPr>
            <w:tcW w:w="517" w:type="dxa"/>
          </w:tcPr>
          <w:p w14:paraId="6B72D190" w14:textId="77777777" w:rsidR="00B67389" w:rsidRDefault="00B67389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EDE73BB" w14:textId="77777777" w:rsidR="00B67389" w:rsidRDefault="00B67389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70A8E7F" w14:textId="77777777" w:rsidR="00B67389" w:rsidRDefault="00B67389" w:rsidP="00284803">
            <w:r>
              <w:rPr>
                <w:sz w:val="16"/>
                <w:szCs w:val="16"/>
              </w:rPr>
              <w:t>CR to TS 38.141-1: Addition of test tolerance for BS total power dynamic range (CBWs 35 MHz and 45 MHz)</w:t>
            </w:r>
          </w:p>
        </w:tc>
        <w:tc>
          <w:tcPr>
            <w:tcW w:w="517" w:type="dxa"/>
          </w:tcPr>
          <w:p w14:paraId="5B097580" w14:textId="77777777" w:rsidR="00B67389" w:rsidRDefault="00B67389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4EDA7C3" w14:textId="77777777" w:rsidR="00B67389" w:rsidRDefault="00B67389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7C49ABC5" w14:textId="77777777" w:rsidR="00B67389" w:rsidRDefault="00B6738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14F8CCB" w14:textId="77777777" w:rsidR="00B67389" w:rsidRDefault="00B67389" w:rsidP="00284803">
            <w:r>
              <w:rPr>
                <w:sz w:val="16"/>
                <w:szCs w:val="16"/>
              </w:rPr>
              <w:t>R4-2500059</w:t>
            </w:r>
          </w:p>
        </w:tc>
        <w:tc>
          <w:tcPr>
            <w:tcW w:w="1597" w:type="dxa"/>
          </w:tcPr>
          <w:p w14:paraId="53D914B2" w14:textId="77777777" w:rsidR="00B67389" w:rsidRDefault="00B67389" w:rsidP="0028480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9FBDF68" w14:textId="77777777" w:rsidR="00B67389" w:rsidRDefault="00B67389" w:rsidP="00284803">
            <w:r>
              <w:rPr>
                <w:sz w:val="16"/>
                <w:szCs w:val="16"/>
              </w:rPr>
              <w:t>NR_FR1_35MHz_45MHz_BW-Core</w:t>
            </w:r>
          </w:p>
        </w:tc>
        <w:tc>
          <w:tcPr>
            <w:tcW w:w="2323" w:type="dxa"/>
          </w:tcPr>
          <w:p w14:paraId="5EB68474" w14:textId="77777777" w:rsidR="00B67389" w:rsidRDefault="00B67389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B0430A8" w14:textId="77777777" w:rsidR="00B67389" w:rsidRDefault="00B67389" w:rsidP="00284803">
            <w:pPr>
              <w:rPr>
                <w:sz w:val="16"/>
                <w:szCs w:val="16"/>
              </w:rPr>
            </w:pPr>
          </w:p>
        </w:tc>
      </w:tr>
    </w:tbl>
    <w:p w14:paraId="06808831" w14:textId="77777777" w:rsidR="00B67389" w:rsidRDefault="00B67389" w:rsidP="00340782"/>
    <w:p w14:paraId="2EC99D02" w14:textId="77777777" w:rsidR="00480259" w:rsidRDefault="00480259" w:rsidP="00480259"/>
    <w:p w14:paraId="4553C0B4" w14:textId="1F0AE496" w:rsidR="00480259" w:rsidRDefault="00E1407A" w:rsidP="00512C52">
      <w:pPr>
        <w:pStyle w:val="Heading2"/>
        <w:rPr>
          <w:rFonts w:cs="Arial"/>
          <w:noProof/>
        </w:rPr>
      </w:pPr>
      <w:r w:rsidRPr="00E1407A">
        <w:rPr>
          <w:noProof/>
        </w:rPr>
        <w:lastRenderedPageBreak/>
        <w:t>RP-25059</w:t>
      </w:r>
      <w:r>
        <w:rPr>
          <w:noProof/>
        </w:rPr>
        <w:t>2</w:t>
      </w:r>
    </w:p>
    <w:p w14:paraId="391492A2" w14:textId="65136734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F97D86" w:rsidRPr="00F97D86">
        <w:rPr>
          <w:rFonts w:ascii="Arial" w:hAnsi="Arial" w:cs="Arial"/>
          <w:b/>
          <w:bCs/>
        </w:rPr>
        <w:t>RAN4 CRs to Maintenance for Closed WIs/SIs for REL-18 and earlier - Batch 15</w:t>
      </w:r>
    </w:p>
    <w:p w14:paraId="654A1123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360113C8" w14:textId="77777777" w:rsidR="002E21E6" w:rsidRDefault="002E21E6" w:rsidP="002E21E6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A7B58" w:rsidRPr="004E535C" w14:paraId="467991E5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0829995" w14:textId="77777777" w:rsidR="00AA7B58" w:rsidRPr="00BF1EB6" w:rsidRDefault="00AA7B58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D4A9B67" w14:textId="77777777" w:rsidR="00AA7B58" w:rsidRPr="00BF1EB6" w:rsidRDefault="00AA7B58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238BA0D" w14:textId="77777777" w:rsidR="00AA7B58" w:rsidRPr="00BF1EB6" w:rsidRDefault="00AA7B58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5465379" w14:textId="77777777" w:rsidR="00AA7B58" w:rsidRPr="00BF1EB6" w:rsidRDefault="00AA7B58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5FD1F20" w14:textId="77777777" w:rsidR="00AA7B58" w:rsidRPr="00BF1EB6" w:rsidRDefault="00AA7B58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A9FE41E" w14:textId="77777777" w:rsidR="00AA7B58" w:rsidRPr="00BF1EB6" w:rsidRDefault="00AA7B58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FF3667" w14:textId="77777777" w:rsidR="00AA7B58" w:rsidRPr="00BF1EB6" w:rsidRDefault="00AA7B58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3D6EFA6" w14:textId="77777777" w:rsidR="00AA7B58" w:rsidRPr="00BF1EB6" w:rsidRDefault="00AA7B58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7B4923E" w14:textId="77777777" w:rsidR="00AA7B58" w:rsidRPr="00BF1EB6" w:rsidRDefault="00AA7B58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55B0D51" w14:textId="77777777" w:rsidR="00AA7B58" w:rsidRPr="00BF1EB6" w:rsidRDefault="00AA7B58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11AD07E" w14:textId="77777777" w:rsidR="00AA7B58" w:rsidRPr="00BF1EB6" w:rsidRDefault="00AA7B58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CBD331D" w14:textId="77777777" w:rsidR="00AA7B58" w:rsidRPr="00BF1EB6" w:rsidRDefault="00AA7B58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15EA200" w14:textId="77777777" w:rsidR="00AA7B58" w:rsidRPr="00BF1EB6" w:rsidRDefault="00AA7B58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A7B58" w14:paraId="31D261A1" w14:textId="77777777" w:rsidTr="00284803">
        <w:tc>
          <w:tcPr>
            <w:tcW w:w="879" w:type="dxa"/>
          </w:tcPr>
          <w:p w14:paraId="40DEEB5D" w14:textId="77777777" w:rsidR="00AA7B58" w:rsidRDefault="00AA7B58" w:rsidP="00284803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42F81B36" w14:textId="77777777" w:rsidR="00AA7B58" w:rsidRDefault="00AA7B58" w:rsidP="00284803">
            <w:r>
              <w:rPr>
                <w:sz w:val="16"/>
                <w:szCs w:val="16"/>
              </w:rPr>
              <w:t>0108</w:t>
            </w:r>
          </w:p>
        </w:tc>
        <w:tc>
          <w:tcPr>
            <w:tcW w:w="517" w:type="dxa"/>
          </w:tcPr>
          <w:p w14:paraId="4338CAF2" w14:textId="77777777" w:rsidR="00AA7B58" w:rsidRDefault="00AA7B58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4CE8811" w14:textId="77777777" w:rsidR="00AA7B58" w:rsidRDefault="00AA7B58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246F26E" w14:textId="77777777" w:rsidR="00AA7B58" w:rsidRDefault="00AA7B58" w:rsidP="00284803">
            <w:r>
              <w:rPr>
                <w:sz w:val="16"/>
                <w:szCs w:val="16"/>
              </w:rPr>
              <w:t>CR on NCR-MT Correlation Matrix in 38.106</w:t>
            </w:r>
          </w:p>
        </w:tc>
        <w:tc>
          <w:tcPr>
            <w:tcW w:w="517" w:type="dxa"/>
          </w:tcPr>
          <w:p w14:paraId="66CF4258" w14:textId="77777777" w:rsidR="00AA7B58" w:rsidRDefault="00AA7B58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3128C0" w14:textId="77777777" w:rsidR="00AA7B58" w:rsidRDefault="00AA7B58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50F50E1D" w14:textId="77777777" w:rsidR="00AA7B58" w:rsidRDefault="00AA7B58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42B497F" w14:textId="77777777" w:rsidR="00AA7B58" w:rsidRDefault="00AA7B58" w:rsidP="00284803">
            <w:r>
              <w:rPr>
                <w:sz w:val="16"/>
                <w:szCs w:val="16"/>
              </w:rPr>
              <w:t>R4-2501844</w:t>
            </w:r>
          </w:p>
        </w:tc>
        <w:tc>
          <w:tcPr>
            <w:tcW w:w="1597" w:type="dxa"/>
          </w:tcPr>
          <w:p w14:paraId="6BAF7A9B" w14:textId="77777777" w:rsidR="00AA7B58" w:rsidRDefault="00AA7B58" w:rsidP="0028480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5FF749C" w14:textId="77777777" w:rsidR="00AA7B58" w:rsidRDefault="00AA7B58" w:rsidP="00284803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74295884" w14:textId="77777777" w:rsidR="00AA7B58" w:rsidRDefault="00AA7B58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35A39B" w14:textId="77777777" w:rsidR="00AA7B58" w:rsidRDefault="00AA7B58" w:rsidP="00284803">
            <w:pPr>
              <w:rPr>
                <w:sz w:val="16"/>
                <w:szCs w:val="16"/>
              </w:rPr>
            </w:pPr>
          </w:p>
        </w:tc>
      </w:tr>
      <w:tr w:rsidR="00AA7B58" w14:paraId="6348D382" w14:textId="77777777" w:rsidTr="00284803">
        <w:tc>
          <w:tcPr>
            <w:tcW w:w="879" w:type="dxa"/>
          </w:tcPr>
          <w:p w14:paraId="6EF81BC0" w14:textId="77777777" w:rsidR="00AA7B58" w:rsidRDefault="00AA7B58" w:rsidP="00284803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3F4D92C8" w14:textId="77777777" w:rsidR="00AA7B58" w:rsidRDefault="00AA7B58" w:rsidP="00284803">
            <w:r>
              <w:rPr>
                <w:sz w:val="16"/>
                <w:szCs w:val="16"/>
              </w:rPr>
              <w:t>0057</w:t>
            </w:r>
          </w:p>
        </w:tc>
        <w:tc>
          <w:tcPr>
            <w:tcW w:w="517" w:type="dxa"/>
          </w:tcPr>
          <w:p w14:paraId="1E04CA37" w14:textId="77777777" w:rsidR="00AA7B58" w:rsidRDefault="00AA7B58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CE655D" w14:textId="77777777" w:rsidR="00AA7B58" w:rsidRDefault="00AA7B58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1138244" w14:textId="77777777" w:rsidR="00AA7B58" w:rsidRDefault="00AA7B58" w:rsidP="00284803">
            <w:r>
              <w:rPr>
                <w:sz w:val="16"/>
                <w:szCs w:val="16"/>
              </w:rPr>
              <w:t>CR to TS 38.115-1 with clauses corrections</w:t>
            </w:r>
          </w:p>
        </w:tc>
        <w:tc>
          <w:tcPr>
            <w:tcW w:w="517" w:type="dxa"/>
          </w:tcPr>
          <w:p w14:paraId="4479509B" w14:textId="77777777" w:rsidR="00AA7B58" w:rsidRDefault="00AA7B58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162558" w14:textId="77777777" w:rsidR="00AA7B58" w:rsidRDefault="00AA7B58" w:rsidP="00284803">
            <w:r>
              <w:rPr>
                <w:sz w:val="16"/>
                <w:szCs w:val="16"/>
              </w:rPr>
              <w:t>17.6.0</w:t>
            </w:r>
          </w:p>
        </w:tc>
        <w:tc>
          <w:tcPr>
            <w:tcW w:w="758" w:type="dxa"/>
          </w:tcPr>
          <w:p w14:paraId="55A39568" w14:textId="77777777" w:rsidR="00AA7B58" w:rsidRDefault="00AA7B58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FA79B1B" w14:textId="77777777" w:rsidR="00AA7B58" w:rsidRDefault="00AA7B58" w:rsidP="00284803">
            <w:r>
              <w:rPr>
                <w:sz w:val="16"/>
                <w:szCs w:val="16"/>
              </w:rPr>
              <w:t>R4-2500192</w:t>
            </w:r>
          </w:p>
        </w:tc>
        <w:tc>
          <w:tcPr>
            <w:tcW w:w="1597" w:type="dxa"/>
          </w:tcPr>
          <w:p w14:paraId="5BF66354" w14:textId="77777777" w:rsidR="00AA7B58" w:rsidRDefault="00AA7B58" w:rsidP="0028480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64D658F" w14:textId="77777777" w:rsidR="00AA7B58" w:rsidRDefault="00AA7B58" w:rsidP="00284803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323DE2D6" w14:textId="77777777" w:rsidR="00AA7B58" w:rsidRDefault="00AA7B58" w:rsidP="00284803">
            <w:r>
              <w:rPr>
                <w:sz w:val="16"/>
                <w:szCs w:val="16"/>
              </w:rPr>
              <w:t>6.5.3</w:t>
            </w:r>
          </w:p>
        </w:tc>
        <w:tc>
          <w:tcPr>
            <w:tcW w:w="998" w:type="dxa"/>
          </w:tcPr>
          <w:p w14:paraId="0B33F4F3" w14:textId="77777777" w:rsidR="00AA7B58" w:rsidRDefault="00AA7B58" w:rsidP="0028480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A7B58" w14:paraId="5A9BD853" w14:textId="77777777" w:rsidTr="00284803">
        <w:tc>
          <w:tcPr>
            <w:tcW w:w="879" w:type="dxa"/>
          </w:tcPr>
          <w:p w14:paraId="7BE71C22" w14:textId="77777777" w:rsidR="00AA7B58" w:rsidRDefault="00AA7B58" w:rsidP="00284803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6C2F327E" w14:textId="77777777" w:rsidR="00AA7B58" w:rsidRDefault="00AA7B58" w:rsidP="00284803">
            <w:r>
              <w:rPr>
                <w:sz w:val="16"/>
                <w:szCs w:val="16"/>
              </w:rPr>
              <w:t>0058</w:t>
            </w:r>
          </w:p>
        </w:tc>
        <w:tc>
          <w:tcPr>
            <w:tcW w:w="517" w:type="dxa"/>
          </w:tcPr>
          <w:p w14:paraId="69B10C93" w14:textId="77777777" w:rsidR="00AA7B58" w:rsidRDefault="00AA7B58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3C4688" w14:textId="77777777" w:rsidR="00AA7B58" w:rsidRDefault="00AA7B58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B6AB529" w14:textId="77777777" w:rsidR="00AA7B58" w:rsidRDefault="00AA7B58" w:rsidP="00284803">
            <w:r>
              <w:rPr>
                <w:sz w:val="16"/>
                <w:szCs w:val="16"/>
              </w:rPr>
              <w:t>CR to TS 38.115-1 with clauses corrections</w:t>
            </w:r>
          </w:p>
        </w:tc>
        <w:tc>
          <w:tcPr>
            <w:tcW w:w="517" w:type="dxa"/>
          </w:tcPr>
          <w:p w14:paraId="57B4B2FF" w14:textId="77777777" w:rsidR="00AA7B58" w:rsidRDefault="00AA7B58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43B6F4" w14:textId="77777777" w:rsidR="00AA7B58" w:rsidRDefault="00AA7B58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22CE9213" w14:textId="77777777" w:rsidR="00AA7B58" w:rsidRDefault="00AA7B58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9C697CD" w14:textId="77777777" w:rsidR="00AA7B58" w:rsidRDefault="00AA7B58" w:rsidP="00284803">
            <w:r>
              <w:rPr>
                <w:sz w:val="16"/>
                <w:szCs w:val="16"/>
              </w:rPr>
              <w:t>R4-2502347</w:t>
            </w:r>
          </w:p>
        </w:tc>
        <w:tc>
          <w:tcPr>
            <w:tcW w:w="1597" w:type="dxa"/>
          </w:tcPr>
          <w:p w14:paraId="02BA7675" w14:textId="77777777" w:rsidR="00AA7B58" w:rsidRDefault="00AA7B58" w:rsidP="0028480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65F17F5" w14:textId="77777777" w:rsidR="00AA7B58" w:rsidRDefault="00AA7B58" w:rsidP="00284803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4926E759" w14:textId="77777777" w:rsidR="00AA7B58" w:rsidRDefault="00AA7B58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862DE6" w14:textId="77777777" w:rsidR="00AA7B58" w:rsidRDefault="00AA7B58" w:rsidP="00284803">
            <w:pPr>
              <w:rPr>
                <w:sz w:val="16"/>
                <w:szCs w:val="16"/>
              </w:rPr>
            </w:pPr>
          </w:p>
        </w:tc>
      </w:tr>
      <w:tr w:rsidR="00AA7B58" w14:paraId="0022CB40" w14:textId="77777777" w:rsidTr="00284803">
        <w:tc>
          <w:tcPr>
            <w:tcW w:w="879" w:type="dxa"/>
          </w:tcPr>
          <w:p w14:paraId="27C6C717" w14:textId="77777777" w:rsidR="00AA7B58" w:rsidRDefault="00AA7B58" w:rsidP="00284803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0FD07628" w14:textId="77777777" w:rsidR="00AA7B58" w:rsidRDefault="00AA7B58" w:rsidP="00284803">
            <w:r>
              <w:rPr>
                <w:sz w:val="16"/>
                <w:szCs w:val="16"/>
              </w:rPr>
              <w:t>0062</w:t>
            </w:r>
          </w:p>
        </w:tc>
        <w:tc>
          <w:tcPr>
            <w:tcW w:w="517" w:type="dxa"/>
          </w:tcPr>
          <w:p w14:paraId="4B5183DE" w14:textId="77777777" w:rsidR="00AA7B58" w:rsidRDefault="00AA7B58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13CC35A" w14:textId="77777777" w:rsidR="00AA7B58" w:rsidRDefault="00AA7B58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31F1628" w14:textId="77777777" w:rsidR="00AA7B58" w:rsidRDefault="00AA7B58" w:rsidP="00284803">
            <w:r>
              <w:rPr>
                <w:sz w:val="16"/>
                <w:szCs w:val="16"/>
              </w:rPr>
              <w:t>CR on NCR-MT Correlation Matrix in 38.115-1</w:t>
            </w:r>
          </w:p>
        </w:tc>
        <w:tc>
          <w:tcPr>
            <w:tcW w:w="517" w:type="dxa"/>
          </w:tcPr>
          <w:p w14:paraId="3AA1DACB" w14:textId="77777777" w:rsidR="00AA7B58" w:rsidRDefault="00AA7B58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53648D" w14:textId="77777777" w:rsidR="00AA7B58" w:rsidRDefault="00AA7B58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0456804" w14:textId="77777777" w:rsidR="00AA7B58" w:rsidRDefault="00AA7B58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1B41F6B" w14:textId="77777777" w:rsidR="00AA7B58" w:rsidRDefault="00AA7B58" w:rsidP="00284803">
            <w:r>
              <w:rPr>
                <w:sz w:val="16"/>
                <w:szCs w:val="16"/>
              </w:rPr>
              <w:t>R4-2501845</w:t>
            </w:r>
          </w:p>
        </w:tc>
        <w:tc>
          <w:tcPr>
            <w:tcW w:w="1597" w:type="dxa"/>
          </w:tcPr>
          <w:p w14:paraId="06262E08" w14:textId="77777777" w:rsidR="00AA7B58" w:rsidRDefault="00AA7B58" w:rsidP="0028480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1C09A70" w14:textId="77777777" w:rsidR="00AA7B58" w:rsidRDefault="00AA7B58" w:rsidP="00284803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54F170A3" w14:textId="77777777" w:rsidR="00AA7B58" w:rsidRDefault="00AA7B58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7AEEAA" w14:textId="77777777" w:rsidR="00AA7B58" w:rsidRDefault="00AA7B58" w:rsidP="00284803">
            <w:pPr>
              <w:rPr>
                <w:sz w:val="16"/>
                <w:szCs w:val="16"/>
              </w:rPr>
            </w:pPr>
          </w:p>
        </w:tc>
      </w:tr>
      <w:tr w:rsidR="00AA7B58" w14:paraId="25B02EA9" w14:textId="77777777" w:rsidTr="00284803">
        <w:tc>
          <w:tcPr>
            <w:tcW w:w="879" w:type="dxa"/>
          </w:tcPr>
          <w:p w14:paraId="51DC0168" w14:textId="77777777" w:rsidR="00AA7B58" w:rsidRDefault="00AA7B58" w:rsidP="00284803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002EE49A" w14:textId="77777777" w:rsidR="00AA7B58" w:rsidRDefault="00AA7B58" w:rsidP="00284803">
            <w:r>
              <w:rPr>
                <w:sz w:val="16"/>
                <w:szCs w:val="16"/>
              </w:rPr>
              <w:t>0032</w:t>
            </w:r>
          </w:p>
        </w:tc>
        <w:tc>
          <w:tcPr>
            <w:tcW w:w="517" w:type="dxa"/>
          </w:tcPr>
          <w:p w14:paraId="2204A670" w14:textId="77777777" w:rsidR="00AA7B58" w:rsidRDefault="00AA7B58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771DCE6" w14:textId="77777777" w:rsidR="00AA7B58" w:rsidRDefault="00AA7B58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6342CFC" w14:textId="77777777" w:rsidR="00AA7B58" w:rsidRDefault="00AA7B58" w:rsidP="00284803">
            <w:r>
              <w:rPr>
                <w:sz w:val="16"/>
                <w:szCs w:val="16"/>
              </w:rPr>
              <w:t>(NR_repeaters-Perf)CR for TS38.115-2: On mmWave EESS protection</w:t>
            </w:r>
          </w:p>
        </w:tc>
        <w:tc>
          <w:tcPr>
            <w:tcW w:w="517" w:type="dxa"/>
          </w:tcPr>
          <w:p w14:paraId="2AAE99B0" w14:textId="77777777" w:rsidR="00AA7B58" w:rsidRDefault="00AA7B58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4ABC20" w14:textId="77777777" w:rsidR="00AA7B58" w:rsidRDefault="00AA7B58" w:rsidP="00284803">
            <w:r>
              <w:rPr>
                <w:sz w:val="16"/>
                <w:szCs w:val="16"/>
              </w:rPr>
              <w:t>17.5.0</w:t>
            </w:r>
          </w:p>
        </w:tc>
        <w:tc>
          <w:tcPr>
            <w:tcW w:w="758" w:type="dxa"/>
          </w:tcPr>
          <w:p w14:paraId="591FBA2A" w14:textId="77777777" w:rsidR="00AA7B58" w:rsidRDefault="00AA7B58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135D359" w14:textId="77777777" w:rsidR="00AA7B58" w:rsidRDefault="00AA7B58" w:rsidP="00284803">
            <w:r>
              <w:rPr>
                <w:sz w:val="16"/>
                <w:szCs w:val="16"/>
              </w:rPr>
              <w:t>R4-2502330</w:t>
            </w:r>
          </w:p>
        </w:tc>
        <w:tc>
          <w:tcPr>
            <w:tcW w:w="1597" w:type="dxa"/>
          </w:tcPr>
          <w:p w14:paraId="78F9BAFF" w14:textId="77777777" w:rsidR="00AA7B58" w:rsidRDefault="00AA7B58" w:rsidP="0028480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1F87B549" w14:textId="77777777" w:rsidR="00AA7B58" w:rsidRDefault="00AA7B58" w:rsidP="00284803"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 w14:paraId="344273AF" w14:textId="77777777" w:rsidR="00AA7B58" w:rsidRDefault="00AA7B58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5CC2F5" w14:textId="77777777" w:rsidR="00AA7B58" w:rsidRDefault="00AA7B58" w:rsidP="00284803">
            <w:pPr>
              <w:rPr>
                <w:sz w:val="16"/>
                <w:szCs w:val="16"/>
              </w:rPr>
            </w:pPr>
          </w:p>
        </w:tc>
      </w:tr>
      <w:tr w:rsidR="00AA7B58" w14:paraId="5B507681" w14:textId="77777777" w:rsidTr="00284803">
        <w:tc>
          <w:tcPr>
            <w:tcW w:w="879" w:type="dxa"/>
          </w:tcPr>
          <w:p w14:paraId="72FAD465" w14:textId="77777777" w:rsidR="00AA7B58" w:rsidRDefault="00AA7B58" w:rsidP="00284803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1BB32014" w14:textId="77777777" w:rsidR="00AA7B58" w:rsidRDefault="00AA7B58" w:rsidP="00284803">
            <w:r>
              <w:rPr>
                <w:sz w:val="16"/>
                <w:szCs w:val="16"/>
              </w:rPr>
              <w:t>0033</w:t>
            </w:r>
          </w:p>
        </w:tc>
        <w:tc>
          <w:tcPr>
            <w:tcW w:w="517" w:type="dxa"/>
          </w:tcPr>
          <w:p w14:paraId="41E25CA2" w14:textId="77777777" w:rsidR="00AA7B58" w:rsidRDefault="00AA7B58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0883A0" w14:textId="77777777" w:rsidR="00AA7B58" w:rsidRDefault="00AA7B58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5AE639E" w14:textId="77777777" w:rsidR="00AA7B58" w:rsidRDefault="00AA7B58" w:rsidP="00284803">
            <w:r>
              <w:rPr>
                <w:sz w:val="16"/>
                <w:szCs w:val="16"/>
              </w:rPr>
              <w:t>(NR_repeaters-Perf)CR for TS38.115-2: On mmWave EESS protection</w:t>
            </w:r>
          </w:p>
        </w:tc>
        <w:tc>
          <w:tcPr>
            <w:tcW w:w="517" w:type="dxa"/>
          </w:tcPr>
          <w:p w14:paraId="3E30A414" w14:textId="77777777" w:rsidR="00AA7B58" w:rsidRDefault="00AA7B58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135A85" w14:textId="77777777" w:rsidR="00AA7B58" w:rsidRDefault="00AA7B58" w:rsidP="00284803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6084968D" w14:textId="77777777" w:rsidR="00AA7B58" w:rsidRDefault="00AA7B58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9909156" w14:textId="77777777" w:rsidR="00AA7B58" w:rsidRDefault="00AA7B58" w:rsidP="00284803">
            <w:r>
              <w:rPr>
                <w:sz w:val="16"/>
                <w:szCs w:val="16"/>
              </w:rPr>
              <w:t>R4-2502354</w:t>
            </w:r>
          </w:p>
        </w:tc>
        <w:tc>
          <w:tcPr>
            <w:tcW w:w="1597" w:type="dxa"/>
          </w:tcPr>
          <w:p w14:paraId="1A248296" w14:textId="77777777" w:rsidR="00AA7B58" w:rsidRDefault="00AA7B58" w:rsidP="0028480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5B26F04" w14:textId="77777777" w:rsidR="00AA7B58" w:rsidRDefault="00AA7B58" w:rsidP="00284803">
            <w:r>
              <w:rPr>
                <w:sz w:val="16"/>
                <w:szCs w:val="16"/>
              </w:rPr>
              <w:t>NR_repeaters-Perf</w:t>
            </w:r>
          </w:p>
        </w:tc>
        <w:tc>
          <w:tcPr>
            <w:tcW w:w="2323" w:type="dxa"/>
          </w:tcPr>
          <w:p w14:paraId="29599A9C" w14:textId="77777777" w:rsidR="00AA7B58" w:rsidRDefault="00AA7B58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8D2850" w14:textId="77777777" w:rsidR="00AA7B58" w:rsidRDefault="00AA7B58" w:rsidP="00284803">
            <w:pPr>
              <w:rPr>
                <w:sz w:val="16"/>
                <w:szCs w:val="16"/>
              </w:rPr>
            </w:pPr>
          </w:p>
        </w:tc>
      </w:tr>
      <w:tr w:rsidR="00AA7B58" w14:paraId="2C8846ED" w14:textId="77777777" w:rsidTr="00284803">
        <w:tc>
          <w:tcPr>
            <w:tcW w:w="879" w:type="dxa"/>
          </w:tcPr>
          <w:p w14:paraId="38DF0D01" w14:textId="77777777" w:rsidR="00AA7B58" w:rsidRDefault="00AA7B58" w:rsidP="00284803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6002A68B" w14:textId="77777777" w:rsidR="00AA7B58" w:rsidRDefault="00AA7B58" w:rsidP="00284803">
            <w:r>
              <w:rPr>
                <w:sz w:val="16"/>
                <w:szCs w:val="16"/>
              </w:rPr>
              <w:t>0034</w:t>
            </w:r>
          </w:p>
        </w:tc>
        <w:tc>
          <w:tcPr>
            <w:tcW w:w="517" w:type="dxa"/>
          </w:tcPr>
          <w:p w14:paraId="60BC11C3" w14:textId="77777777" w:rsidR="00AA7B58" w:rsidRDefault="00AA7B58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A025BEE" w14:textId="77777777" w:rsidR="00AA7B58" w:rsidRDefault="00AA7B58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8D7721" w14:textId="77777777" w:rsidR="00AA7B58" w:rsidRDefault="00AA7B58" w:rsidP="00284803">
            <w:r>
              <w:rPr>
                <w:sz w:val="16"/>
                <w:szCs w:val="16"/>
              </w:rPr>
              <w:t>Maintenance CR to TS 38.115-2: NCR conformance part</w:t>
            </w:r>
          </w:p>
        </w:tc>
        <w:tc>
          <w:tcPr>
            <w:tcW w:w="517" w:type="dxa"/>
          </w:tcPr>
          <w:p w14:paraId="491FF345" w14:textId="77777777" w:rsidR="00AA7B58" w:rsidRDefault="00AA7B58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C48670" w14:textId="77777777" w:rsidR="00AA7B58" w:rsidRDefault="00AA7B58" w:rsidP="00284803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336677DD" w14:textId="77777777" w:rsidR="00AA7B58" w:rsidRDefault="00AA7B58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D1138D1" w14:textId="77777777" w:rsidR="00AA7B58" w:rsidRDefault="00AA7B58" w:rsidP="00284803">
            <w:r>
              <w:rPr>
                <w:sz w:val="16"/>
                <w:szCs w:val="16"/>
              </w:rPr>
              <w:t>R4-2502331</w:t>
            </w:r>
          </w:p>
        </w:tc>
        <w:tc>
          <w:tcPr>
            <w:tcW w:w="1597" w:type="dxa"/>
          </w:tcPr>
          <w:p w14:paraId="18BD9A79" w14:textId="77777777" w:rsidR="00AA7B58" w:rsidRDefault="00AA7B58" w:rsidP="0028480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CDBC0D7" w14:textId="77777777" w:rsidR="00AA7B58" w:rsidRDefault="00AA7B58" w:rsidP="00284803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5581CA60" w14:textId="77777777" w:rsidR="00AA7B58" w:rsidRDefault="00AA7B58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3DAFA5" w14:textId="77777777" w:rsidR="00AA7B58" w:rsidRDefault="00AA7B58" w:rsidP="00284803">
            <w:pPr>
              <w:rPr>
                <w:sz w:val="16"/>
                <w:szCs w:val="16"/>
              </w:rPr>
            </w:pPr>
          </w:p>
        </w:tc>
      </w:tr>
      <w:tr w:rsidR="00AA7B58" w14:paraId="05F366D6" w14:textId="77777777" w:rsidTr="00284803">
        <w:tc>
          <w:tcPr>
            <w:tcW w:w="879" w:type="dxa"/>
          </w:tcPr>
          <w:p w14:paraId="0315C0DA" w14:textId="77777777" w:rsidR="00AA7B58" w:rsidRDefault="00AA7B58" w:rsidP="00284803">
            <w:r>
              <w:rPr>
                <w:sz w:val="16"/>
                <w:szCs w:val="16"/>
              </w:rPr>
              <w:t>38.115-2</w:t>
            </w:r>
          </w:p>
        </w:tc>
        <w:tc>
          <w:tcPr>
            <w:tcW w:w="637" w:type="dxa"/>
          </w:tcPr>
          <w:p w14:paraId="74941AFF" w14:textId="77777777" w:rsidR="00AA7B58" w:rsidRDefault="00AA7B58" w:rsidP="00284803">
            <w:r>
              <w:rPr>
                <w:sz w:val="16"/>
                <w:szCs w:val="16"/>
              </w:rPr>
              <w:t>0035</w:t>
            </w:r>
          </w:p>
        </w:tc>
        <w:tc>
          <w:tcPr>
            <w:tcW w:w="517" w:type="dxa"/>
          </w:tcPr>
          <w:p w14:paraId="70DCA47E" w14:textId="77777777" w:rsidR="00AA7B58" w:rsidRDefault="00AA7B58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9F7048" w14:textId="77777777" w:rsidR="00AA7B58" w:rsidRDefault="00AA7B58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EA35366" w14:textId="77777777" w:rsidR="00AA7B58" w:rsidRDefault="00AA7B58" w:rsidP="00284803">
            <w:r>
              <w:rPr>
                <w:sz w:val="16"/>
                <w:szCs w:val="16"/>
              </w:rPr>
              <w:t>CR on NCR-MT Correlation Matrix in 38.115-2</w:t>
            </w:r>
          </w:p>
        </w:tc>
        <w:tc>
          <w:tcPr>
            <w:tcW w:w="517" w:type="dxa"/>
          </w:tcPr>
          <w:p w14:paraId="2AC33058" w14:textId="77777777" w:rsidR="00AA7B58" w:rsidRDefault="00AA7B58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2273F7" w14:textId="77777777" w:rsidR="00AA7B58" w:rsidRDefault="00AA7B58" w:rsidP="00284803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4DC795F5" w14:textId="77777777" w:rsidR="00AA7B58" w:rsidRDefault="00AA7B58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CD0BFED" w14:textId="77777777" w:rsidR="00AA7B58" w:rsidRDefault="00AA7B58" w:rsidP="00284803">
            <w:r>
              <w:rPr>
                <w:sz w:val="16"/>
                <w:szCs w:val="16"/>
              </w:rPr>
              <w:t>R4-2501846</w:t>
            </w:r>
          </w:p>
        </w:tc>
        <w:tc>
          <w:tcPr>
            <w:tcW w:w="1597" w:type="dxa"/>
          </w:tcPr>
          <w:p w14:paraId="6F5FE4D3" w14:textId="77777777" w:rsidR="00AA7B58" w:rsidRDefault="00AA7B58" w:rsidP="0028480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CDA6B10" w14:textId="77777777" w:rsidR="00AA7B58" w:rsidRDefault="00AA7B58" w:rsidP="00284803">
            <w:r>
              <w:rPr>
                <w:sz w:val="16"/>
                <w:szCs w:val="16"/>
              </w:rPr>
              <w:t>NR_netcon_repeater-Perf</w:t>
            </w:r>
          </w:p>
        </w:tc>
        <w:tc>
          <w:tcPr>
            <w:tcW w:w="2323" w:type="dxa"/>
          </w:tcPr>
          <w:p w14:paraId="724A1AC1" w14:textId="77777777" w:rsidR="00AA7B58" w:rsidRDefault="00AA7B58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F14511" w14:textId="77777777" w:rsidR="00AA7B58" w:rsidRDefault="00AA7B58" w:rsidP="00284803">
            <w:pPr>
              <w:rPr>
                <w:sz w:val="16"/>
                <w:szCs w:val="16"/>
              </w:rPr>
            </w:pPr>
          </w:p>
        </w:tc>
      </w:tr>
      <w:tr w:rsidR="00AA7B58" w14:paraId="219280EA" w14:textId="77777777" w:rsidTr="00284803">
        <w:tc>
          <w:tcPr>
            <w:tcW w:w="879" w:type="dxa"/>
          </w:tcPr>
          <w:p w14:paraId="65BCC20F" w14:textId="77777777" w:rsidR="00AA7B58" w:rsidRDefault="00AA7B58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56D9AA2" w14:textId="77777777" w:rsidR="00AA7B58" w:rsidRDefault="00AA7B58" w:rsidP="00284803">
            <w:r>
              <w:rPr>
                <w:sz w:val="16"/>
                <w:szCs w:val="16"/>
              </w:rPr>
              <w:t>5316</w:t>
            </w:r>
          </w:p>
        </w:tc>
        <w:tc>
          <w:tcPr>
            <w:tcW w:w="517" w:type="dxa"/>
          </w:tcPr>
          <w:p w14:paraId="28D202E2" w14:textId="77777777" w:rsidR="00AA7B58" w:rsidRDefault="00AA7B58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C55D43" w14:textId="77777777" w:rsidR="00AA7B58" w:rsidRDefault="00AA7B58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D979FEA" w14:textId="77777777" w:rsidR="00AA7B58" w:rsidRDefault="00AA7B58" w:rsidP="00284803">
            <w:r>
              <w:rPr>
                <w:sz w:val="16"/>
                <w:szCs w:val="16"/>
              </w:rPr>
              <w:t>(NR_RF_FR1_enh-Perf) Correction to Rel-17 Tx switching RRM test cases_R17</w:t>
            </w:r>
          </w:p>
        </w:tc>
        <w:tc>
          <w:tcPr>
            <w:tcW w:w="517" w:type="dxa"/>
          </w:tcPr>
          <w:p w14:paraId="3CDEC646" w14:textId="77777777" w:rsidR="00AA7B58" w:rsidRDefault="00AA7B58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69456B" w14:textId="77777777" w:rsidR="00AA7B58" w:rsidRDefault="00AA7B58" w:rsidP="00284803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6698F97A" w14:textId="77777777" w:rsidR="00AA7B58" w:rsidRDefault="00AA7B58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5A7B4D5" w14:textId="77777777" w:rsidR="00AA7B58" w:rsidRDefault="00AA7B58" w:rsidP="00284803">
            <w:r>
              <w:rPr>
                <w:sz w:val="16"/>
                <w:szCs w:val="16"/>
              </w:rPr>
              <w:t>R4-2501201</w:t>
            </w:r>
          </w:p>
        </w:tc>
        <w:tc>
          <w:tcPr>
            <w:tcW w:w="1597" w:type="dxa"/>
          </w:tcPr>
          <w:p w14:paraId="5DD11E5A" w14:textId="77777777" w:rsidR="00AA7B58" w:rsidRDefault="00AA7B58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A864DC5" w14:textId="77777777" w:rsidR="00AA7B58" w:rsidRDefault="00AA7B58" w:rsidP="00284803">
            <w:r>
              <w:rPr>
                <w:sz w:val="16"/>
                <w:szCs w:val="16"/>
              </w:rPr>
              <w:t>NR_RF_FR1_enh-Perf</w:t>
            </w:r>
          </w:p>
        </w:tc>
        <w:tc>
          <w:tcPr>
            <w:tcW w:w="2323" w:type="dxa"/>
          </w:tcPr>
          <w:p w14:paraId="4D6247B2" w14:textId="77777777" w:rsidR="00AA7B58" w:rsidRDefault="00AA7B58" w:rsidP="00284803">
            <w:r>
              <w:rPr>
                <w:sz w:val="16"/>
                <w:szCs w:val="16"/>
              </w:rPr>
              <w:t>A.6.5.7A.2, A.6.5.7B.2, A.6.5.7C.2</w:t>
            </w:r>
          </w:p>
        </w:tc>
        <w:tc>
          <w:tcPr>
            <w:tcW w:w="998" w:type="dxa"/>
          </w:tcPr>
          <w:p w14:paraId="4E655C4B" w14:textId="77777777" w:rsidR="00AA7B58" w:rsidRDefault="00AA7B58" w:rsidP="0028480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AA7B58" w14:paraId="5D6E892E" w14:textId="77777777" w:rsidTr="00284803">
        <w:tc>
          <w:tcPr>
            <w:tcW w:w="879" w:type="dxa"/>
          </w:tcPr>
          <w:p w14:paraId="0C68586B" w14:textId="77777777" w:rsidR="00AA7B58" w:rsidRDefault="00AA7B58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A14B852" w14:textId="77777777" w:rsidR="00AA7B58" w:rsidRDefault="00AA7B58" w:rsidP="00284803">
            <w:r>
              <w:rPr>
                <w:sz w:val="16"/>
                <w:szCs w:val="16"/>
              </w:rPr>
              <w:t>5317</w:t>
            </w:r>
          </w:p>
        </w:tc>
        <w:tc>
          <w:tcPr>
            <w:tcW w:w="517" w:type="dxa"/>
          </w:tcPr>
          <w:p w14:paraId="27EFE527" w14:textId="77777777" w:rsidR="00AA7B58" w:rsidRDefault="00AA7B58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936C7F5" w14:textId="77777777" w:rsidR="00AA7B58" w:rsidRDefault="00AA7B58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5A1E417" w14:textId="77777777" w:rsidR="00AA7B58" w:rsidRDefault="00AA7B58" w:rsidP="00284803">
            <w:r>
              <w:rPr>
                <w:sz w:val="16"/>
                <w:szCs w:val="16"/>
              </w:rPr>
              <w:t>(NR_RF_FR1_enh-Perf) Correction to Rel-17 Tx switching RRM test cases_R18</w:t>
            </w:r>
          </w:p>
        </w:tc>
        <w:tc>
          <w:tcPr>
            <w:tcW w:w="517" w:type="dxa"/>
          </w:tcPr>
          <w:p w14:paraId="2EB7F0EB" w14:textId="77777777" w:rsidR="00AA7B58" w:rsidRDefault="00AA7B58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1A22170" w14:textId="77777777" w:rsidR="00AA7B58" w:rsidRDefault="00AA7B58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23E9BD20" w14:textId="77777777" w:rsidR="00AA7B58" w:rsidRDefault="00AA7B58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9093CA1" w14:textId="77777777" w:rsidR="00AA7B58" w:rsidRDefault="00AA7B58" w:rsidP="00284803">
            <w:r>
              <w:rPr>
                <w:sz w:val="16"/>
                <w:szCs w:val="16"/>
              </w:rPr>
              <w:t>R4-2501202</w:t>
            </w:r>
          </w:p>
        </w:tc>
        <w:tc>
          <w:tcPr>
            <w:tcW w:w="1597" w:type="dxa"/>
          </w:tcPr>
          <w:p w14:paraId="5267DBAE" w14:textId="77777777" w:rsidR="00AA7B58" w:rsidRDefault="00AA7B58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5639154" w14:textId="77777777" w:rsidR="00AA7B58" w:rsidRDefault="00AA7B58" w:rsidP="00284803">
            <w:r>
              <w:rPr>
                <w:sz w:val="16"/>
                <w:szCs w:val="16"/>
              </w:rPr>
              <w:t>NR_RF_FR1_enh-Perf</w:t>
            </w:r>
          </w:p>
        </w:tc>
        <w:tc>
          <w:tcPr>
            <w:tcW w:w="2323" w:type="dxa"/>
          </w:tcPr>
          <w:p w14:paraId="07CB2BAB" w14:textId="77777777" w:rsidR="00AA7B58" w:rsidRDefault="00AA7B58" w:rsidP="00284803">
            <w:r>
              <w:rPr>
                <w:sz w:val="16"/>
                <w:szCs w:val="16"/>
              </w:rPr>
              <w:t>A.6.5.7A.2, A.6.5.7B.2, A.6.5.7C.2</w:t>
            </w:r>
          </w:p>
        </w:tc>
        <w:tc>
          <w:tcPr>
            <w:tcW w:w="998" w:type="dxa"/>
          </w:tcPr>
          <w:p w14:paraId="1857052F" w14:textId="77777777" w:rsidR="00AA7B58" w:rsidRDefault="00AA7B58" w:rsidP="0028480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</w:tbl>
    <w:p w14:paraId="09D8B222" w14:textId="77777777" w:rsidR="00480259" w:rsidRDefault="00480259" w:rsidP="00480259"/>
    <w:p w14:paraId="1F7657C6" w14:textId="4A0F92EB" w:rsidR="00480259" w:rsidRDefault="00E1407A" w:rsidP="00512C52">
      <w:pPr>
        <w:pStyle w:val="Heading2"/>
        <w:rPr>
          <w:rFonts w:cs="Arial"/>
          <w:noProof/>
        </w:rPr>
      </w:pPr>
      <w:r w:rsidRPr="00E1407A">
        <w:rPr>
          <w:noProof/>
        </w:rPr>
        <w:t>RP-25059</w:t>
      </w:r>
      <w:r>
        <w:rPr>
          <w:noProof/>
        </w:rPr>
        <w:t>3</w:t>
      </w:r>
    </w:p>
    <w:p w14:paraId="1A120EDD" w14:textId="02DD6D74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F97D86" w:rsidRPr="00F97D86">
        <w:rPr>
          <w:rFonts w:ascii="Arial" w:hAnsi="Arial" w:cs="Arial"/>
          <w:b/>
          <w:bCs/>
        </w:rPr>
        <w:t>RAN4 CRs to Maintenance for Closed WIs/SIs for REL-18 and earlier - Batch 16</w:t>
      </w:r>
    </w:p>
    <w:p w14:paraId="41D0F626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457233A4" w14:textId="77777777" w:rsidR="000A36FC" w:rsidRDefault="000A36FC" w:rsidP="000A36FC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16303" w:rsidRPr="004E535C" w14:paraId="180E0BD7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AF2AC41" w14:textId="77777777" w:rsidR="00116303" w:rsidRPr="00BF1EB6" w:rsidRDefault="00116303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AC72B35" w14:textId="77777777" w:rsidR="00116303" w:rsidRPr="00BF1EB6" w:rsidRDefault="00116303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5D151D1" w14:textId="77777777" w:rsidR="00116303" w:rsidRPr="00BF1EB6" w:rsidRDefault="00116303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3C964B" w14:textId="77777777" w:rsidR="00116303" w:rsidRPr="00BF1EB6" w:rsidRDefault="00116303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15E8D25" w14:textId="77777777" w:rsidR="00116303" w:rsidRPr="00BF1EB6" w:rsidRDefault="00116303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3598C5F" w14:textId="77777777" w:rsidR="00116303" w:rsidRPr="00BF1EB6" w:rsidRDefault="00116303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D6B00BC" w14:textId="77777777" w:rsidR="00116303" w:rsidRPr="00BF1EB6" w:rsidRDefault="00116303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D081F8A" w14:textId="77777777" w:rsidR="00116303" w:rsidRPr="00BF1EB6" w:rsidRDefault="00116303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BAEB2B3" w14:textId="77777777" w:rsidR="00116303" w:rsidRPr="00BF1EB6" w:rsidRDefault="00116303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80A2E08" w14:textId="77777777" w:rsidR="00116303" w:rsidRPr="00BF1EB6" w:rsidRDefault="00116303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994BACD" w14:textId="77777777" w:rsidR="00116303" w:rsidRPr="00BF1EB6" w:rsidRDefault="00116303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9CF38C4" w14:textId="77777777" w:rsidR="00116303" w:rsidRPr="00BF1EB6" w:rsidRDefault="00116303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DC19F6E" w14:textId="77777777" w:rsidR="00116303" w:rsidRPr="00BF1EB6" w:rsidRDefault="00116303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16303" w14:paraId="3C1B8286" w14:textId="77777777" w:rsidTr="00284803">
        <w:tc>
          <w:tcPr>
            <w:tcW w:w="879" w:type="dxa"/>
          </w:tcPr>
          <w:p w14:paraId="6DE8F884" w14:textId="77777777" w:rsidR="00116303" w:rsidRDefault="00116303" w:rsidP="00284803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1D92CFC0" w14:textId="77777777" w:rsidR="00116303" w:rsidRDefault="00116303" w:rsidP="00284803">
            <w:r>
              <w:rPr>
                <w:sz w:val="16"/>
                <w:szCs w:val="16"/>
              </w:rPr>
              <w:t>0146</w:t>
            </w:r>
          </w:p>
        </w:tc>
        <w:tc>
          <w:tcPr>
            <w:tcW w:w="517" w:type="dxa"/>
          </w:tcPr>
          <w:p w14:paraId="2438AC87" w14:textId="77777777" w:rsidR="00116303" w:rsidRDefault="00116303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3F7E3A" w14:textId="77777777" w:rsidR="00116303" w:rsidRDefault="00116303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7DA3FF9" w14:textId="77777777" w:rsidR="00116303" w:rsidRDefault="00116303" w:rsidP="00284803">
            <w:r>
              <w:rPr>
                <w:sz w:val="16"/>
                <w:szCs w:val="16"/>
              </w:rPr>
              <w:t>(NR_NTN_solutions) CR to 38.101-5 to clarify applicability of phase continuity requirements in R17</w:t>
            </w:r>
          </w:p>
        </w:tc>
        <w:tc>
          <w:tcPr>
            <w:tcW w:w="517" w:type="dxa"/>
          </w:tcPr>
          <w:p w14:paraId="0AD5298C" w14:textId="77777777" w:rsidR="00116303" w:rsidRDefault="00116303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EA79D87" w14:textId="77777777" w:rsidR="00116303" w:rsidRDefault="00116303" w:rsidP="00284803">
            <w:r>
              <w:rPr>
                <w:sz w:val="16"/>
                <w:szCs w:val="16"/>
              </w:rPr>
              <w:t>17.10.0</w:t>
            </w:r>
          </w:p>
        </w:tc>
        <w:tc>
          <w:tcPr>
            <w:tcW w:w="758" w:type="dxa"/>
          </w:tcPr>
          <w:p w14:paraId="6F530A53" w14:textId="77777777" w:rsidR="00116303" w:rsidRDefault="00116303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FBFFA87" w14:textId="77777777" w:rsidR="00116303" w:rsidRDefault="00116303" w:rsidP="00284803">
            <w:r>
              <w:rPr>
                <w:sz w:val="16"/>
                <w:szCs w:val="16"/>
              </w:rPr>
              <w:t>R4-2500320</w:t>
            </w:r>
          </w:p>
        </w:tc>
        <w:tc>
          <w:tcPr>
            <w:tcW w:w="1597" w:type="dxa"/>
          </w:tcPr>
          <w:p w14:paraId="62FAE7EE" w14:textId="77777777" w:rsidR="00116303" w:rsidRDefault="00116303" w:rsidP="00284803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EA07BF6" w14:textId="77777777" w:rsidR="00116303" w:rsidRDefault="00116303" w:rsidP="00284803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7DC078C9" w14:textId="77777777" w:rsidR="00116303" w:rsidRDefault="00116303" w:rsidP="00284803">
            <w:r>
              <w:rPr>
                <w:sz w:val="16"/>
                <w:szCs w:val="16"/>
              </w:rPr>
              <w:t>6.4.2</w:t>
            </w:r>
          </w:p>
        </w:tc>
        <w:tc>
          <w:tcPr>
            <w:tcW w:w="998" w:type="dxa"/>
          </w:tcPr>
          <w:p w14:paraId="5BE6B0DA" w14:textId="77777777" w:rsidR="00116303" w:rsidRDefault="00116303" w:rsidP="00284803">
            <w:r>
              <w:rPr>
                <w:sz w:val="16"/>
                <w:szCs w:val="16"/>
              </w:rPr>
              <w:t>TS 38.521-5</w:t>
            </w:r>
          </w:p>
        </w:tc>
      </w:tr>
      <w:tr w:rsidR="00116303" w14:paraId="77B42562" w14:textId="77777777" w:rsidTr="00284803">
        <w:tc>
          <w:tcPr>
            <w:tcW w:w="879" w:type="dxa"/>
          </w:tcPr>
          <w:p w14:paraId="066B14AB" w14:textId="77777777" w:rsidR="00116303" w:rsidRDefault="00116303" w:rsidP="00284803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55048A42" w14:textId="77777777" w:rsidR="00116303" w:rsidRDefault="00116303" w:rsidP="00284803">
            <w:r>
              <w:rPr>
                <w:sz w:val="16"/>
                <w:szCs w:val="16"/>
              </w:rPr>
              <w:t>0154</w:t>
            </w:r>
          </w:p>
        </w:tc>
        <w:tc>
          <w:tcPr>
            <w:tcW w:w="517" w:type="dxa"/>
          </w:tcPr>
          <w:p w14:paraId="2A38F147" w14:textId="77777777" w:rsidR="00116303" w:rsidRDefault="00116303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58CE876" w14:textId="77777777" w:rsidR="00116303" w:rsidRDefault="00116303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9BEF57E" w14:textId="77777777" w:rsidR="00116303" w:rsidRDefault="00116303" w:rsidP="00284803">
            <w:r>
              <w:rPr>
                <w:sz w:val="16"/>
                <w:szCs w:val="16"/>
              </w:rPr>
              <w:t>(NR_NTN_solutions-Core) Maintenance CR on 38.101-5 - Removing NTN 256QAM from Rel-17 FR1-NTN</w:t>
            </w:r>
          </w:p>
        </w:tc>
        <w:tc>
          <w:tcPr>
            <w:tcW w:w="517" w:type="dxa"/>
          </w:tcPr>
          <w:p w14:paraId="5DDCE1ED" w14:textId="77777777" w:rsidR="00116303" w:rsidRDefault="00116303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D4244D" w14:textId="77777777" w:rsidR="00116303" w:rsidRDefault="00116303" w:rsidP="00284803">
            <w:r>
              <w:rPr>
                <w:sz w:val="16"/>
                <w:szCs w:val="16"/>
              </w:rPr>
              <w:t>17.10.0</w:t>
            </w:r>
          </w:p>
        </w:tc>
        <w:tc>
          <w:tcPr>
            <w:tcW w:w="758" w:type="dxa"/>
          </w:tcPr>
          <w:p w14:paraId="4E818AB1" w14:textId="77777777" w:rsidR="00116303" w:rsidRDefault="00116303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AB297B8" w14:textId="77777777" w:rsidR="00116303" w:rsidRDefault="00116303" w:rsidP="00284803">
            <w:r>
              <w:rPr>
                <w:sz w:val="16"/>
                <w:szCs w:val="16"/>
              </w:rPr>
              <w:t>R4-2502947</w:t>
            </w:r>
          </w:p>
        </w:tc>
        <w:tc>
          <w:tcPr>
            <w:tcW w:w="1597" w:type="dxa"/>
          </w:tcPr>
          <w:p w14:paraId="10734B82" w14:textId="77777777" w:rsidR="00116303" w:rsidRDefault="00116303" w:rsidP="00284803">
            <w:r>
              <w:rPr>
                <w:sz w:val="16"/>
                <w:szCs w:val="16"/>
              </w:rPr>
              <w:t>THALES</w:t>
            </w:r>
          </w:p>
        </w:tc>
        <w:tc>
          <w:tcPr>
            <w:tcW w:w="1122" w:type="dxa"/>
          </w:tcPr>
          <w:p w14:paraId="32246FA7" w14:textId="77777777" w:rsidR="00116303" w:rsidRDefault="00116303" w:rsidP="00284803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3ADC20B3" w14:textId="77777777" w:rsidR="00116303" w:rsidRDefault="00116303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DF545C" w14:textId="77777777" w:rsidR="00116303" w:rsidRDefault="00116303" w:rsidP="00284803">
            <w:pPr>
              <w:rPr>
                <w:sz w:val="16"/>
                <w:szCs w:val="16"/>
              </w:rPr>
            </w:pPr>
          </w:p>
        </w:tc>
      </w:tr>
      <w:tr w:rsidR="00116303" w14:paraId="7870A872" w14:textId="77777777" w:rsidTr="00284803">
        <w:tc>
          <w:tcPr>
            <w:tcW w:w="879" w:type="dxa"/>
          </w:tcPr>
          <w:p w14:paraId="550B2A3E" w14:textId="77777777" w:rsidR="00116303" w:rsidRDefault="00116303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860804A" w14:textId="77777777" w:rsidR="00116303" w:rsidRDefault="00116303" w:rsidP="00284803">
            <w:r>
              <w:rPr>
                <w:sz w:val="16"/>
                <w:szCs w:val="16"/>
              </w:rPr>
              <w:t>5311</w:t>
            </w:r>
          </w:p>
        </w:tc>
        <w:tc>
          <w:tcPr>
            <w:tcW w:w="517" w:type="dxa"/>
          </w:tcPr>
          <w:p w14:paraId="192662B7" w14:textId="77777777" w:rsidR="00116303" w:rsidRDefault="00116303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A5B30F" w14:textId="77777777" w:rsidR="00116303" w:rsidRDefault="00116303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FD34993" w14:textId="77777777" w:rsidR="00116303" w:rsidRDefault="00116303" w:rsidP="00284803">
            <w:r>
              <w:rPr>
                <w:sz w:val="16"/>
                <w:szCs w:val="16"/>
              </w:rPr>
              <w:t>(NR_NTN_solutions-Core) Correction on NR NTN in RRC connected state_R17</w:t>
            </w:r>
          </w:p>
        </w:tc>
        <w:tc>
          <w:tcPr>
            <w:tcW w:w="517" w:type="dxa"/>
          </w:tcPr>
          <w:p w14:paraId="07BA6173" w14:textId="77777777" w:rsidR="00116303" w:rsidRDefault="00116303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439327A" w14:textId="77777777" w:rsidR="00116303" w:rsidRDefault="00116303" w:rsidP="00284803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7152208C" w14:textId="77777777" w:rsidR="00116303" w:rsidRDefault="00116303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6B79DD5" w14:textId="77777777" w:rsidR="00116303" w:rsidRDefault="00116303" w:rsidP="00284803">
            <w:r>
              <w:rPr>
                <w:sz w:val="16"/>
                <w:szCs w:val="16"/>
              </w:rPr>
              <w:t>R4-2501187</w:t>
            </w:r>
          </w:p>
        </w:tc>
        <w:tc>
          <w:tcPr>
            <w:tcW w:w="1597" w:type="dxa"/>
          </w:tcPr>
          <w:p w14:paraId="7D2EE1B2" w14:textId="77777777" w:rsidR="00116303" w:rsidRDefault="00116303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0A956A78" w14:textId="77777777" w:rsidR="00116303" w:rsidRDefault="00116303" w:rsidP="00284803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21223A5D" w14:textId="77777777" w:rsidR="00116303" w:rsidRDefault="00116303" w:rsidP="00284803">
            <w:r>
              <w:rPr>
                <w:sz w:val="16"/>
                <w:szCs w:val="16"/>
              </w:rPr>
              <w:t>8.1C.6, 8.5C.1, 9.2C.5.1, 9.2C.5.3.2, 9.5C.4.1, 9.5C.4.2</w:t>
            </w:r>
          </w:p>
        </w:tc>
        <w:tc>
          <w:tcPr>
            <w:tcW w:w="998" w:type="dxa"/>
          </w:tcPr>
          <w:p w14:paraId="3925C12D" w14:textId="77777777" w:rsidR="00116303" w:rsidRDefault="00116303" w:rsidP="00284803">
            <w:r>
              <w:rPr>
                <w:sz w:val="16"/>
                <w:szCs w:val="16"/>
              </w:rPr>
              <w:t xml:space="preserve">TS38.331,TS38.306; TS/TR ... CR ... ; TS/TR ... CR ... </w:t>
            </w:r>
          </w:p>
        </w:tc>
      </w:tr>
      <w:tr w:rsidR="00116303" w14:paraId="4F0C3373" w14:textId="77777777" w:rsidTr="00284803">
        <w:tc>
          <w:tcPr>
            <w:tcW w:w="879" w:type="dxa"/>
          </w:tcPr>
          <w:p w14:paraId="14FB1A19" w14:textId="77777777" w:rsidR="00116303" w:rsidRDefault="00116303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024EE27" w14:textId="77777777" w:rsidR="00116303" w:rsidRDefault="00116303" w:rsidP="00284803">
            <w:r>
              <w:rPr>
                <w:sz w:val="16"/>
                <w:szCs w:val="16"/>
              </w:rPr>
              <w:t>5312</w:t>
            </w:r>
          </w:p>
        </w:tc>
        <w:tc>
          <w:tcPr>
            <w:tcW w:w="517" w:type="dxa"/>
          </w:tcPr>
          <w:p w14:paraId="23D10312" w14:textId="77777777" w:rsidR="00116303" w:rsidRDefault="00116303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6F8629" w14:textId="77777777" w:rsidR="00116303" w:rsidRDefault="00116303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57A92BB" w14:textId="77777777" w:rsidR="00116303" w:rsidRDefault="00116303" w:rsidP="00284803">
            <w:r>
              <w:rPr>
                <w:sz w:val="16"/>
                <w:szCs w:val="16"/>
              </w:rPr>
              <w:t>(NR_NTN_solutions-Core) Correction on NR NTN in RRC connected state_R18</w:t>
            </w:r>
          </w:p>
        </w:tc>
        <w:tc>
          <w:tcPr>
            <w:tcW w:w="517" w:type="dxa"/>
          </w:tcPr>
          <w:p w14:paraId="2A5C06D9" w14:textId="77777777" w:rsidR="00116303" w:rsidRDefault="00116303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77F706D" w14:textId="77777777" w:rsidR="00116303" w:rsidRDefault="00116303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5F08C4E9" w14:textId="77777777" w:rsidR="00116303" w:rsidRDefault="00116303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E770B23" w14:textId="77777777" w:rsidR="00116303" w:rsidRDefault="00116303" w:rsidP="00284803">
            <w:r>
              <w:rPr>
                <w:sz w:val="16"/>
                <w:szCs w:val="16"/>
              </w:rPr>
              <w:t>R4-2501188</w:t>
            </w:r>
          </w:p>
        </w:tc>
        <w:tc>
          <w:tcPr>
            <w:tcW w:w="1597" w:type="dxa"/>
          </w:tcPr>
          <w:p w14:paraId="67F33E84" w14:textId="77777777" w:rsidR="00116303" w:rsidRDefault="00116303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79B23114" w14:textId="77777777" w:rsidR="00116303" w:rsidRDefault="00116303" w:rsidP="00284803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4411D862" w14:textId="77777777" w:rsidR="00116303" w:rsidRDefault="00116303" w:rsidP="00284803">
            <w:r>
              <w:rPr>
                <w:sz w:val="16"/>
                <w:szCs w:val="16"/>
              </w:rPr>
              <w:t>8.1C.6, 8.5C.1, 9.2C.5.1, 9.2C.5.3.2, 9.5C.4.1, 9.5C.4.2</w:t>
            </w:r>
          </w:p>
        </w:tc>
        <w:tc>
          <w:tcPr>
            <w:tcW w:w="998" w:type="dxa"/>
          </w:tcPr>
          <w:p w14:paraId="7BA6F4D9" w14:textId="77777777" w:rsidR="00116303" w:rsidRDefault="00116303" w:rsidP="00284803">
            <w:r>
              <w:rPr>
                <w:sz w:val="16"/>
                <w:szCs w:val="16"/>
              </w:rPr>
              <w:t xml:space="preserve">TS38.331,TS38.306; TS/TR ... CR ... ; TS/TR ... CR ... </w:t>
            </w:r>
          </w:p>
        </w:tc>
      </w:tr>
      <w:tr w:rsidR="00116303" w14:paraId="3C2E1F25" w14:textId="77777777" w:rsidTr="00284803">
        <w:tc>
          <w:tcPr>
            <w:tcW w:w="879" w:type="dxa"/>
          </w:tcPr>
          <w:p w14:paraId="221E9E1E" w14:textId="77777777" w:rsidR="00116303" w:rsidRDefault="00116303" w:rsidP="00284803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0BA4A87D" w14:textId="77777777" w:rsidR="00116303" w:rsidRDefault="00116303" w:rsidP="00284803">
            <w:r>
              <w:rPr>
                <w:sz w:val="16"/>
                <w:szCs w:val="16"/>
              </w:rPr>
              <w:t>0486</w:t>
            </w:r>
          </w:p>
        </w:tc>
        <w:tc>
          <w:tcPr>
            <w:tcW w:w="517" w:type="dxa"/>
          </w:tcPr>
          <w:p w14:paraId="46E070BE" w14:textId="77777777" w:rsidR="00116303" w:rsidRDefault="00116303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51FEBE" w14:textId="77777777" w:rsidR="00116303" w:rsidRDefault="00116303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3A69113" w14:textId="77777777" w:rsidR="00116303" w:rsidRDefault="00116303" w:rsidP="00284803">
            <w:r>
              <w:rPr>
                <w:sz w:val="16"/>
                <w:szCs w:val="16"/>
              </w:rPr>
              <w:t>(NR_NTN_solutions)CR for TS38.141-1: Adding HAPS abbreviation and definition of HAPS BS class for conformance requirements</w:t>
            </w:r>
          </w:p>
        </w:tc>
        <w:tc>
          <w:tcPr>
            <w:tcW w:w="517" w:type="dxa"/>
          </w:tcPr>
          <w:p w14:paraId="28183569" w14:textId="77777777" w:rsidR="00116303" w:rsidRDefault="00116303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C5B6C4" w14:textId="77777777" w:rsidR="00116303" w:rsidRDefault="00116303" w:rsidP="00284803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13014AD5" w14:textId="77777777" w:rsidR="00116303" w:rsidRDefault="00116303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3A087C0" w14:textId="77777777" w:rsidR="00116303" w:rsidRDefault="00116303" w:rsidP="00284803">
            <w:r>
              <w:rPr>
                <w:sz w:val="16"/>
                <w:szCs w:val="16"/>
              </w:rPr>
              <w:t>R4-2500976</w:t>
            </w:r>
          </w:p>
        </w:tc>
        <w:tc>
          <w:tcPr>
            <w:tcW w:w="1597" w:type="dxa"/>
          </w:tcPr>
          <w:p w14:paraId="30849755" w14:textId="77777777" w:rsidR="00116303" w:rsidRDefault="00116303" w:rsidP="0028480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9AE75C3" w14:textId="77777777" w:rsidR="00116303" w:rsidRDefault="00116303" w:rsidP="00284803">
            <w:r>
              <w:rPr>
                <w:sz w:val="16"/>
                <w:szCs w:val="16"/>
              </w:rPr>
              <w:t>NR_NTN_solutions</w:t>
            </w:r>
          </w:p>
        </w:tc>
        <w:tc>
          <w:tcPr>
            <w:tcW w:w="2323" w:type="dxa"/>
          </w:tcPr>
          <w:p w14:paraId="64E8AA88" w14:textId="77777777" w:rsidR="00116303" w:rsidRDefault="00116303" w:rsidP="00284803">
            <w:r>
              <w:rPr>
                <w:sz w:val="16"/>
                <w:szCs w:val="16"/>
              </w:rPr>
              <w:t>3.3, 4.3</w:t>
            </w:r>
          </w:p>
        </w:tc>
        <w:tc>
          <w:tcPr>
            <w:tcW w:w="998" w:type="dxa"/>
          </w:tcPr>
          <w:p w14:paraId="4CE30470" w14:textId="77777777" w:rsidR="00116303" w:rsidRDefault="00116303" w:rsidP="0028480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16303" w14:paraId="55D13DC8" w14:textId="77777777" w:rsidTr="00284803">
        <w:tc>
          <w:tcPr>
            <w:tcW w:w="879" w:type="dxa"/>
          </w:tcPr>
          <w:p w14:paraId="506D9BD7" w14:textId="77777777" w:rsidR="00116303" w:rsidRDefault="00116303" w:rsidP="00284803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1800794D" w14:textId="77777777" w:rsidR="00116303" w:rsidRDefault="00116303" w:rsidP="00284803">
            <w:r>
              <w:rPr>
                <w:sz w:val="16"/>
                <w:szCs w:val="16"/>
              </w:rPr>
              <w:t>0487</w:t>
            </w:r>
          </w:p>
        </w:tc>
        <w:tc>
          <w:tcPr>
            <w:tcW w:w="517" w:type="dxa"/>
          </w:tcPr>
          <w:p w14:paraId="653A2B8E" w14:textId="77777777" w:rsidR="00116303" w:rsidRDefault="00116303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A5C35A" w14:textId="77777777" w:rsidR="00116303" w:rsidRDefault="00116303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944023B" w14:textId="77777777" w:rsidR="00116303" w:rsidRDefault="00116303" w:rsidP="00284803">
            <w:r>
              <w:rPr>
                <w:sz w:val="16"/>
                <w:szCs w:val="16"/>
              </w:rPr>
              <w:t>(NR_NTN_solutions)CR for TS38.141-1: Adding HAPS abbreviation and definition of HAPS BS class for conformance requirements</w:t>
            </w:r>
          </w:p>
        </w:tc>
        <w:tc>
          <w:tcPr>
            <w:tcW w:w="517" w:type="dxa"/>
          </w:tcPr>
          <w:p w14:paraId="11163D32" w14:textId="77777777" w:rsidR="00116303" w:rsidRDefault="00116303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D365DA4" w14:textId="77777777" w:rsidR="00116303" w:rsidRDefault="00116303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49B31214" w14:textId="77777777" w:rsidR="00116303" w:rsidRDefault="00116303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5C95743" w14:textId="77777777" w:rsidR="00116303" w:rsidRDefault="00116303" w:rsidP="00284803">
            <w:r>
              <w:rPr>
                <w:sz w:val="16"/>
                <w:szCs w:val="16"/>
              </w:rPr>
              <w:t>R4-2500977</w:t>
            </w:r>
          </w:p>
        </w:tc>
        <w:tc>
          <w:tcPr>
            <w:tcW w:w="1597" w:type="dxa"/>
          </w:tcPr>
          <w:p w14:paraId="4825A8EA" w14:textId="77777777" w:rsidR="00116303" w:rsidRDefault="00116303" w:rsidP="0028480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67CDF159" w14:textId="77777777" w:rsidR="00116303" w:rsidRDefault="00116303" w:rsidP="00284803">
            <w:r>
              <w:rPr>
                <w:sz w:val="16"/>
                <w:szCs w:val="16"/>
              </w:rPr>
              <w:t>NR_NTN_solutions</w:t>
            </w:r>
          </w:p>
        </w:tc>
        <w:tc>
          <w:tcPr>
            <w:tcW w:w="2323" w:type="dxa"/>
          </w:tcPr>
          <w:p w14:paraId="62B0C317" w14:textId="77777777" w:rsidR="00116303" w:rsidRDefault="00116303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392871" w14:textId="77777777" w:rsidR="00116303" w:rsidRDefault="00116303" w:rsidP="00284803">
            <w:pPr>
              <w:rPr>
                <w:sz w:val="16"/>
                <w:szCs w:val="16"/>
              </w:rPr>
            </w:pPr>
          </w:p>
        </w:tc>
      </w:tr>
      <w:tr w:rsidR="00116303" w14:paraId="52D09140" w14:textId="77777777" w:rsidTr="00284803">
        <w:tc>
          <w:tcPr>
            <w:tcW w:w="879" w:type="dxa"/>
          </w:tcPr>
          <w:p w14:paraId="573C0D7A" w14:textId="77777777" w:rsidR="00116303" w:rsidRDefault="00116303" w:rsidP="00284803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35DDE9C5" w14:textId="77777777" w:rsidR="00116303" w:rsidRDefault="00116303" w:rsidP="00284803">
            <w:r>
              <w:rPr>
                <w:sz w:val="16"/>
                <w:szCs w:val="16"/>
              </w:rPr>
              <w:t>0620</w:t>
            </w:r>
          </w:p>
        </w:tc>
        <w:tc>
          <w:tcPr>
            <w:tcW w:w="517" w:type="dxa"/>
          </w:tcPr>
          <w:p w14:paraId="1D5E0C5A" w14:textId="77777777" w:rsidR="00116303" w:rsidRDefault="00116303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0C8DBF" w14:textId="77777777" w:rsidR="00116303" w:rsidRDefault="00116303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A6A2F1" w14:textId="77777777" w:rsidR="00116303" w:rsidRDefault="00116303" w:rsidP="00284803">
            <w:r>
              <w:rPr>
                <w:sz w:val="16"/>
                <w:szCs w:val="16"/>
              </w:rPr>
              <w:t xml:space="preserve">(NR_NTN_solutions)CR for TS38.141-2: Adding HAPS abbreviation and definition </w:t>
            </w:r>
            <w:r>
              <w:rPr>
                <w:sz w:val="16"/>
                <w:szCs w:val="16"/>
              </w:rPr>
              <w:lastRenderedPageBreak/>
              <w:t>of HAPS BS class for conformance requirements</w:t>
            </w:r>
          </w:p>
        </w:tc>
        <w:tc>
          <w:tcPr>
            <w:tcW w:w="517" w:type="dxa"/>
          </w:tcPr>
          <w:p w14:paraId="3BC5C720" w14:textId="77777777" w:rsidR="00116303" w:rsidRDefault="00116303" w:rsidP="00284803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</w:tcPr>
          <w:p w14:paraId="2D74ECB8" w14:textId="77777777" w:rsidR="00116303" w:rsidRDefault="00116303" w:rsidP="00284803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79AA1D5E" w14:textId="77777777" w:rsidR="00116303" w:rsidRDefault="00116303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E3586C7" w14:textId="77777777" w:rsidR="00116303" w:rsidRDefault="00116303" w:rsidP="00284803">
            <w:r>
              <w:rPr>
                <w:sz w:val="16"/>
                <w:szCs w:val="16"/>
              </w:rPr>
              <w:t>R4-2500978</w:t>
            </w:r>
          </w:p>
        </w:tc>
        <w:tc>
          <w:tcPr>
            <w:tcW w:w="1597" w:type="dxa"/>
          </w:tcPr>
          <w:p w14:paraId="36803BDD" w14:textId="77777777" w:rsidR="00116303" w:rsidRDefault="00116303" w:rsidP="0028480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0855045" w14:textId="77777777" w:rsidR="00116303" w:rsidRDefault="00116303" w:rsidP="00284803">
            <w:r>
              <w:rPr>
                <w:sz w:val="16"/>
                <w:szCs w:val="16"/>
              </w:rPr>
              <w:t>NR_NTN_solutions</w:t>
            </w:r>
          </w:p>
        </w:tc>
        <w:tc>
          <w:tcPr>
            <w:tcW w:w="2323" w:type="dxa"/>
          </w:tcPr>
          <w:p w14:paraId="45654FBE" w14:textId="77777777" w:rsidR="00116303" w:rsidRDefault="00116303" w:rsidP="00284803">
            <w:r>
              <w:rPr>
                <w:sz w:val="16"/>
                <w:szCs w:val="16"/>
              </w:rPr>
              <w:t>3.3, 4.3</w:t>
            </w:r>
          </w:p>
        </w:tc>
        <w:tc>
          <w:tcPr>
            <w:tcW w:w="998" w:type="dxa"/>
          </w:tcPr>
          <w:p w14:paraId="5AB0FC6C" w14:textId="77777777" w:rsidR="00116303" w:rsidRDefault="00116303" w:rsidP="00284803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116303" w14:paraId="3FB33E11" w14:textId="77777777" w:rsidTr="00284803">
        <w:tc>
          <w:tcPr>
            <w:tcW w:w="879" w:type="dxa"/>
          </w:tcPr>
          <w:p w14:paraId="2661322C" w14:textId="77777777" w:rsidR="00116303" w:rsidRDefault="00116303" w:rsidP="00284803">
            <w:r>
              <w:rPr>
                <w:sz w:val="16"/>
                <w:szCs w:val="16"/>
              </w:rPr>
              <w:lastRenderedPageBreak/>
              <w:t>38.141-2</w:t>
            </w:r>
          </w:p>
        </w:tc>
        <w:tc>
          <w:tcPr>
            <w:tcW w:w="637" w:type="dxa"/>
          </w:tcPr>
          <w:p w14:paraId="79CE875D" w14:textId="77777777" w:rsidR="00116303" w:rsidRDefault="00116303" w:rsidP="00284803">
            <w:r>
              <w:rPr>
                <w:sz w:val="16"/>
                <w:szCs w:val="16"/>
              </w:rPr>
              <w:t>0621</w:t>
            </w:r>
          </w:p>
        </w:tc>
        <w:tc>
          <w:tcPr>
            <w:tcW w:w="517" w:type="dxa"/>
          </w:tcPr>
          <w:p w14:paraId="032C02A2" w14:textId="77777777" w:rsidR="00116303" w:rsidRDefault="00116303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6DC077" w14:textId="77777777" w:rsidR="00116303" w:rsidRDefault="00116303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F7D773D" w14:textId="77777777" w:rsidR="00116303" w:rsidRDefault="00116303" w:rsidP="00284803">
            <w:r>
              <w:rPr>
                <w:sz w:val="16"/>
                <w:szCs w:val="16"/>
              </w:rPr>
              <w:t>(NR_NTN_solutions)CR for TS38.141-2: Adding HAPS abbreviation and definition of HAPS BS class for conformance requirements</w:t>
            </w:r>
          </w:p>
        </w:tc>
        <w:tc>
          <w:tcPr>
            <w:tcW w:w="517" w:type="dxa"/>
          </w:tcPr>
          <w:p w14:paraId="3B54401E" w14:textId="77777777" w:rsidR="00116303" w:rsidRDefault="00116303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A2C9A8A" w14:textId="77777777" w:rsidR="00116303" w:rsidRDefault="00116303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0C31593B" w14:textId="77777777" w:rsidR="00116303" w:rsidRDefault="00116303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C38EFA5" w14:textId="77777777" w:rsidR="00116303" w:rsidRDefault="00116303" w:rsidP="00284803">
            <w:r>
              <w:rPr>
                <w:sz w:val="16"/>
                <w:szCs w:val="16"/>
              </w:rPr>
              <w:t>R4-2500979</w:t>
            </w:r>
          </w:p>
        </w:tc>
        <w:tc>
          <w:tcPr>
            <w:tcW w:w="1597" w:type="dxa"/>
          </w:tcPr>
          <w:p w14:paraId="0F4E6429" w14:textId="77777777" w:rsidR="00116303" w:rsidRDefault="00116303" w:rsidP="0028480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D653CDB" w14:textId="77777777" w:rsidR="00116303" w:rsidRDefault="00116303" w:rsidP="00284803">
            <w:r>
              <w:rPr>
                <w:sz w:val="16"/>
                <w:szCs w:val="16"/>
              </w:rPr>
              <w:t>NR_NTN_solutions</w:t>
            </w:r>
          </w:p>
        </w:tc>
        <w:tc>
          <w:tcPr>
            <w:tcW w:w="2323" w:type="dxa"/>
          </w:tcPr>
          <w:p w14:paraId="3FDC6DBB" w14:textId="77777777" w:rsidR="00116303" w:rsidRDefault="00116303" w:rsidP="00284803">
            <w:r>
              <w:rPr>
                <w:sz w:val="16"/>
                <w:szCs w:val="16"/>
              </w:rPr>
              <w:t>3.3, 4.3</w:t>
            </w:r>
          </w:p>
        </w:tc>
        <w:tc>
          <w:tcPr>
            <w:tcW w:w="998" w:type="dxa"/>
          </w:tcPr>
          <w:p w14:paraId="066A866A" w14:textId="77777777" w:rsidR="00116303" w:rsidRDefault="00116303" w:rsidP="0028480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16303" w14:paraId="76311660" w14:textId="77777777" w:rsidTr="00284803">
        <w:tc>
          <w:tcPr>
            <w:tcW w:w="879" w:type="dxa"/>
          </w:tcPr>
          <w:p w14:paraId="5A60D66F" w14:textId="77777777" w:rsidR="00116303" w:rsidRDefault="00116303" w:rsidP="00284803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500F4C5F" w14:textId="77777777" w:rsidR="00116303" w:rsidRDefault="00116303" w:rsidP="00284803">
            <w:r>
              <w:rPr>
                <w:sz w:val="16"/>
                <w:szCs w:val="16"/>
              </w:rPr>
              <w:t>0053</w:t>
            </w:r>
          </w:p>
        </w:tc>
        <w:tc>
          <w:tcPr>
            <w:tcW w:w="517" w:type="dxa"/>
          </w:tcPr>
          <w:p w14:paraId="75F1AF80" w14:textId="77777777" w:rsidR="00116303" w:rsidRDefault="00116303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E6BD48" w14:textId="77777777" w:rsidR="00116303" w:rsidRDefault="00116303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5F84FB1" w14:textId="77777777" w:rsidR="00116303" w:rsidRDefault="00116303" w:rsidP="00284803">
            <w:r>
              <w:rPr>
                <w:sz w:val="16"/>
                <w:szCs w:val="16"/>
              </w:rPr>
              <w:t>(  NR_NTN_solutions-Core) CR to 38.181 Correct FRC naming for ICS requirement</w:t>
            </w:r>
          </w:p>
        </w:tc>
        <w:tc>
          <w:tcPr>
            <w:tcW w:w="517" w:type="dxa"/>
          </w:tcPr>
          <w:p w14:paraId="32161FA7" w14:textId="77777777" w:rsidR="00116303" w:rsidRDefault="00116303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5C92828" w14:textId="77777777" w:rsidR="00116303" w:rsidRDefault="00116303" w:rsidP="00284803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61163BE1" w14:textId="77777777" w:rsidR="00116303" w:rsidRDefault="00116303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D040D2B" w14:textId="77777777" w:rsidR="00116303" w:rsidRDefault="00116303" w:rsidP="00284803">
            <w:r>
              <w:rPr>
                <w:sz w:val="16"/>
                <w:szCs w:val="16"/>
              </w:rPr>
              <w:t>R4-2500598</w:t>
            </w:r>
          </w:p>
        </w:tc>
        <w:tc>
          <w:tcPr>
            <w:tcW w:w="1597" w:type="dxa"/>
          </w:tcPr>
          <w:p w14:paraId="0F79E9B7" w14:textId="77777777" w:rsidR="00116303" w:rsidRDefault="00116303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307C2B5" w14:textId="77777777" w:rsidR="00116303" w:rsidRDefault="00116303" w:rsidP="00284803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6BC5808E" w14:textId="77777777" w:rsidR="00116303" w:rsidRDefault="00116303" w:rsidP="00284803">
            <w:r>
              <w:rPr>
                <w:sz w:val="16"/>
                <w:szCs w:val="16"/>
              </w:rPr>
              <w:t>7.8, 10.9</w:t>
            </w:r>
          </w:p>
        </w:tc>
        <w:tc>
          <w:tcPr>
            <w:tcW w:w="998" w:type="dxa"/>
          </w:tcPr>
          <w:p w14:paraId="12E1A985" w14:textId="77777777" w:rsidR="00116303" w:rsidRDefault="00116303" w:rsidP="0028480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16303" w14:paraId="1836DFD5" w14:textId="77777777" w:rsidTr="00284803">
        <w:tc>
          <w:tcPr>
            <w:tcW w:w="879" w:type="dxa"/>
          </w:tcPr>
          <w:p w14:paraId="54345084" w14:textId="77777777" w:rsidR="00116303" w:rsidRDefault="00116303" w:rsidP="00284803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7601CAAA" w14:textId="77777777" w:rsidR="00116303" w:rsidRDefault="00116303" w:rsidP="00284803">
            <w:r>
              <w:rPr>
                <w:sz w:val="16"/>
                <w:szCs w:val="16"/>
              </w:rPr>
              <w:t>0054</w:t>
            </w:r>
          </w:p>
        </w:tc>
        <w:tc>
          <w:tcPr>
            <w:tcW w:w="517" w:type="dxa"/>
          </w:tcPr>
          <w:p w14:paraId="3DC8DF7B" w14:textId="77777777" w:rsidR="00116303" w:rsidRDefault="00116303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32581C" w14:textId="77777777" w:rsidR="00116303" w:rsidRDefault="00116303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C6B0FA0" w14:textId="77777777" w:rsidR="00116303" w:rsidRDefault="00116303" w:rsidP="00284803">
            <w:r>
              <w:rPr>
                <w:sz w:val="16"/>
                <w:szCs w:val="16"/>
              </w:rPr>
              <w:t>(  NR_NTN_solutions-Core) CR to 38.181 Correct FRC naming for ICS requirement</w:t>
            </w:r>
          </w:p>
        </w:tc>
        <w:tc>
          <w:tcPr>
            <w:tcW w:w="517" w:type="dxa"/>
          </w:tcPr>
          <w:p w14:paraId="424344B7" w14:textId="77777777" w:rsidR="00116303" w:rsidRDefault="00116303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9B00749" w14:textId="77777777" w:rsidR="00116303" w:rsidRDefault="00116303" w:rsidP="0028480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61143716" w14:textId="77777777" w:rsidR="00116303" w:rsidRDefault="00116303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F923057" w14:textId="77777777" w:rsidR="00116303" w:rsidRDefault="00116303" w:rsidP="00284803">
            <w:r>
              <w:rPr>
                <w:sz w:val="16"/>
                <w:szCs w:val="16"/>
              </w:rPr>
              <w:t>R4-2500599</w:t>
            </w:r>
          </w:p>
        </w:tc>
        <w:tc>
          <w:tcPr>
            <w:tcW w:w="1597" w:type="dxa"/>
          </w:tcPr>
          <w:p w14:paraId="06556249" w14:textId="77777777" w:rsidR="00116303" w:rsidRDefault="00116303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4A8347B" w14:textId="77777777" w:rsidR="00116303" w:rsidRDefault="00116303" w:rsidP="00284803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13F221BC" w14:textId="77777777" w:rsidR="00116303" w:rsidRDefault="00116303" w:rsidP="00284803">
            <w:r>
              <w:rPr>
                <w:sz w:val="16"/>
                <w:szCs w:val="16"/>
              </w:rPr>
              <w:t>7.8, 10.9</w:t>
            </w:r>
          </w:p>
        </w:tc>
        <w:tc>
          <w:tcPr>
            <w:tcW w:w="998" w:type="dxa"/>
          </w:tcPr>
          <w:p w14:paraId="4B04F4F9" w14:textId="77777777" w:rsidR="00116303" w:rsidRDefault="00116303" w:rsidP="0028480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16303" w14:paraId="2F08B31C" w14:textId="77777777" w:rsidTr="00284803">
        <w:tc>
          <w:tcPr>
            <w:tcW w:w="879" w:type="dxa"/>
          </w:tcPr>
          <w:p w14:paraId="0C35AD06" w14:textId="77777777" w:rsidR="00116303" w:rsidRDefault="00116303" w:rsidP="00284803"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 w14:paraId="023B6CF7" w14:textId="77777777" w:rsidR="00116303" w:rsidRDefault="00116303" w:rsidP="00284803">
            <w:r>
              <w:rPr>
                <w:sz w:val="16"/>
                <w:szCs w:val="16"/>
              </w:rPr>
              <w:t>0022</w:t>
            </w:r>
          </w:p>
        </w:tc>
        <w:tc>
          <w:tcPr>
            <w:tcW w:w="517" w:type="dxa"/>
          </w:tcPr>
          <w:p w14:paraId="3CCFF288" w14:textId="77777777" w:rsidR="00116303" w:rsidRDefault="00116303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982B18" w14:textId="77777777" w:rsidR="00116303" w:rsidRDefault="00116303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38BA007A" w14:textId="77777777" w:rsidR="00116303" w:rsidRDefault="00116303" w:rsidP="00284803">
            <w:r>
              <w:rPr>
                <w:sz w:val="16"/>
                <w:szCs w:val="16"/>
              </w:rPr>
              <w:t>(NR_NTN_solutions-Core) Corrections to TR 38.863 to align with TS 38.101-5</w:t>
            </w:r>
          </w:p>
        </w:tc>
        <w:tc>
          <w:tcPr>
            <w:tcW w:w="517" w:type="dxa"/>
          </w:tcPr>
          <w:p w14:paraId="52B10A1B" w14:textId="77777777" w:rsidR="00116303" w:rsidRDefault="00116303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DD9A14" w14:textId="77777777" w:rsidR="00116303" w:rsidRDefault="00116303" w:rsidP="00284803">
            <w:r>
              <w:rPr>
                <w:sz w:val="16"/>
                <w:szCs w:val="16"/>
              </w:rPr>
              <w:t>17.3.0</w:t>
            </w:r>
          </w:p>
        </w:tc>
        <w:tc>
          <w:tcPr>
            <w:tcW w:w="758" w:type="dxa"/>
          </w:tcPr>
          <w:p w14:paraId="0C6CDD2A" w14:textId="77777777" w:rsidR="00116303" w:rsidRDefault="00116303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76D5D50" w14:textId="77777777" w:rsidR="00116303" w:rsidRDefault="00116303" w:rsidP="00284803">
            <w:r>
              <w:rPr>
                <w:sz w:val="16"/>
                <w:szCs w:val="16"/>
              </w:rPr>
              <w:t>R4-2502983</w:t>
            </w:r>
          </w:p>
        </w:tc>
        <w:tc>
          <w:tcPr>
            <w:tcW w:w="1597" w:type="dxa"/>
          </w:tcPr>
          <w:p w14:paraId="49A1A3B9" w14:textId="77777777" w:rsidR="00116303" w:rsidRDefault="00116303" w:rsidP="00284803">
            <w:r>
              <w:rPr>
                <w:sz w:val="16"/>
                <w:szCs w:val="16"/>
              </w:rPr>
              <w:t>Apple, Thales, Echostar, Aalyria Technologies</w:t>
            </w:r>
          </w:p>
        </w:tc>
        <w:tc>
          <w:tcPr>
            <w:tcW w:w="1122" w:type="dxa"/>
          </w:tcPr>
          <w:p w14:paraId="5912CBFE" w14:textId="77777777" w:rsidR="00116303" w:rsidRDefault="00116303" w:rsidP="00284803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4128BCAB" w14:textId="77777777" w:rsidR="00116303" w:rsidRDefault="00116303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2DACD74" w14:textId="77777777" w:rsidR="00116303" w:rsidRDefault="00116303" w:rsidP="00284803">
            <w:pPr>
              <w:rPr>
                <w:sz w:val="16"/>
                <w:szCs w:val="16"/>
              </w:rPr>
            </w:pPr>
          </w:p>
        </w:tc>
      </w:tr>
      <w:tr w:rsidR="00116303" w14:paraId="1489A5BB" w14:textId="77777777" w:rsidTr="00284803">
        <w:tc>
          <w:tcPr>
            <w:tcW w:w="879" w:type="dxa"/>
          </w:tcPr>
          <w:p w14:paraId="7BCBF616" w14:textId="77777777" w:rsidR="00116303" w:rsidRDefault="00116303" w:rsidP="00284803">
            <w:r>
              <w:rPr>
                <w:sz w:val="16"/>
                <w:szCs w:val="16"/>
              </w:rPr>
              <w:t>38.863</w:t>
            </w:r>
          </w:p>
        </w:tc>
        <w:tc>
          <w:tcPr>
            <w:tcW w:w="637" w:type="dxa"/>
          </w:tcPr>
          <w:p w14:paraId="5AAC9DAE" w14:textId="77777777" w:rsidR="00116303" w:rsidRDefault="00116303" w:rsidP="00284803">
            <w:r>
              <w:rPr>
                <w:sz w:val="16"/>
                <w:szCs w:val="16"/>
              </w:rPr>
              <w:t>0023</w:t>
            </w:r>
          </w:p>
        </w:tc>
        <w:tc>
          <w:tcPr>
            <w:tcW w:w="517" w:type="dxa"/>
          </w:tcPr>
          <w:p w14:paraId="2B2A076F" w14:textId="77777777" w:rsidR="00116303" w:rsidRDefault="00116303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66C0465" w14:textId="77777777" w:rsidR="00116303" w:rsidRDefault="00116303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8F14CB6" w14:textId="77777777" w:rsidR="00116303" w:rsidRDefault="00116303" w:rsidP="00284803">
            <w:r>
              <w:rPr>
                <w:sz w:val="16"/>
                <w:szCs w:val="16"/>
              </w:rPr>
              <w:t>(NR_NTN_solutions-Core) Corrections to TR 38.863 to align with TS 38.101-5</w:t>
            </w:r>
          </w:p>
        </w:tc>
        <w:tc>
          <w:tcPr>
            <w:tcW w:w="517" w:type="dxa"/>
          </w:tcPr>
          <w:p w14:paraId="5C18E0E5" w14:textId="77777777" w:rsidR="00116303" w:rsidRDefault="00116303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17897EB" w14:textId="77777777" w:rsidR="00116303" w:rsidRDefault="00116303" w:rsidP="0028480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4A68ED55" w14:textId="77777777" w:rsidR="00116303" w:rsidRDefault="00116303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665C35A" w14:textId="77777777" w:rsidR="00116303" w:rsidRDefault="00116303" w:rsidP="00284803">
            <w:r>
              <w:rPr>
                <w:sz w:val="16"/>
                <w:szCs w:val="16"/>
              </w:rPr>
              <w:t>R4-2502984</w:t>
            </w:r>
          </w:p>
        </w:tc>
        <w:tc>
          <w:tcPr>
            <w:tcW w:w="1597" w:type="dxa"/>
          </w:tcPr>
          <w:p w14:paraId="790415A1" w14:textId="77777777" w:rsidR="00116303" w:rsidRDefault="00116303" w:rsidP="00284803">
            <w:r>
              <w:rPr>
                <w:sz w:val="16"/>
                <w:szCs w:val="16"/>
              </w:rPr>
              <w:t>Apple, Thales, Echostar, Aalyria Technologies</w:t>
            </w:r>
          </w:p>
        </w:tc>
        <w:tc>
          <w:tcPr>
            <w:tcW w:w="1122" w:type="dxa"/>
          </w:tcPr>
          <w:p w14:paraId="2CBEBBB3" w14:textId="77777777" w:rsidR="00116303" w:rsidRDefault="00116303" w:rsidP="00284803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2C337F65" w14:textId="77777777" w:rsidR="00116303" w:rsidRDefault="00116303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EAB1677" w14:textId="77777777" w:rsidR="00116303" w:rsidRDefault="00116303" w:rsidP="00284803">
            <w:pPr>
              <w:rPr>
                <w:sz w:val="16"/>
                <w:szCs w:val="16"/>
              </w:rPr>
            </w:pPr>
          </w:p>
        </w:tc>
      </w:tr>
    </w:tbl>
    <w:p w14:paraId="2C41E6FD" w14:textId="77777777" w:rsidR="00480259" w:rsidRDefault="00480259" w:rsidP="00480259"/>
    <w:p w14:paraId="0C31E6A6" w14:textId="62E45421" w:rsidR="00480259" w:rsidRDefault="00E1407A" w:rsidP="00512C52">
      <w:pPr>
        <w:pStyle w:val="Heading2"/>
        <w:rPr>
          <w:rFonts w:cs="Arial"/>
          <w:noProof/>
        </w:rPr>
      </w:pPr>
      <w:r w:rsidRPr="00E1407A">
        <w:rPr>
          <w:noProof/>
        </w:rPr>
        <w:t>RP-25059</w:t>
      </w:r>
      <w:r>
        <w:rPr>
          <w:noProof/>
        </w:rPr>
        <w:t>4</w:t>
      </w:r>
    </w:p>
    <w:p w14:paraId="716A17D0" w14:textId="12DB7F6E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F97D86" w:rsidRPr="00F97D86">
        <w:rPr>
          <w:rFonts w:ascii="Arial" w:hAnsi="Arial" w:cs="Arial"/>
          <w:b/>
          <w:bCs/>
        </w:rPr>
        <w:t>RAN4 CRs to Maintenance for Closed WIs/SIs for REL-18 and earlier - Batch 17</w:t>
      </w:r>
    </w:p>
    <w:p w14:paraId="0E207888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414B9F86" w14:textId="77777777" w:rsidR="001F6F11" w:rsidRDefault="001F6F11" w:rsidP="001F6F11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0D6746" w:rsidRPr="004E535C" w14:paraId="01C27E84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45D0771" w14:textId="77777777" w:rsidR="000D6746" w:rsidRPr="00BF1EB6" w:rsidRDefault="000D6746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FF37B01" w14:textId="77777777" w:rsidR="000D6746" w:rsidRPr="00BF1EB6" w:rsidRDefault="000D6746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AC2A012" w14:textId="77777777" w:rsidR="000D6746" w:rsidRPr="00BF1EB6" w:rsidRDefault="000D6746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78389B1" w14:textId="77777777" w:rsidR="000D6746" w:rsidRPr="00BF1EB6" w:rsidRDefault="000D6746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C45F2C9" w14:textId="77777777" w:rsidR="000D6746" w:rsidRPr="00BF1EB6" w:rsidRDefault="000D6746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27FFEA9" w14:textId="77777777" w:rsidR="000D6746" w:rsidRPr="00BF1EB6" w:rsidRDefault="000D6746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359539E" w14:textId="77777777" w:rsidR="000D6746" w:rsidRPr="00BF1EB6" w:rsidRDefault="000D6746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4E98D0D" w14:textId="77777777" w:rsidR="000D6746" w:rsidRPr="00BF1EB6" w:rsidRDefault="000D6746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ED4DC1E" w14:textId="77777777" w:rsidR="000D6746" w:rsidRPr="00BF1EB6" w:rsidRDefault="000D6746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70D4287" w14:textId="77777777" w:rsidR="000D6746" w:rsidRPr="00BF1EB6" w:rsidRDefault="000D6746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2BE0C1C" w14:textId="77777777" w:rsidR="000D6746" w:rsidRPr="00BF1EB6" w:rsidRDefault="000D6746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FE36A90" w14:textId="77777777" w:rsidR="000D6746" w:rsidRPr="00BF1EB6" w:rsidRDefault="000D6746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27BC85E" w14:textId="77777777" w:rsidR="000D6746" w:rsidRPr="00BF1EB6" w:rsidRDefault="000D6746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0D6746" w14:paraId="5ABBBB77" w14:textId="77777777" w:rsidTr="00284803">
        <w:tc>
          <w:tcPr>
            <w:tcW w:w="879" w:type="dxa"/>
          </w:tcPr>
          <w:p w14:paraId="1D7C428E" w14:textId="77777777" w:rsidR="000D6746" w:rsidRDefault="000D6746" w:rsidP="00284803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431208B2" w14:textId="77777777" w:rsidR="000D6746" w:rsidRDefault="000D6746" w:rsidP="00284803">
            <w:r>
              <w:rPr>
                <w:sz w:val="16"/>
                <w:szCs w:val="16"/>
              </w:rPr>
              <w:t>0109</w:t>
            </w:r>
          </w:p>
        </w:tc>
        <w:tc>
          <w:tcPr>
            <w:tcW w:w="517" w:type="dxa"/>
          </w:tcPr>
          <w:p w14:paraId="25E46D9B" w14:textId="77777777" w:rsidR="000D6746" w:rsidRDefault="000D6746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4D9E16" w14:textId="77777777" w:rsidR="000D6746" w:rsidRDefault="000D6746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7B6967A" w14:textId="77777777" w:rsidR="000D6746" w:rsidRDefault="000D6746" w:rsidP="00284803">
            <w:r>
              <w:rPr>
                <w:sz w:val="16"/>
                <w:szCs w:val="16"/>
              </w:rPr>
              <w:t>(NR_NTN_solutions-Perf)Correction CR on SAN performance requirements in TS 38.108</w:t>
            </w:r>
          </w:p>
        </w:tc>
        <w:tc>
          <w:tcPr>
            <w:tcW w:w="517" w:type="dxa"/>
          </w:tcPr>
          <w:p w14:paraId="02B769B1" w14:textId="77777777" w:rsidR="000D6746" w:rsidRDefault="000D6746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15E5496" w14:textId="77777777" w:rsidR="000D6746" w:rsidRDefault="000D6746" w:rsidP="00284803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ADFDB8F" w14:textId="77777777" w:rsidR="000D6746" w:rsidRDefault="000D6746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8F6B7FE" w14:textId="77777777" w:rsidR="000D6746" w:rsidRDefault="000D6746" w:rsidP="00284803">
            <w:r>
              <w:rPr>
                <w:sz w:val="16"/>
                <w:szCs w:val="16"/>
              </w:rPr>
              <w:t>R4-2502046</w:t>
            </w:r>
          </w:p>
        </w:tc>
        <w:tc>
          <w:tcPr>
            <w:tcW w:w="1597" w:type="dxa"/>
          </w:tcPr>
          <w:p w14:paraId="5BFD6A35" w14:textId="77777777" w:rsidR="000D6746" w:rsidRDefault="000D6746" w:rsidP="00284803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23E0526A" w14:textId="77777777" w:rsidR="000D6746" w:rsidRDefault="000D6746" w:rsidP="00284803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6FC67A35" w14:textId="77777777" w:rsidR="000D6746" w:rsidRDefault="000D6746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4B2AF5" w14:textId="77777777" w:rsidR="000D6746" w:rsidRDefault="000D6746" w:rsidP="00284803">
            <w:pPr>
              <w:rPr>
                <w:sz w:val="16"/>
                <w:szCs w:val="16"/>
              </w:rPr>
            </w:pPr>
          </w:p>
        </w:tc>
      </w:tr>
      <w:tr w:rsidR="000D6746" w14:paraId="593C219C" w14:textId="77777777" w:rsidTr="00284803">
        <w:tc>
          <w:tcPr>
            <w:tcW w:w="879" w:type="dxa"/>
          </w:tcPr>
          <w:p w14:paraId="6F13A27D" w14:textId="77777777" w:rsidR="000D6746" w:rsidRDefault="000D6746" w:rsidP="00284803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5F4D8294" w14:textId="77777777" w:rsidR="000D6746" w:rsidRDefault="000D6746" w:rsidP="00284803">
            <w:r>
              <w:rPr>
                <w:sz w:val="16"/>
                <w:szCs w:val="16"/>
              </w:rPr>
              <w:t>0111</w:t>
            </w:r>
          </w:p>
        </w:tc>
        <w:tc>
          <w:tcPr>
            <w:tcW w:w="517" w:type="dxa"/>
          </w:tcPr>
          <w:p w14:paraId="3B975AA2" w14:textId="77777777" w:rsidR="000D6746" w:rsidRDefault="000D6746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87CBDC9" w14:textId="77777777" w:rsidR="000D6746" w:rsidRDefault="000D6746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489A60E" w14:textId="77777777" w:rsidR="000D6746" w:rsidRDefault="000D6746" w:rsidP="00284803">
            <w:r>
              <w:rPr>
                <w:sz w:val="16"/>
                <w:szCs w:val="16"/>
              </w:rPr>
              <w:t>(NR_NTN_solutions-Perf)Correction CR on SAN performance requirements in TS 38.108</w:t>
            </w:r>
          </w:p>
        </w:tc>
        <w:tc>
          <w:tcPr>
            <w:tcW w:w="517" w:type="dxa"/>
          </w:tcPr>
          <w:p w14:paraId="4FB43F5A" w14:textId="77777777" w:rsidR="000D6746" w:rsidRDefault="000D6746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0EF387C" w14:textId="77777777" w:rsidR="000D6746" w:rsidRDefault="000D6746" w:rsidP="00284803">
            <w:r>
              <w:rPr>
                <w:sz w:val="16"/>
                <w:szCs w:val="16"/>
              </w:rPr>
              <w:t>17.10.0</w:t>
            </w:r>
          </w:p>
        </w:tc>
        <w:tc>
          <w:tcPr>
            <w:tcW w:w="758" w:type="dxa"/>
          </w:tcPr>
          <w:p w14:paraId="0456D042" w14:textId="77777777" w:rsidR="000D6746" w:rsidRDefault="000D6746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18013F9" w14:textId="77777777" w:rsidR="000D6746" w:rsidRDefault="000D6746" w:rsidP="00284803">
            <w:r>
              <w:rPr>
                <w:sz w:val="16"/>
                <w:szCs w:val="16"/>
              </w:rPr>
              <w:t>R4-2502363</w:t>
            </w:r>
          </w:p>
        </w:tc>
        <w:tc>
          <w:tcPr>
            <w:tcW w:w="1597" w:type="dxa"/>
          </w:tcPr>
          <w:p w14:paraId="798B006F" w14:textId="77777777" w:rsidR="000D6746" w:rsidRDefault="000D6746" w:rsidP="00284803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649C9F61" w14:textId="77777777" w:rsidR="000D6746" w:rsidRDefault="000D6746" w:rsidP="00284803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679B2C38" w14:textId="77777777" w:rsidR="000D6746" w:rsidRDefault="000D6746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FC5455" w14:textId="77777777" w:rsidR="000D6746" w:rsidRDefault="000D6746" w:rsidP="00284803">
            <w:pPr>
              <w:rPr>
                <w:sz w:val="16"/>
                <w:szCs w:val="16"/>
              </w:rPr>
            </w:pPr>
          </w:p>
        </w:tc>
      </w:tr>
      <w:tr w:rsidR="000D6746" w14:paraId="01E95A39" w14:textId="77777777" w:rsidTr="00284803">
        <w:tc>
          <w:tcPr>
            <w:tcW w:w="879" w:type="dxa"/>
          </w:tcPr>
          <w:p w14:paraId="72E24A9D" w14:textId="77777777" w:rsidR="000D6746" w:rsidRDefault="000D6746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E556D48" w14:textId="77777777" w:rsidR="000D6746" w:rsidRDefault="000D6746" w:rsidP="00284803">
            <w:r>
              <w:rPr>
                <w:sz w:val="16"/>
                <w:szCs w:val="16"/>
              </w:rPr>
              <w:t>5382</w:t>
            </w:r>
          </w:p>
        </w:tc>
        <w:tc>
          <w:tcPr>
            <w:tcW w:w="517" w:type="dxa"/>
          </w:tcPr>
          <w:p w14:paraId="5E4E53EC" w14:textId="77777777" w:rsidR="000D6746" w:rsidRDefault="000D6746" w:rsidP="00284803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DF66CCE" w14:textId="77777777" w:rsidR="000D6746" w:rsidRDefault="000D6746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B92680" w14:textId="77777777" w:rsidR="000D6746" w:rsidRDefault="000D6746" w:rsidP="00284803">
            <w:r>
              <w:rPr>
                <w:sz w:val="16"/>
                <w:szCs w:val="16"/>
              </w:rPr>
              <w:t>(NR_NTN_solutions-Perf) CR to TS 38.133: Corrections to NR NTN RRM test cases (Rel 17)</w:t>
            </w:r>
          </w:p>
        </w:tc>
        <w:tc>
          <w:tcPr>
            <w:tcW w:w="517" w:type="dxa"/>
          </w:tcPr>
          <w:p w14:paraId="6706EC84" w14:textId="77777777" w:rsidR="000D6746" w:rsidRDefault="000D6746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AC7313" w14:textId="77777777" w:rsidR="000D6746" w:rsidRDefault="000D6746" w:rsidP="00284803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65C761B0" w14:textId="77777777" w:rsidR="000D6746" w:rsidRDefault="000D6746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CFB8936" w14:textId="77777777" w:rsidR="000D6746" w:rsidRDefault="000D6746" w:rsidP="00284803">
            <w:r>
              <w:rPr>
                <w:sz w:val="16"/>
                <w:szCs w:val="16"/>
              </w:rPr>
              <w:t>R4-2502643</w:t>
            </w:r>
          </w:p>
        </w:tc>
        <w:tc>
          <w:tcPr>
            <w:tcW w:w="1597" w:type="dxa"/>
          </w:tcPr>
          <w:p w14:paraId="48CBA227" w14:textId="77777777" w:rsidR="000D6746" w:rsidRDefault="000D6746" w:rsidP="0028480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47187B39" w14:textId="77777777" w:rsidR="000D6746" w:rsidRDefault="000D6746" w:rsidP="00284803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113C175F" w14:textId="77777777" w:rsidR="000D6746" w:rsidRDefault="000D6746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9594CEF" w14:textId="77777777" w:rsidR="000D6746" w:rsidRDefault="000D6746" w:rsidP="00284803">
            <w:pPr>
              <w:rPr>
                <w:sz w:val="16"/>
                <w:szCs w:val="16"/>
              </w:rPr>
            </w:pPr>
          </w:p>
        </w:tc>
      </w:tr>
      <w:tr w:rsidR="000D6746" w14:paraId="726120BA" w14:textId="77777777" w:rsidTr="00284803">
        <w:tc>
          <w:tcPr>
            <w:tcW w:w="879" w:type="dxa"/>
          </w:tcPr>
          <w:p w14:paraId="7036F7AC" w14:textId="77777777" w:rsidR="000D6746" w:rsidRDefault="000D6746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7C87FD2" w14:textId="77777777" w:rsidR="000D6746" w:rsidRDefault="000D6746" w:rsidP="00284803">
            <w:r>
              <w:rPr>
                <w:sz w:val="16"/>
                <w:szCs w:val="16"/>
              </w:rPr>
              <w:t>5383</w:t>
            </w:r>
          </w:p>
        </w:tc>
        <w:tc>
          <w:tcPr>
            <w:tcW w:w="517" w:type="dxa"/>
          </w:tcPr>
          <w:p w14:paraId="31DC48EC" w14:textId="77777777" w:rsidR="000D6746" w:rsidRDefault="000D6746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E650F6" w14:textId="77777777" w:rsidR="000D6746" w:rsidRDefault="000D6746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0BCD54C" w14:textId="77777777" w:rsidR="000D6746" w:rsidRDefault="000D6746" w:rsidP="00284803">
            <w:r>
              <w:rPr>
                <w:sz w:val="16"/>
                <w:szCs w:val="16"/>
              </w:rPr>
              <w:t>(NR_NTN_solutions-Perf) CR to TS 38.133: Corrections to NR NTN RRM test cases (Rel 18)</w:t>
            </w:r>
          </w:p>
        </w:tc>
        <w:tc>
          <w:tcPr>
            <w:tcW w:w="517" w:type="dxa"/>
          </w:tcPr>
          <w:p w14:paraId="074F75B1" w14:textId="77777777" w:rsidR="000D6746" w:rsidRDefault="000D6746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E62B9CE" w14:textId="77777777" w:rsidR="000D6746" w:rsidRDefault="000D6746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7C7ED7A5" w14:textId="77777777" w:rsidR="000D6746" w:rsidRDefault="000D6746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923BD8B" w14:textId="77777777" w:rsidR="000D6746" w:rsidRDefault="000D6746" w:rsidP="00284803">
            <w:r>
              <w:rPr>
                <w:sz w:val="16"/>
                <w:szCs w:val="16"/>
              </w:rPr>
              <w:t>R4-2501723</w:t>
            </w:r>
          </w:p>
        </w:tc>
        <w:tc>
          <w:tcPr>
            <w:tcW w:w="1597" w:type="dxa"/>
          </w:tcPr>
          <w:p w14:paraId="5B2B46D9" w14:textId="77777777" w:rsidR="000D6746" w:rsidRDefault="000D6746" w:rsidP="0028480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649EC5E" w14:textId="77777777" w:rsidR="000D6746" w:rsidRDefault="000D6746" w:rsidP="00284803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7CFD9D73" w14:textId="77777777" w:rsidR="000D6746" w:rsidRDefault="000D6746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8E33AC" w14:textId="77777777" w:rsidR="000D6746" w:rsidRDefault="000D6746" w:rsidP="00284803">
            <w:pPr>
              <w:rPr>
                <w:sz w:val="16"/>
                <w:szCs w:val="16"/>
              </w:rPr>
            </w:pPr>
          </w:p>
        </w:tc>
      </w:tr>
      <w:tr w:rsidR="000D6746" w14:paraId="11E139EA" w14:textId="77777777" w:rsidTr="00284803">
        <w:tc>
          <w:tcPr>
            <w:tcW w:w="879" w:type="dxa"/>
          </w:tcPr>
          <w:p w14:paraId="13317835" w14:textId="77777777" w:rsidR="000D6746" w:rsidRDefault="000D6746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BDD4DD0" w14:textId="77777777" w:rsidR="000D6746" w:rsidRDefault="000D6746" w:rsidP="00284803">
            <w:r>
              <w:rPr>
                <w:sz w:val="16"/>
                <w:szCs w:val="16"/>
              </w:rPr>
              <w:t>5404</w:t>
            </w:r>
          </w:p>
        </w:tc>
        <w:tc>
          <w:tcPr>
            <w:tcW w:w="517" w:type="dxa"/>
          </w:tcPr>
          <w:p w14:paraId="23FF061F" w14:textId="77777777" w:rsidR="000D6746" w:rsidRDefault="000D6746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9A99EC" w14:textId="77777777" w:rsidR="000D6746" w:rsidRDefault="000D6746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0B0FB13A" w14:textId="77777777" w:rsidR="000D6746" w:rsidRDefault="000D6746" w:rsidP="00284803">
            <w:r>
              <w:rPr>
                <w:sz w:val="16"/>
                <w:szCs w:val="16"/>
              </w:rPr>
              <w:t>(NR_NTN_solutions-Perf) Remove NR NTN testing scenarios for BFR in SCell</w:t>
            </w:r>
          </w:p>
        </w:tc>
        <w:tc>
          <w:tcPr>
            <w:tcW w:w="517" w:type="dxa"/>
          </w:tcPr>
          <w:p w14:paraId="740EC446" w14:textId="77777777" w:rsidR="000D6746" w:rsidRDefault="000D6746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8CB932" w14:textId="77777777" w:rsidR="000D6746" w:rsidRDefault="000D6746" w:rsidP="00284803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32A9B876" w14:textId="77777777" w:rsidR="000D6746" w:rsidRDefault="000D6746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416661A" w14:textId="77777777" w:rsidR="000D6746" w:rsidRDefault="000D6746" w:rsidP="00284803">
            <w:r>
              <w:rPr>
                <w:sz w:val="16"/>
                <w:szCs w:val="16"/>
              </w:rPr>
              <w:t>R4-2501917</w:t>
            </w:r>
          </w:p>
        </w:tc>
        <w:tc>
          <w:tcPr>
            <w:tcW w:w="1597" w:type="dxa"/>
          </w:tcPr>
          <w:p w14:paraId="5A57C81D" w14:textId="77777777" w:rsidR="000D6746" w:rsidRDefault="000D6746" w:rsidP="00284803">
            <w:r>
              <w:rPr>
                <w:sz w:val="16"/>
                <w:szCs w:val="16"/>
              </w:rPr>
              <w:t>Keysight Technologies, Nokia</w:t>
            </w:r>
          </w:p>
        </w:tc>
        <w:tc>
          <w:tcPr>
            <w:tcW w:w="1122" w:type="dxa"/>
          </w:tcPr>
          <w:p w14:paraId="74A4E41D" w14:textId="77777777" w:rsidR="000D6746" w:rsidRDefault="000D6746" w:rsidP="00284803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74D015BB" w14:textId="77777777" w:rsidR="000D6746" w:rsidRDefault="000D6746" w:rsidP="00284803">
            <w:r>
              <w:rPr>
                <w:sz w:val="16"/>
                <w:szCs w:val="16"/>
              </w:rPr>
              <w:t>A.14.4.2.5, A.14.4.2.6</w:t>
            </w:r>
          </w:p>
        </w:tc>
        <w:tc>
          <w:tcPr>
            <w:tcW w:w="998" w:type="dxa"/>
          </w:tcPr>
          <w:p w14:paraId="6DDEA808" w14:textId="77777777" w:rsidR="000D6746" w:rsidRDefault="000D6746" w:rsidP="0028480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D6746" w14:paraId="607E83D7" w14:textId="77777777" w:rsidTr="00284803">
        <w:tc>
          <w:tcPr>
            <w:tcW w:w="879" w:type="dxa"/>
          </w:tcPr>
          <w:p w14:paraId="087774FE" w14:textId="77777777" w:rsidR="000D6746" w:rsidRDefault="000D6746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9CFE37A" w14:textId="77777777" w:rsidR="000D6746" w:rsidRDefault="000D6746" w:rsidP="00284803">
            <w:r>
              <w:rPr>
                <w:sz w:val="16"/>
                <w:szCs w:val="16"/>
              </w:rPr>
              <w:t>5405</w:t>
            </w:r>
          </w:p>
        </w:tc>
        <w:tc>
          <w:tcPr>
            <w:tcW w:w="517" w:type="dxa"/>
          </w:tcPr>
          <w:p w14:paraId="6756A9CB" w14:textId="77777777" w:rsidR="000D6746" w:rsidRDefault="000D6746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2BCAEDC" w14:textId="77777777" w:rsidR="000D6746" w:rsidRDefault="000D6746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B8CE6CC" w14:textId="77777777" w:rsidR="000D6746" w:rsidRDefault="000D6746" w:rsidP="00284803">
            <w:r>
              <w:rPr>
                <w:sz w:val="16"/>
                <w:szCs w:val="16"/>
              </w:rPr>
              <w:t>(NR_NTN_solutions-Perf) Remove NR NTN testing scenarios for BFR in SCell (Rel 18)</w:t>
            </w:r>
          </w:p>
        </w:tc>
        <w:tc>
          <w:tcPr>
            <w:tcW w:w="517" w:type="dxa"/>
          </w:tcPr>
          <w:p w14:paraId="077ECE6C" w14:textId="77777777" w:rsidR="000D6746" w:rsidRDefault="000D6746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6C1B318" w14:textId="77777777" w:rsidR="000D6746" w:rsidRDefault="000D6746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7000597C" w14:textId="77777777" w:rsidR="000D6746" w:rsidRDefault="000D6746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875EBF9" w14:textId="77777777" w:rsidR="000D6746" w:rsidRDefault="000D6746" w:rsidP="00284803">
            <w:r>
              <w:rPr>
                <w:sz w:val="16"/>
                <w:szCs w:val="16"/>
              </w:rPr>
              <w:t>R4-2501921</w:t>
            </w:r>
          </w:p>
        </w:tc>
        <w:tc>
          <w:tcPr>
            <w:tcW w:w="1597" w:type="dxa"/>
          </w:tcPr>
          <w:p w14:paraId="3EEA8819" w14:textId="77777777" w:rsidR="000D6746" w:rsidRDefault="000D6746" w:rsidP="00284803">
            <w:r>
              <w:rPr>
                <w:sz w:val="16"/>
                <w:szCs w:val="16"/>
              </w:rPr>
              <w:t>Keysight Technologies, Nokia</w:t>
            </w:r>
          </w:p>
        </w:tc>
        <w:tc>
          <w:tcPr>
            <w:tcW w:w="1122" w:type="dxa"/>
          </w:tcPr>
          <w:p w14:paraId="4673FC5A" w14:textId="77777777" w:rsidR="000D6746" w:rsidRDefault="000D6746" w:rsidP="00284803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6AA4D74B" w14:textId="77777777" w:rsidR="000D6746" w:rsidRDefault="000D6746" w:rsidP="00284803">
            <w:r>
              <w:rPr>
                <w:sz w:val="16"/>
                <w:szCs w:val="16"/>
              </w:rPr>
              <w:t>A.14.4.2.5, A.14.4.2.6</w:t>
            </w:r>
          </w:p>
        </w:tc>
        <w:tc>
          <w:tcPr>
            <w:tcW w:w="998" w:type="dxa"/>
          </w:tcPr>
          <w:p w14:paraId="50E446D7" w14:textId="77777777" w:rsidR="000D6746" w:rsidRDefault="000D6746" w:rsidP="0028480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0D6746" w14:paraId="307D048F" w14:textId="77777777" w:rsidTr="00284803">
        <w:tc>
          <w:tcPr>
            <w:tcW w:w="879" w:type="dxa"/>
          </w:tcPr>
          <w:p w14:paraId="7094B1DC" w14:textId="77777777" w:rsidR="000D6746" w:rsidRDefault="000D6746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3782E33" w14:textId="77777777" w:rsidR="000D6746" w:rsidRDefault="000D6746" w:rsidP="00284803">
            <w:r>
              <w:rPr>
                <w:sz w:val="16"/>
                <w:szCs w:val="16"/>
              </w:rPr>
              <w:t>5438</w:t>
            </w:r>
          </w:p>
        </w:tc>
        <w:tc>
          <w:tcPr>
            <w:tcW w:w="517" w:type="dxa"/>
          </w:tcPr>
          <w:p w14:paraId="049115F3" w14:textId="77777777" w:rsidR="000D6746" w:rsidRDefault="000D6746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03C053" w14:textId="77777777" w:rsidR="000D6746" w:rsidRDefault="000D6746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3F62112" w14:textId="77777777" w:rsidR="000D6746" w:rsidRDefault="000D6746" w:rsidP="00284803">
            <w:r>
              <w:rPr>
                <w:sz w:val="16"/>
                <w:szCs w:val="16"/>
              </w:rPr>
              <w:t>(NR_NTN_solutions-Perf) CR on NTN test cases for FR1 SAN (Cat-F Rel-17)</w:t>
            </w:r>
          </w:p>
        </w:tc>
        <w:tc>
          <w:tcPr>
            <w:tcW w:w="517" w:type="dxa"/>
          </w:tcPr>
          <w:p w14:paraId="345F7F1D" w14:textId="77777777" w:rsidR="000D6746" w:rsidRDefault="000D6746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E9C51A1" w14:textId="77777777" w:rsidR="000D6746" w:rsidRDefault="000D6746" w:rsidP="00284803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5DF45C03" w14:textId="77777777" w:rsidR="000D6746" w:rsidRDefault="000D6746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27AC6B8" w14:textId="77777777" w:rsidR="000D6746" w:rsidRDefault="000D6746" w:rsidP="00284803">
            <w:r>
              <w:rPr>
                <w:sz w:val="16"/>
                <w:szCs w:val="16"/>
              </w:rPr>
              <w:t>R4-2502214</w:t>
            </w:r>
          </w:p>
        </w:tc>
        <w:tc>
          <w:tcPr>
            <w:tcW w:w="1597" w:type="dxa"/>
          </w:tcPr>
          <w:p w14:paraId="3B263C56" w14:textId="77777777" w:rsidR="000D6746" w:rsidRDefault="000D6746" w:rsidP="00284803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4E591A0" w14:textId="77777777" w:rsidR="000D6746" w:rsidRDefault="000D6746" w:rsidP="00284803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36108490" w14:textId="77777777" w:rsidR="000D6746" w:rsidRDefault="000D6746" w:rsidP="00284803">
            <w:r>
              <w:rPr>
                <w:sz w:val="16"/>
                <w:szCs w:val="16"/>
              </w:rPr>
              <w:t>A.14.1.7, A.14.2.2.1.1, A.14.4.1.5, A.14.4.5.1, A.14.5.2.2, A.14.5.2.3, A.14.5.2.4, A.14.5.2.5, A.14.5.2.6, A.14.6.1.1, A.14.6.1.2, A.14.6.2.2, A.14.6.3, A.14.6.4, A.14.2.1.1, A.14.2.1.2, A.14.2.1.3, A.14.2.1.4, A.14.2.1.5, A.14.2.1.6</w:t>
            </w:r>
          </w:p>
        </w:tc>
        <w:tc>
          <w:tcPr>
            <w:tcW w:w="998" w:type="dxa"/>
          </w:tcPr>
          <w:p w14:paraId="32BA4F32" w14:textId="77777777" w:rsidR="000D6746" w:rsidRDefault="000D6746" w:rsidP="0028480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0D6746" w14:paraId="6E2082CD" w14:textId="77777777" w:rsidTr="00284803">
        <w:tc>
          <w:tcPr>
            <w:tcW w:w="879" w:type="dxa"/>
          </w:tcPr>
          <w:p w14:paraId="4724C228" w14:textId="77777777" w:rsidR="000D6746" w:rsidRDefault="000D6746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8395B0F" w14:textId="77777777" w:rsidR="000D6746" w:rsidRDefault="000D6746" w:rsidP="00284803">
            <w:r>
              <w:rPr>
                <w:sz w:val="16"/>
                <w:szCs w:val="16"/>
              </w:rPr>
              <w:t>5439</w:t>
            </w:r>
          </w:p>
        </w:tc>
        <w:tc>
          <w:tcPr>
            <w:tcW w:w="517" w:type="dxa"/>
          </w:tcPr>
          <w:p w14:paraId="7B67492E" w14:textId="77777777" w:rsidR="000D6746" w:rsidRDefault="000D6746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6F57C8" w14:textId="77777777" w:rsidR="000D6746" w:rsidRDefault="000D6746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E87670C" w14:textId="77777777" w:rsidR="000D6746" w:rsidRDefault="000D6746" w:rsidP="00284803">
            <w:r>
              <w:rPr>
                <w:sz w:val="16"/>
                <w:szCs w:val="16"/>
              </w:rPr>
              <w:t>(NR_NTN_solutions-Perf) CR on L1-RSRP accuracy requirements for FR1 SAN (Cat-A Rel-18)</w:t>
            </w:r>
          </w:p>
        </w:tc>
        <w:tc>
          <w:tcPr>
            <w:tcW w:w="517" w:type="dxa"/>
          </w:tcPr>
          <w:p w14:paraId="2B893DEF" w14:textId="77777777" w:rsidR="000D6746" w:rsidRDefault="000D6746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B19B5FE" w14:textId="77777777" w:rsidR="000D6746" w:rsidRDefault="000D6746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3467A5A5" w14:textId="77777777" w:rsidR="000D6746" w:rsidRDefault="000D6746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74A72A7" w14:textId="77777777" w:rsidR="000D6746" w:rsidRDefault="000D6746" w:rsidP="00284803">
            <w:r>
              <w:rPr>
                <w:sz w:val="16"/>
                <w:szCs w:val="16"/>
              </w:rPr>
              <w:t>R4-2502215</w:t>
            </w:r>
          </w:p>
        </w:tc>
        <w:tc>
          <w:tcPr>
            <w:tcW w:w="1597" w:type="dxa"/>
          </w:tcPr>
          <w:p w14:paraId="4E1D1DA0" w14:textId="77777777" w:rsidR="000D6746" w:rsidRDefault="000D6746" w:rsidP="00284803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4E065C5D" w14:textId="77777777" w:rsidR="000D6746" w:rsidRDefault="000D6746" w:rsidP="00284803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6512426F" w14:textId="77777777" w:rsidR="000D6746" w:rsidRDefault="000D6746" w:rsidP="00284803">
            <w:r>
              <w:rPr>
                <w:sz w:val="16"/>
                <w:szCs w:val="16"/>
              </w:rPr>
              <w:t xml:space="preserve">A.14.1.7, A.14.2.2.1.1, A.14.4.1.5, A.14.4.5.1, A.14.5.2.2, A.14.5.2.3, A.14.5.2.4, A.14.5.2.5, A.14.5.2.6, A.14.6.1.1, A.14.6.1.2, A.14.6.2.2, A.14.6.3, A.14.6.4, A.14.2.1.1, A.14.2.1.2, </w:t>
            </w:r>
            <w:r>
              <w:rPr>
                <w:sz w:val="16"/>
                <w:szCs w:val="16"/>
              </w:rPr>
              <w:lastRenderedPageBreak/>
              <w:t>A.14.2.1.3, A.14.2.1.4, A.14.2.1.5, A.14.2.1.6</w:t>
            </w:r>
          </w:p>
        </w:tc>
        <w:tc>
          <w:tcPr>
            <w:tcW w:w="998" w:type="dxa"/>
          </w:tcPr>
          <w:p w14:paraId="088B96B0" w14:textId="77777777" w:rsidR="000D6746" w:rsidRDefault="000D6746" w:rsidP="00284803">
            <w:r>
              <w:rPr>
                <w:sz w:val="16"/>
                <w:szCs w:val="16"/>
              </w:rPr>
              <w:lastRenderedPageBreak/>
              <w:t xml:space="preserve">TS/TR ... CR ... ; TS 38.533; TS/TR ... CR ... </w:t>
            </w:r>
          </w:p>
        </w:tc>
      </w:tr>
      <w:tr w:rsidR="000D6746" w14:paraId="3E9ACCC0" w14:textId="77777777" w:rsidTr="00284803">
        <w:tc>
          <w:tcPr>
            <w:tcW w:w="879" w:type="dxa"/>
          </w:tcPr>
          <w:p w14:paraId="7046DA65" w14:textId="77777777" w:rsidR="000D6746" w:rsidRDefault="000D6746" w:rsidP="00284803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6935527E" w14:textId="77777777" w:rsidR="000D6746" w:rsidRDefault="000D6746" w:rsidP="00284803">
            <w:r>
              <w:rPr>
                <w:sz w:val="16"/>
                <w:szCs w:val="16"/>
              </w:rPr>
              <w:t>0061</w:t>
            </w:r>
          </w:p>
        </w:tc>
        <w:tc>
          <w:tcPr>
            <w:tcW w:w="517" w:type="dxa"/>
          </w:tcPr>
          <w:p w14:paraId="3DAAAB14" w14:textId="77777777" w:rsidR="000D6746" w:rsidRDefault="000D6746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71E90B" w14:textId="77777777" w:rsidR="000D6746" w:rsidRDefault="000D6746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062F7A" w14:textId="77777777" w:rsidR="000D6746" w:rsidRDefault="000D6746" w:rsidP="00284803">
            <w:r>
              <w:rPr>
                <w:sz w:val="16"/>
                <w:szCs w:val="16"/>
              </w:rPr>
              <w:t>(  Correction CR on SAN performance requirements in TS 38.181</w:t>
            </w:r>
          </w:p>
        </w:tc>
        <w:tc>
          <w:tcPr>
            <w:tcW w:w="517" w:type="dxa"/>
          </w:tcPr>
          <w:p w14:paraId="3058250D" w14:textId="77777777" w:rsidR="000D6746" w:rsidRDefault="000D6746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92335F" w14:textId="77777777" w:rsidR="000D6746" w:rsidRDefault="000D6746" w:rsidP="00284803"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 w14:paraId="43C9A093" w14:textId="77777777" w:rsidR="000D6746" w:rsidRDefault="000D6746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921F1CF" w14:textId="77777777" w:rsidR="000D6746" w:rsidRDefault="000D6746" w:rsidP="00284803">
            <w:r>
              <w:rPr>
                <w:sz w:val="16"/>
                <w:szCs w:val="16"/>
              </w:rPr>
              <w:t>R4-2502268</w:t>
            </w:r>
          </w:p>
        </w:tc>
        <w:tc>
          <w:tcPr>
            <w:tcW w:w="1597" w:type="dxa"/>
          </w:tcPr>
          <w:p w14:paraId="164653D7" w14:textId="77777777" w:rsidR="000D6746" w:rsidRDefault="000D6746" w:rsidP="00284803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230B1714" w14:textId="77777777" w:rsidR="000D6746" w:rsidRDefault="000D6746" w:rsidP="00284803">
            <w:r>
              <w:rPr>
                <w:sz w:val="16"/>
                <w:szCs w:val="16"/>
              </w:rPr>
              <w:t>NR_NTN_solutions-Perf</w:t>
            </w:r>
          </w:p>
        </w:tc>
        <w:tc>
          <w:tcPr>
            <w:tcW w:w="2323" w:type="dxa"/>
          </w:tcPr>
          <w:p w14:paraId="7B81280A" w14:textId="77777777" w:rsidR="000D6746" w:rsidRDefault="000D6746" w:rsidP="00284803">
            <w:r>
              <w:rPr>
                <w:sz w:val="16"/>
                <w:szCs w:val="16"/>
              </w:rPr>
              <w:t>11.2, 12.3, 11.4</w:t>
            </w:r>
          </w:p>
        </w:tc>
        <w:tc>
          <w:tcPr>
            <w:tcW w:w="998" w:type="dxa"/>
          </w:tcPr>
          <w:p w14:paraId="24E9F64E" w14:textId="77777777" w:rsidR="000D6746" w:rsidRDefault="000D6746" w:rsidP="0028480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78D95968" w14:textId="77777777" w:rsidR="00480259" w:rsidRDefault="00480259" w:rsidP="00480259"/>
    <w:p w14:paraId="7C66B778" w14:textId="113052C8" w:rsidR="00480259" w:rsidRDefault="00E1407A" w:rsidP="00512C52">
      <w:pPr>
        <w:pStyle w:val="Heading2"/>
        <w:rPr>
          <w:rFonts w:cs="Arial"/>
          <w:noProof/>
        </w:rPr>
      </w:pPr>
      <w:r w:rsidRPr="00E1407A">
        <w:rPr>
          <w:noProof/>
        </w:rPr>
        <w:t>RP-25059</w:t>
      </w:r>
      <w:r>
        <w:rPr>
          <w:noProof/>
        </w:rPr>
        <w:t>5</w:t>
      </w:r>
    </w:p>
    <w:p w14:paraId="0B9980FD" w14:textId="554C0261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C22DB5">
        <w:rPr>
          <w:rFonts w:ascii="Arial" w:hAnsi="Arial" w:cs="Arial"/>
          <w:b/>
          <w:bCs/>
        </w:rPr>
        <w:t xml:space="preserve">RAN4 CRs to Maintenance for Closed WIs/SIs for REL-17 and earlier - Batch </w:t>
      </w:r>
      <w:r>
        <w:rPr>
          <w:rFonts w:ascii="Arial" w:hAnsi="Arial" w:cs="Arial"/>
          <w:b/>
          <w:bCs/>
        </w:rPr>
        <w:t>18</w:t>
      </w:r>
    </w:p>
    <w:p w14:paraId="1AF63045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703868F8" w14:textId="77777777" w:rsidR="003700A0" w:rsidRDefault="003700A0" w:rsidP="003700A0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614EA7" w:rsidRPr="004E535C" w14:paraId="79358149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FF9170C" w14:textId="77777777" w:rsidR="00614EA7" w:rsidRPr="00BF1EB6" w:rsidRDefault="00614EA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1F5FC8E" w14:textId="77777777" w:rsidR="00614EA7" w:rsidRPr="00BF1EB6" w:rsidRDefault="00614EA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4E69B38" w14:textId="77777777" w:rsidR="00614EA7" w:rsidRPr="00BF1EB6" w:rsidRDefault="00614EA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DDD7FB2" w14:textId="77777777" w:rsidR="00614EA7" w:rsidRPr="00BF1EB6" w:rsidRDefault="00614EA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578AD07" w14:textId="77777777" w:rsidR="00614EA7" w:rsidRPr="00BF1EB6" w:rsidRDefault="00614EA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192A575" w14:textId="77777777" w:rsidR="00614EA7" w:rsidRPr="00BF1EB6" w:rsidRDefault="00614EA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1E25106" w14:textId="77777777" w:rsidR="00614EA7" w:rsidRPr="00BF1EB6" w:rsidRDefault="00614EA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24B0CA6" w14:textId="77777777" w:rsidR="00614EA7" w:rsidRPr="00BF1EB6" w:rsidRDefault="00614EA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431225B" w14:textId="77777777" w:rsidR="00614EA7" w:rsidRPr="00BF1EB6" w:rsidRDefault="00614EA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BFFFD0A" w14:textId="77777777" w:rsidR="00614EA7" w:rsidRPr="00BF1EB6" w:rsidRDefault="00614EA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69B2566" w14:textId="77777777" w:rsidR="00614EA7" w:rsidRPr="00BF1EB6" w:rsidRDefault="00614EA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8F69FCF" w14:textId="77777777" w:rsidR="00614EA7" w:rsidRPr="00BF1EB6" w:rsidRDefault="00614EA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85D954D" w14:textId="77777777" w:rsidR="00614EA7" w:rsidRPr="00BF1EB6" w:rsidRDefault="00614EA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614EA7" w14:paraId="1CF48DAD" w14:textId="77777777" w:rsidTr="00284803">
        <w:tc>
          <w:tcPr>
            <w:tcW w:w="879" w:type="dxa"/>
          </w:tcPr>
          <w:p w14:paraId="14ADD751" w14:textId="77777777" w:rsidR="00614EA7" w:rsidRDefault="00614EA7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C29F366" w14:textId="77777777" w:rsidR="00614EA7" w:rsidRDefault="00614EA7" w:rsidP="00284803">
            <w:r>
              <w:rPr>
                <w:sz w:val="16"/>
                <w:szCs w:val="16"/>
              </w:rPr>
              <w:t>2660</w:t>
            </w:r>
          </w:p>
        </w:tc>
        <w:tc>
          <w:tcPr>
            <w:tcW w:w="517" w:type="dxa"/>
          </w:tcPr>
          <w:p w14:paraId="206B7A01" w14:textId="77777777" w:rsidR="00614EA7" w:rsidRDefault="00614EA7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344C35" w14:textId="77777777" w:rsidR="00614EA7" w:rsidRDefault="00614EA7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5C70E9" w14:textId="77777777" w:rsidR="00614EA7" w:rsidRDefault="00614EA7" w:rsidP="00284803">
            <w:r>
              <w:rPr>
                <w:sz w:val="16"/>
                <w:szCs w:val="16"/>
              </w:rPr>
              <w:t>(NR_RAIL_EU_900MHz, NR_UAV) CR to TS 38101-1 - Wrong references</w:t>
            </w:r>
          </w:p>
        </w:tc>
        <w:tc>
          <w:tcPr>
            <w:tcW w:w="517" w:type="dxa"/>
          </w:tcPr>
          <w:p w14:paraId="08646474" w14:textId="77777777" w:rsidR="00614EA7" w:rsidRDefault="00614EA7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6E6666" w14:textId="77777777" w:rsidR="00614EA7" w:rsidRDefault="00614EA7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3C5B09A2" w14:textId="77777777" w:rsidR="00614EA7" w:rsidRDefault="00614EA7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B8D56A2" w14:textId="77777777" w:rsidR="00614EA7" w:rsidRDefault="00614EA7" w:rsidP="00284803">
            <w:r>
              <w:rPr>
                <w:sz w:val="16"/>
                <w:szCs w:val="16"/>
              </w:rPr>
              <w:t>R4-2501366</w:t>
            </w:r>
          </w:p>
        </w:tc>
        <w:tc>
          <w:tcPr>
            <w:tcW w:w="1597" w:type="dxa"/>
          </w:tcPr>
          <w:p w14:paraId="484142F8" w14:textId="77777777" w:rsidR="00614EA7" w:rsidRDefault="00614EA7" w:rsidP="0028480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AB2EDD4" w14:textId="77777777" w:rsidR="00614EA7" w:rsidRDefault="00614EA7" w:rsidP="00284803">
            <w:r>
              <w:rPr>
                <w:sz w:val="16"/>
                <w:szCs w:val="16"/>
              </w:rPr>
              <w:t>NR_RAIL_EU_900MHz, NR_UAV</w:t>
            </w:r>
          </w:p>
        </w:tc>
        <w:tc>
          <w:tcPr>
            <w:tcW w:w="2323" w:type="dxa"/>
          </w:tcPr>
          <w:p w14:paraId="0D5A874E" w14:textId="77777777" w:rsidR="00614EA7" w:rsidRDefault="00614EA7" w:rsidP="00284803">
            <w:r>
              <w:rPr>
                <w:sz w:val="16"/>
                <w:szCs w:val="16"/>
              </w:rPr>
              <w:t>5.2, 5.2K</w:t>
            </w:r>
          </w:p>
        </w:tc>
        <w:tc>
          <w:tcPr>
            <w:tcW w:w="998" w:type="dxa"/>
          </w:tcPr>
          <w:p w14:paraId="65057208" w14:textId="77777777" w:rsidR="00614EA7" w:rsidRDefault="00614EA7" w:rsidP="0028480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14EA7" w14:paraId="094083D2" w14:textId="77777777" w:rsidTr="00284803">
        <w:tc>
          <w:tcPr>
            <w:tcW w:w="879" w:type="dxa"/>
          </w:tcPr>
          <w:p w14:paraId="6CEBE77C" w14:textId="77777777" w:rsidR="00614EA7" w:rsidRDefault="00614EA7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11C5E62" w14:textId="77777777" w:rsidR="00614EA7" w:rsidRDefault="00614EA7" w:rsidP="00284803">
            <w:r>
              <w:rPr>
                <w:sz w:val="16"/>
                <w:szCs w:val="16"/>
              </w:rPr>
              <w:t>2661</w:t>
            </w:r>
          </w:p>
        </w:tc>
        <w:tc>
          <w:tcPr>
            <w:tcW w:w="517" w:type="dxa"/>
          </w:tcPr>
          <w:p w14:paraId="285DA374" w14:textId="77777777" w:rsidR="00614EA7" w:rsidRDefault="00614EA7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54686B" w14:textId="77777777" w:rsidR="00614EA7" w:rsidRDefault="00614EA7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0368B17" w14:textId="77777777" w:rsidR="00614EA7" w:rsidRDefault="00614EA7" w:rsidP="00284803">
            <w:r>
              <w:rPr>
                <w:sz w:val="16"/>
                <w:szCs w:val="16"/>
              </w:rPr>
              <w:t>(NR_RAIL_EU_900MHz, NR_UAV) CR to TS 38101-1 - Wrong references</w:t>
            </w:r>
          </w:p>
        </w:tc>
        <w:tc>
          <w:tcPr>
            <w:tcW w:w="517" w:type="dxa"/>
          </w:tcPr>
          <w:p w14:paraId="2782D05E" w14:textId="77777777" w:rsidR="00614EA7" w:rsidRDefault="00614EA7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08065E9" w14:textId="77777777" w:rsidR="00614EA7" w:rsidRDefault="00614EA7" w:rsidP="0028480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8D28B97" w14:textId="77777777" w:rsidR="00614EA7" w:rsidRDefault="00614EA7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041E192" w14:textId="77777777" w:rsidR="00614EA7" w:rsidRDefault="00614EA7" w:rsidP="00284803">
            <w:r>
              <w:rPr>
                <w:sz w:val="16"/>
                <w:szCs w:val="16"/>
              </w:rPr>
              <w:t>R4-2501367</w:t>
            </w:r>
          </w:p>
        </w:tc>
        <w:tc>
          <w:tcPr>
            <w:tcW w:w="1597" w:type="dxa"/>
          </w:tcPr>
          <w:p w14:paraId="7A775CFA" w14:textId="77777777" w:rsidR="00614EA7" w:rsidRDefault="00614EA7" w:rsidP="0028480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036D2D7" w14:textId="77777777" w:rsidR="00614EA7" w:rsidRDefault="00614EA7" w:rsidP="00284803">
            <w:r>
              <w:rPr>
                <w:sz w:val="16"/>
                <w:szCs w:val="16"/>
              </w:rPr>
              <w:t>NR_RAIL_EU_900MHz, NR_UAV</w:t>
            </w:r>
          </w:p>
        </w:tc>
        <w:tc>
          <w:tcPr>
            <w:tcW w:w="2323" w:type="dxa"/>
          </w:tcPr>
          <w:p w14:paraId="6243593F" w14:textId="77777777" w:rsidR="00614EA7" w:rsidRDefault="00614EA7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C3A93E" w14:textId="77777777" w:rsidR="00614EA7" w:rsidRDefault="00614EA7" w:rsidP="00284803">
            <w:pPr>
              <w:rPr>
                <w:sz w:val="16"/>
                <w:szCs w:val="16"/>
              </w:rPr>
            </w:pPr>
          </w:p>
        </w:tc>
      </w:tr>
      <w:tr w:rsidR="00614EA7" w14:paraId="48041D89" w14:textId="77777777" w:rsidTr="00284803">
        <w:tc>
          <w:tcPr>
            <w:tcW w:w="879" w:type="dxa"/>
          </w:tcPr>
          <w:p w14:paraId="0B0DD008" w14:textId="77777777" w:rsidR="00614EA7" w:rsidRDefault="00614EA7" w:rsidP="00284803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2BF273FC" w14:textId="77777777" w:rsidR="00614EA7" w:rsidRDefault="00614EA7" w:rsidP="00284803">
            <w:r>
              <w:rPr>
                <w:sz w:val="16"/>
                <w:szCs w:val="16"/>
              </w:rPr>
              <w:t>0691</w:t>
            </w:r>
          </w:p>
        </w:tc>
        <w:tc>
          <w:tcPr>
            <w:tcW w:w="517" w:type="dxa"/>
          </w:tcPr>
          <w:p w14:paraId="0F58636A" w14:textId="77777777" w:rsidR="00614EA7" w:rsidRDefault="00614EA7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CEA9D51" w14:textId="77777777" w:rsidR="00614EA7" w:rsidRDefault="00614EA7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FA21506" w14:textId="77777777" w:rsidR="00614EA7" w:rsidRDefault="00614EA7" w:rsidP="00284803">
            <w:r>
              <w:rPr>
                <w:sz w:val="16"/>
                <w:szCs w:val="16"/>
              </w:rPr>
              <w:t>(NR_RAIL_EU_900MHz-Core, NR_RAIL_EU_1900MHz_TDD-Core) NB-IoT operation modes clarification for FRMCS BS in multi-carrier operation</w:t>
            </w:r>
          </w:p>
        </w:tc>
        <w:tc>
          <w:tcPr>
            <w:tcW w:w="517" w:type="dxa"/>
          </w:tcPr>
          <w:p w14:paraId="680D76E5" w14:textId="77777777" w:rsidR="00614EA7" w:rsidRDefault="00614EA7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9728B9" w14:textId="77777777" w:rsidR="00614EA7" w:rsidRDefault="00614EA7" w:rsidP="00284803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2D0232E0" w14:textId="77777777" w:rsidR="00614EA7" w:rsidRDefault="00614EA7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86683E8" w14:textId="77777777" w:rsidR="00614EA7" w:rsidRDefault="00614EA7" w:rsidP="00284803">
            <w:r>
              <w:rPr>
                <w:sz w:val="16"/>
                <w:szCs w:val="16"/>
              </w:rPr>
              <w:t>R4-2502333</w:t>
            </w:r>
          </w:p>
        </w:tc>
        <w:tc>
          <w:tcPr>
            <w:tcW w:w="1597" w:type="dxa"/>
          </w:tcPr>
          <w:p w14:paraId="1FDF2E87" w14:textId="77777777" w:rsidR="00614EA7" w:rsidRDefault="00614EA7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008C350" w14:textId="77777777" w:rsidR="00614EA7" w:rsidRDefault="00614EA7" w:rsidP="00284803">
            <w:r>
              <w:rPr>
                <w:sz w:val="16"/>
                <w:szCs w:val="16"/>
              </w:rPr>
              <w:t>NR_RAIL_EU_900MHz-Core, NR_RAIL_EU_1900MHz_TDD-Core</w:t>
            </w:r>
          </w:p>
        </w:tc>
        <w:tc>
          <w:tcPr>
            <w:tcW w:w="2323" w:type="dxa"/>
          </w:tcPr>
          <w:p w14:paraId="7B39BED5" w14:textId="77777777" w:rsidR="00614EA7" w:rsidRDefault="00614EA7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5AEB5C" w14:textId="77777777" w:rsidR="00614EA7" w:rsidRDefault="00614EA7" w:rsidP="00284803">
            <w:pPr>
              <w:rPr>
                <w:sz w:val="16"/>
                <w:szCs w:val="16"/>
              </w:rPr>
            </w:pPr>
          </w:p>
        </w:tc>
      </w:tr>
      <w:tr w:rsidR="00614EA7" w14:paraId="34DE4759" w14:textId="77777777" w:rsidTr="00284803">
        <w:tc>
          <w:tcPr>
            <w:tcW w:w="879" w:type="dxa"/>
          </w:tcPr>
          <w:p w14:paraId="60EDE703" w14:textId="77777777" w:rsidR="00614EA7" w:rsidRDefault="00614EA7" w:rsidP="00284803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21C43A8E" w14:textId="77777777" w:rsidR="00614EA7" w:rsidRDefault="00614EA7" w:rsidP="00284803">
            <w:r>
              <w:rPr>
                <w:sz w:val="16"/>
                <w:szCs w:val="16"/>
              </w:rPr>
              <w:t>0692</w:t>
            </w:r>
          </w:p>
        </w:tc>
        <w:tc>
          <w:tcPr>
            <w:tcW w:w="517" w:type="dxa"/>
          </w:tcPr>
          <w:p w14:paraId="0007129C" w14:textId="77777777" w:rsidR="00614EA7" w:rsidRDefault="00614EA7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A61A6EA" w14:textId="77777777" w:rsidR="00614EA7" w:rsidRDefault="00614EA7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F4D3A58" w14:textId="77777777" w:rsidR="00614EA7" w:rsidRDefault="00614EA7" w:rsidP="00284803">
            <w:r>
              <w:rPr>
                <w:sz w:val="16"/>
                <w:szCs w:val="16"/>
              </w:rPr>
              <w:t>(NR_RAIL_EU_900MHz-Core, NR_RAIL_EU_1900MHz_TDD-Core) NB-IoT operation modes clarification for FRMCS BS in multi-carrier operation</w:t>
            </w:r>
          </w:p>
        </w:tc>
        <w:tc>
          <w:tcPr>
            <w:tcW w:w="517" w:type="dxa"/>
          </w:tcPr>
          <w:p w14:paraId="50C4398E" w14:textId="77777777" w:rsidR="00614EA7" w:rsidRDefault="00614EA7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E0D288" w14:textId="77777777" w:rsidR="00614EA7" w:rsidRDefault="00614EA7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55F96BFE" w14:textId="77777777" w:rsidR="00614EA7" w:rsidRDefault="00614EA7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CB0DF24" w14:textId="77777777" w:rsidR="00614EA7" w:rsidRDefault="00614EA7" w:rsidP="00284803">
            <w:r>
              <w:rPr>
                <w:sz w:val="16"/>
                <w:szCs w:val="16"/>
              </w:rPr>
              <w:t>R4-2502334</w:t>
            </w:r>
          </w:p>
        </w:tc>
        <w:tc>
          <w:tcPr>
            <w:tcW w:w="1597" w:type="dxa"/>
          </w:tcPr>
          <w:p w14:paraId="086D4930" w14:textId="77777777" w:rsidR="00614EA7" w:rsidRDefault="00614EA7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39D797F" w14:textId="77777777" w:rsidR="00614EA7" w:rsidRDefault="00614EA7" w:rsidP="00284803">
            <w:r>
              <w:rPr>
                <w:sz w:val="16"/>
                <w:szCs w:val="16"/>
              </w:rPr>
              <w:t>NR_RAIL_EU_900MHz-Core, NR_RAIL_EU_1900MHz_TDD-Core</w:t>
            </w:r>
          </w:p>
        </w:tc>
        <w:tc>
          <w:tcPr>
            <w:tcW w:w="2323" w:type="dxa"/>
          </w:tcPr>
          <w:p w14:paraId="2B4AECC8" w14:textId="77777777" w:rsidR="00614EA7" w:rsidRDefault="00614EA7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46A80DB" w14:textId="77777777" w:rsidR="00614EA7" w:rsidRDefault="00614EA7" w:rsidP="00284803">
            <w:pPr>
              <w:rPr>
                <w:sz w:val="16"/>
                <w:szCs w:val="16"/>
              </w:rPr>
            </w:pPr>
          </w:p>
        </w:tc>
      </w:tr>
      <w:tr w:rsidR="00614EA7" w14:paraId="640AAAC5" w14:textId="77777777" w:rsidTr="00284803">
        <w:tc>
          <w:tcPr>
            <w:tcW w:w="879" w:type="dxa"/>
          </w:tcPr>
          <w:p w14:paraId="4E63E97D" w14:textId="77777777" w:rsidR="00614EA7" w:rsidRDefault="00614EA7" w:rsidP="00284803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6A01372D" w14:textId="77777777" w:rsidR="00614EA7" w:rsidRDefault="00614EA7" w:rsidP="00284803">
            <w:r>
              <w:rPr>
                <w:sz w:val="16"/>
                <w:szCs w:val="16"/>
              </w:rPr>
              <w:t>5340</w:t>
            </w:r>
          </w:p>
        </w:tc>
        <w:tc>
          <w:tcPr>
            <w:tcW w:w="517" w:type="dxa"/>
          </w:tcPr>
          <w:p w14:paraId="4BAEA039" w14:textId="77777777" w:rsidR="00614EA7" w:rsidRDefault="00614EA7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45939C" w14:textId="77777777" w:rsidR="00614EA7" w:rsidRDefault="00614EA7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93C8689" w14:textId="77777777" w:rsidR="00614EA7" w:rsidRDefault="00614EA7" w:rsidP="00284803">
            <w:r>
              <w:rPr>
                <w:sz w:val="16"/>
                <w:szCs w:val="16"/>
              </w:rPr>
              <w:t>(NR_pos_enh-Core) CR on requirements for PRS measurement outside MG</w:t>
            </w:r>
          </w:p>
        </w:tc>
        <w:tc>
          <w:tcPr>
            <w:tcW w:w="517" w:type="dxa"/>
          </w:tcPr>
          <w:p w14:paraId="02021ED3" w14:textId="77777777" w:rsidR="00614EA7" w:rsidRDefault="00614EA7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652B18" w14:textId="77777777" w:rsidR="00614EA7" w:rsidRDefault="00614EA7" w:rsidP="00284803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1232F22B" w14:textId="77777777" w:rsidR="00614EA7" w:rsidRDefault="00614EA7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78119D0" w14:textId="77777777" w:rsidR="00614EA7" w:rsidRDefault="00614EA7" w:rsidP="00284803">
            <w:r>
              <w:rPr>
                <w:sz w:val="16"/>
                <w:szCs w:val="16"/>
              </w:rPr>
              <w:t>R4-2501247</w:t>
            </w:r>
          </w:p>
        </w:tc>
        <w:tc>
          <w:tcPr>
            <w:tcW w:w="1597" w:type="dxa"/>
          </w:tcPr>
          <w:p w14:paraId="3EC81143" w14:textId="77777777" w:rsidR="00614EA7" w:rsidRDefault="00614EA7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C4B02DF" w14:textId="77777777" w:rsidR="00614EA7" w:rsidRDefault="00614EA7" w:rsidP="00284803">
            <w:r>
              <w:rPr>
                <w:sz w:val="16"/>
                <w:szCs w:val="16"/>
              </w:rPr>
              <w:t>NR_pos_enh-Core</w:t>
            </w:r>
          </w:p>
        </w:tc>
        <w:tc>
          <w:tcPr>
            <w:tcW w:w="2323" w:type="dxa"/>
          </w:tcPr>
          <w:p w14:paraId="04B9DC17" w14:textId="77777777" w:rsidR="00614EA7" w:rsidRDefault="00614EA7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3CFEDF" w14:textId="77777777" w:rsidR="00614EA7" w:rsidRDefault="00614EA7" w:rsidP="00284803">
            <w:pPr>
              <w:rPr>
                <w:sz w:val="16"/>
                <w:szCs w:val="16"/>
              </w:rPr>
            </w:pPr>
          </w:p>
        </w:tc>
      </w:tr>
      <w:tr w:rsidR="00614EA7" w14:paraId="07AE71A5" w14:textId="77777777" w:rsidTr="00284803">
        <w:tc>
          <w:tcPr>
            <w:tcW w:w="879" w:type="dxa"/>
          </w:tcPr>
          <w:p w14:paraId="084627C7" w14:textId="77777777" w:rsidR="00614EA7" w:rsidRDefault="00614EA7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670B977" w14:textId="77777777" w:rsidR="00614EA7" w:rsidRDefault="00614EA7" w:rsidP="00284803">
            <w:r>
              <w:rPr>
                <w:sz w:val="16"/>
                <w:szCs w:val="16"/>
              </w:rPr>
              <w:t>5341</w:t>
            </w:r>
          </w:p>
        </w:tc>
        <w:tc>
          <w:tcPr>
            <w:tcW w:w="517" w:type="dxa"/>
          </w:tcPr>
          <w:p w14:paraId="2D87B83D" w14:textId="77777777" w:rsidR="00614EA7" w:rsidRDefault="00614EA7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B3C3DE" w14:textId="77777777" w:rsidR="00614EA7" w:rsidRDefault="00614EA7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D6DEEF7" w14:textId="77777777" w:rsidR="00614EA7" w:rsidRDefault="00614EA7" w:rsidP="00284803">
            <w:r>
              <w:rPr>
                <w:sz w:val="16"/>
                <w:szCs w:val="16"/>
              </w:rPr>
              <w:t>(NR_pos_enh-Core) CR on requirements for PRS measurement outside MG R18</w:t>
            </w:r>
          </w:p>
        </w:tc>
        <w:tc>
          <w:tcPr>
            <w:tcW w:w="517" w:type="dxa"/>
          </w:tcPr>
          <w:p w14:paraId="2D757956" w14:textId="77777777" w:rsidR="00614EA7" w:rsidRDefault="00614EA7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EBC989C" w14:textId="77777777" w:rsidR="00614EA7" w:rsidRDefault="00614EA7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74374D45" w14:textId="77777777" w:rsidR="00614EA7" w:rsidRDefault="00614EA7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89C3D8A" w14:textId="77777777" w:rsidR="00614EA7" w:rsidRDefault="00614EA7" w:rsidP="00284803">
            <w:r>
              <w:rPr>
                <w:sz w:val="16"/>
                <w:szCs w:val="16"/>
              </w:rPr>
              <w:t>R4-2501248</w:t>
            </w:r>
          </w:p>
        </w:tc>
        <w:tc>
          <w:tcPr>
            <w:tcW w:w="1597" w:type="dxa"/>
          </w:tcPr>
          <w:p w14:paraId="6CF19924" w14:textId="77777777" w:rsidR="00614EA7" w:rsidRDefault="00614EA7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B8CFB42" w14:textId="77777777" w:rsidR="00614EA7" w:rsidRDefault="00614EA7" w:rsidP="00284803">
            <w:r>
              <w:rPr>
                <w:sz w:val="16"/>
                <w:szCs w:val="16"/>
              </w:rPr>
              <w:t>NR_pos_enh-Core</w:t>
            </w:r>
          </w:p>
        </w:tc>
        <w:tc>
          <w:tcPr>
            <w:tcW w:w="2323" w:type="dxa"/>
          </w:tcPr>
          <w:p w14:paraId="3A8FCC26" w14:textId="77777777" w:rsidR="00614EA7" w:rsidRDefault="00614EA7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9797FC" w14:textId="77777777" w:rsidR="00614EA7" w:rsidRDefault="00614EA7" w:rsidP="00284803">
            <w:pPr>
              <w:rPr>
                <w:sz w:val="16"/>
                <w:szCs w:val="16"/>
              </w:rPr>
            </w:pPr>
          </w:p>
        </w:tc>
      </w:tr>
      <w:tr w:rsidR="00614EA7" w14:paraId="7F50ABB6" w14:textId="77777777" w:rsidTr="00284803">
        <w:tc>
          <w:tcPr>
            <w:tcW w:w="879" w:type="dxa"/>
          </w:tcPr>
          <w:p w14:paraId="4A4A8B47" w14:textId="77777777" w:rsidR="00614EA7" w:rsidRDefault="00614EA7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8CDEF72" w14:textId="77777777" w:rsidR="00614EA7" w:rsidRDefault="00614EA7" w:rsidP="00284803">
            <w:r>
              <w:rPr>
                <w:sz w:val="16"/>
                <w:szCs w:val="16"/>
              </w:rPr>
              <w:t>5380</w:t>
            </w:r>
          </w:p>
        </w:tc>
        <w:tc>
          <w:tcPr>
            <w:tcW w:w="517" w:type="dxa"/>
          </w:tcPr>
          <w:p w14:paraId="7F67BB48" w14:textId="77777777" w:rsidR="00614EA7" w:rsidRDefault="00614EA7" w:rsidP="00284803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988B550" w14:textId="77777777" w:rsidR="00614EA7" w:rsidRDefault="00614EA7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CA09728" w14:textId="77777777" w:rsidR="00614EA7" w:rsidRDefault="00614EA7" w:rsidP="00284803">
            <w:r>
              <w:rPr>
                <w:sz w:val="16"/>
                <w:szCs w:val="16"/>
              </w:rPr>
              <w:t>(NR_pos_enh-Perf) CR to TS 38.133: Corrections to NR Enhanced Positioning test cases (Rel 17)</w:t>
            </w:r>
          </w:p>
        </w:tc>
        <w:tc>
          <w:tcPr>
            <w:tcW w:w="517" w:type="dxa"/>
          </w:tcPr>
          <w:p w14:paraId="57D38BE2" w14:textId="77777777" w:rsidR="00614EA7" w:rsidRDefault="00614EA7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9AA3956" w14:textId="77777777" w:rsidR="00614EA7" w:rsidRDefault="00614EA7" w:rsidP="00284803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42668916" w14:textId="77777777" w:rsidR="00614EA7" w:rsidRDefault="00614EA7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2A5D998" w14:textId="77777777" w:rsidR="00614EA7" w:rsidRDefault="00614EA7" w:rsidP="00284803">
            <w:r>
              <w:rPr>
                <w:sz w:val="16"/>
                <w:szCs w:val="16"/>
              </w:rPr>
              <w:t>R4-2502690</w:t>
            </w:r>
          </w:p>
        </w:tc>
        <w:tc>
          <w:tcPr>
            <w:tcW w:w="1597" w:type="dxa"/>
          </w:tcPr>
          <w:p w14:paraId="5F999CCB" w14:textId="77777777" w:rsidR="00614EA7" w:rsidRDefault="00614EA7" w:rsidP="0028480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3210C43" w14:textId="77777777" w:rsidR="00614EA7" w:rsidRDefault="00614EA7" w:rsidP="00284803">
            <w:r>
              <w:rPr>
                <w:sz w:val="16"/>
                <w:szCs w:val="16"/>
              </w:rPr>
              <w:t>NR_pos_enh-Perf</w:t>
            </w:r>
          </w:p>
        </w:tc>
        <w:tc>
          <w:tcPr>
            <w:tcW w:w="2323" w:type="dxa"/>
          </w:tcPr>
          <w:p w14:paraId="45E02B20" w14:textId="77777777" w:rsidR="00614EA7" w:rsidRDefault="00614EA7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3E33AB9" w14:textId="77777777" w:rsidR="00614EA7" w:rsidRDefault="00614EA7" w:rsidP="00284803">
            <w:pPr>
              <w:rPr>
                <w:sz w:val="16"/>
                <w:szCs w:val="16"/>
              </w:rPr>
            </w:pPr>
          </w:p>
        </w:tc>
      </w:tr>
      <w:tr w:rsidR="00614EA7" w14:paraId="453A2B3C" w14:textId="77777777" w:rsidTr="00284803">
        <w:tc>
          <w:tcPr>
            <w:tcW w:w="879" w:type="dxa"/>
          </w:tcPr>
          <w:p w14:paraId="54D86385" w14:textId="77777777" w:rsidR="00614EA7" w:rsidRDefault="00614EA7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C6ECFA5" w14:textId="77777777" w:rsidR="00614EA7" w:rsidRDefault="00614EA7" w:rsidP="00284803">
            <w:r>
              <w:rPr>
                <w:sz w:val="16"/>
                <w:szCs w:val="16"/>
              </w:rPr>
              <w:t>5381</w:t>
            </w:r>
          </w:p>
        </w:tc>
        <w:tc>
          <w:tcPr>
            <w:tcW w:w="517" w:type="dxa"/>
          </w:tcPr>
          <w:p w14:paraId="122096C1" w14:textId="77777777" w:rsidR="00614EA7" w:rsidRDefault="00614EA7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442B3B" w14:textId="77777777" w:rsidR="00614EA7" w:rsidRDefault="00614EA7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D3B23FD" w14:textId="77777777" w:rsidR="00614EA7" w:rsidRDefault="00614EA7" w:rsidP="00284803">
            <w:r>
              <w:rPr>
                <w:sz w:val="16"/>
                <w:szCs w:val="16"/>
              </w:rPr>
              <w:t>(NR_pos_enh-Perf) CR to TS 38.133: Corrections to NR Enhanced Positioning test cases (Rel 18)</w:t>
            </w:r>
          </w:p>
        </w:tc>
        <w:tc>
          <w:tcPr>
            <w:tcW w:w="517" w:type="dxa"/>
          </w:tcPr>
          <w:p w14:paraId="40E08B89" w14:textId="77777777" w:rsidR="00614EA7" w:rsidRDefault="00614EA7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0155CC75" w14:textId="77777777" w:rsidR="00614EA7" w:rsidRDefault="00614EA7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53915522" w14:textId="77777777" w:rsidR="00614EA7" w:rsidRDefault="00614EA7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97BCEC6" w14:textId="77777777" w:rsidR="00614EA7" w:rsidRDefault="00614EA7" w:rsidP="00284803">
            <w:r>
              <w:rPr>
                <w:sz w:val="16"/>
                <w:szCs w:val="16"/>
              </w:rPr>
              <w:t>R4-2501721</w:t>
            </w:r>
          </w:p>
        </w:tc>
        <w:tc>
          <w:tcPr>
            <w:tcW w:w="1597" w:type="dxa"/>
          </w:tcPr>
          <w:p w14:paraId="6DB84390" w14:textId="77777777" w:rsidR="00614EA7" w:rsidRDefault="00614EA7" w:rsidP="0028480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104F003" w14:textId="77777777" w:rsidR="00614EA7" w:rsidRDefault="00614EA7" w:rsidP="00284803">
            <w:r>
              <w:rPr>
                <w:sz w:val="16"/>
                <w:szCs w:val="16"/>
              </w:rPr>
              <w:t>NR_pos_enh-Perf</w:t>
            </w:r>
          </w:p>
        </w:tc>
        <w:tc>
          <w:tcPr>
            <w:tcW w:w="2323" w:type="dxa"/>
          </w:tcPr>
          <w:p w14:paraId="457870F1" w14:textId="77777777" w:rsidR="00614EA7" w:rsidRDefault="00614EA7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8919CD3" w14:textId="77777777" w:rsidR="00614EA7" w:rsidRDefault="00614EA7" w:rsidP="00284803">
            <w:pPr>
              <w:rPr>
                <w:sz w:val="16"/>
                <w:szCs w:val="16"/>
              </w:rPr>
            </w:pPr>
          </w:p>
        </w:tc>
      </w:tr>
      <w:tr w:rsidR="00614EA7" w14:paraId="3740F863" w14:textId="77777777" w:rsidTr="00284803">
        <w:tc>
          <w:tcPr>
            <w:tcW w:w="879" w:type="dxa"/>
          </w:tcPr>
          <w:p w14:paraId="63997BCE" w14:textId="77777777" w:rsidR="00614EA7" w:rsidRDefault="00614EA7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22F73F7" w14:textId="77777777" w:rsidR="00614EA7" w:rsidRDefault="00614EA7" w:rsidP="00284803">
            <w:r>
              <w:rPr>
                <w:sz w:val="16"/>
                <w:szCs w:val="16"/>
              </w:rPr>
              <w:t>5388</w:t>
            </w:r>
          </w:p>
        </w:tc>
        <w:tc>
          <w:tcPr>
            <w:tcW w:w="517" w:type="dxa"/>
          </w:tcPr>
          <w:p w14:paraId="4180944F" w14:textId="77777777" w:rsidR="00614EA7" w:rsidRDefault="00614EA7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C682C5" w14:textId="77777777" w:rsidR="00614EA7" w:rsidRDefault="00614EA7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693CB3B" w14:textId="77777777" w:rsidR="00614EA7" w:rsidRDefault="00614EA7" w:rsidP="00284803">
            <w:r>
              <w:rPr>
                <w:sz w:val="16"/>
                <w:szCs w:val="16"/>
              </w:rPr>
              <w:t>(NR_pos_enh-Perf) CAT-F CR to 38.133 on performance requirement for PRS-RSRP and UE Rx-Tx measurements</w:t>
            </w:r>
          </w:p>
        </w:tc>
        <w:tc>
          <w:tcPr>
            <w:tcW w:w="517" w:type="dxa"/>
          </w:tcPr>
          <w:p w14:paraId="4EE88673" w14:textId="77777777" w:rsidR="00614EA7" w:rsidRDefault="00614EA7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7AD8D2" w14:textId="77777777" w:rsidR="00614EA7" w:rsidRDefault="00614EA7" w:rsidP="00284803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08DCD17A" w14:textId="77777777" w:rsidR="00614EA7" w:rsidRDefault="00614EA7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A5CD8FD" w14:textId="77777777" w:rsidR="00614EA7" w:rsidRDefault="00614EA7" w:rsidP="00284803">
            <w:r>
              <w:rPr>
                <w:sz w:val="16"/>
                <w:szCs w:val="16"/>
              </w:rPr>
              <w:t>R4-2501752</w:t>
            </w:r>
          </w:p>
        </w:tc>
        <w:tc>
          <w:tcPr>
            <w:tcW w:w="1597" w:type="dxa"/>
          </w:tcPr>
          <w:p w14:paraId="76FD2711" w14:textId="77777777" w:rsidR="00614EA7" w:rsidRDefault="00614EA7" w:rsidP="0028480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8D0AA1D" w14:textId="77777777" w:rsidR="00614EA7" w:rsidRDefault="00614EA7" w:rsidP="00284803">
            <w:r>
              <w:rPr>
                <w:sz w:val="16"/>
                <w:szCs w:val="16"/>
              </w:rPr>
              <w:t>NR_pos_enh-Perf</w:t>
            </w:r>
          </w:p>
        </w:tc>
        <w:tc>
          <w:tcPr>
            <w:tcW w:w="2323" w:type="dxa"/>
          </w:tcPr>
          <w:p w14:paraId="281B0CF4" w14:textId="77777777" w:rsidR="00614EA7" w:rsidRDefault="00614EA7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CCAE21" w14:textId="77777777" w:rsidR="00614EA7" w:rsidRDefault="00614EA7" w:rsidP="00284803">
            <w:pPr>
              <w:rPr>
                <w:sz w:val="16"/>
                <w:szCs w:val="16"/>
              </w:rPr>
            </w:pPr>
          </w:p>
        </w:tc>
      </w:tr>
      <w:tr w:rsidR="00614EA7" w14:paraId="3052F2BE" w14:textId="77777777" w:rsidTr="00284803">
        <w:tc>
          <w:tcPr>
            <w:tcW w:w="879" w:type="dxa"/>
          </w:tcPr>
          <w:p w14:paraId="5285C3FB" w14:textId="77777777" w:rsidR="00614EA7" w:rsidRDefault="00614EA7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0BC621A" w14:textId="77777777" w:rsidR="00614EA7" w:rsidRDefault="00614EA7" w:rsidP="00284803">
            <w:r>
              <w:rPr>
                <w:sz w:val="16"/>
                <w:szCs w:val="16"/>
              </w:rPr>
              <w:t>5389</w:t>
            </w:r>
          </w:p>
        </w:tc>
        <w:tc>
          <w:tcPr>
            <w:tcW w:w="517" w:type="dxa"/>
          </w:tcPr>
          <w:p w14:paraId="060C6B32" w14:textId="77777777" w:rsidR="00614EA7" w:rsidRDefault="00614EA7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79186F" w14:textId="77777777" w:rsidR="00614EA7" w:rsidRDefault="00614EA7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AB27CD" w14:textId="77777777" w:rsidR="00614EA7" w:rsidRDefault="00614EA7" w:rsidP="00284803">
            <w:r>
              <w:rPr>
                <w:sz w:val="16"/>
                <w:szCs w:val="16"/>
              </w:rPr>
              <w:t>(NR_pos_enh-Perf) CAT-A   CR to 38.133 on performance requirement for PRS-RSRP and UE Rx-Tx measurements</w:t>
            </w:r>
          </w:p>
        </w:tc>
        <w:tc>
          <w:tcPr>
            <w:tcW w:w="517" w:type="dxa"/>
          </w:tcPr>
          <w:p w14:paraId="0E22B646" w14:textId="77777777" w:rsidR="00614EA7" w:rsidRDefault="00614EA7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4B743E4" w14:textId="77777777" w:rsidR="00614EA7" w:rsidRDefault="00614EA7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65B45EF6" w14:textId="77777777" w:rsidR="00614EA7" w:rsidRDefault="00614EA7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3ABFB1A" w14:textId="77777777" w:rsidR="00614EA7" w:rsidRDefault="00614EA7" w:rsidP="00284803">
            <w:r>
              <w:rPr>
                <w:sz w:val="16"/>
                <w:szCs w:val="16"/>
              </w:rPr>
              <w:t>R4-2501753</w:t>
            </w:r>
          </w:p>
        </w:tc>
        <w:tc>
          <w:tcPr>
            <w:tcW w:w="1597" w:type="dxa"/>
          </w:tcPr>
          <w:p w14:paraId="07CCF854" w14:textId="77777777" w:rsidR="00614EA7" w:rsidRDefault="00614EA7" w:rsidP="0028480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D5F66DC" w14:textId="77777777" w:rsidR="00614EA7" w:rsidRDefault="00614EA7" w:rsidP="00284803">
            <w:r>
              <w:rPr>
                <w:sz w:val="16"/>
                <w:szCs w:val="16"/>
              </w:rPr>
              <w:t>NR_pos_enh-Perf</w:t>
            </w:r>
          </w:p>
        </w:tc>
        <w:tc>
          <w:tcPr>
            <w:tcW w:w="2323" w:type="dxa"/>
          </w:tcPr>
          <w:p w14:paraId="2FF9F68A" w14:textId="77777777" w:rsidR="00614EA7" w:rsidRDefault="00614EA7" w:rsidP="00284803">
            <w:r>
              <w:rPr>
                <w:sz w:val="16"/>
                <w:szCs w:val="16"/>
              </w:rPr>
              <w:t>3.3, 10.1.24.2.2, and 10.1.25.2</w:t>
            </w:r>
          </w:p>
        </w:tc>
        <w:tc>
          <w:tcPr>
            <w:tcW w:w="998" w:type="dxa"/>
          </w:tcPr>
          <w:p w14:paraId="2373E633" w14:textId="77777777" w:rsidR="00614EA7" w:rsidRDefault="00614EA7" w:rsidP="0028480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614EA7" w14:paraId="4FE9B473" w14:textId="77777777" w:rsidTr="00284803">
        <w:tc>
          <w:tcPr>
            <w:tcW w:w="879" w:type="dxa"/>
          </w:tcPr>
          <w:p w14:paraId="7937300C" w14:textId="77777777" w:rsidR="00614EA7" w:rsidRDefault="00614EA7" w:rsidP="00284803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553B3212" w14:textId="77777777" w:rsidR="00614EA7" w:rsidRDefault="00614EA7" w:rsidP="00284803">
            <w:r>
              <w:rPr>
                <w:sz w:val="16"/>
                <w:szCs w:val="16"/>
              </w:rPr>
              <w:t>0492</w:t>
            </w:r>
          </w:p>
        </w:tc>
        <w:tc>
          <w:tcPr>
            <w:tcW w:w="517" w:type="dxa"/>
          </w:tcPr>
          <w:p w14:paraId="5AFCC42A" w14:textId="77777777" w:rsidR="00614EA7" w:rsidRDefault="00614EA7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DFE611E" w14:textId="77777777" w:rsidR="00614EA7" w:rsidRDefault="00614EA7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2E077EB" w14:textId="77777777" w:rsidR="00614EA7" w:rsidRDefault="00614EA7" w:rsidP="00284803">
            <w:r>
              <w:rPr>
                <w:sz w:val="16"/>
                <w:szCs w:val="16"/>
              </w:rPr>
              <w:t>(NR_RAIL_EU_900MHz-Perf, NR_RAIL_EU_1900MHz_TDD-Perf) NB-IoT operation modes clarification for FRMCS BS in multi-carrier operation</w:t>
            </w:r>
          </w:p>
        </w:tc>
        <w:tc>
          <w:tcPr>
            <w:tcW w:w="517" w:type="dxa"/>
          </w:tcPr>
          <w:p w14:paraId="486538CE" w14:textId="77777777" w:rsidR="00614EA7" w:rsidRDefault="00614EA7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4106C8" w14:textId="77777777" w:rsidR="00614EA7" w:rsidRDefault="00614EA7" w:rsidP="00284803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4FAE1F97" w14:textId="77777777" w:rsidR="00614EA7" w:rsidRDefault="00614EA7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5FEC449" w14:textId="77777777" w:rsidR="00614EA7" w:rsidRDefault="00614EA7" w:rsidP="00284803">
            <w:r>
              <w:rPr>
                <w:sz w:val="16"/>
                <w:szCs w:val="16"/>
              </w:rPr>
              <w:t>R4-2502335</w:t>
            </w:r>
          </w:p>
        </w:tc>
        <w:tc>
          <w:tcPr>
            <w:tcW w:w="1597" w:type="dxa"/>
          </w:tcPr>
          <w:p w14:paraId="79BD1BF4" w14:textId="77777777" w:rsidR="00614EA7" w:rsidRDefault="00614EA7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6E64E02" w14:textId="77777777" w:rsidR="00614EA7" w:rsidRDefault="00614EA7" w:rsidP="00284803">
            <w:r>
              <w:rPr>
                <w:sz w:val="16"/>
                <w:szCs w:val="16"/>
              </w:rPr>
              <w:t>NR_RAIL_EU_900MHz-Perf, NR_RAIL_EU_1900MHz_TDD-Perf</w:t>
            </w:r>
          </w:p>
        </w:tc>
        <w:tc>
          <w:tcPr>
            <w:tcW w:w="2323" w:type="dxa"/>
          </w:tcPr>
          <w:p w14:paraId="2C4B91FF" w14:textId="77777777" w:rsidR="00614EA7" w:rsidRDefault="00614EA7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2CB35C" w14:textId="77777777" w:rsidR="00614EA7" w:rsidRDefault="00614EA7" w:rsidP="00284803">
            <w:pPr>
              <w:rPr>
                <w:sz w:val="16"/>
                <w:szCs w:val="16"/>
              </w:rPr>
            </w:pPr>
          </w:p>
        </w:tc>
      </w:tr>
      <w:tr w:rsidR="00614EA7" w14:paraId="78EDC59C" w14:textId="77777777" w:rsidTr="00284803">
        <w:tc>
          <w:tcPr>
            <w:tcW w:w="879" w:type="dxa"/>
          </w:tcPr>
          <w:p w14:paraId="53BC8C6C" w14:textId="77777777" w:rsidR="00614EA7" w:rsidRDefault="00614EA7" w:rsidP="00284803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0363F39D" w14:textId="77777777" w:rsidR="00614EA7" w:rsidRDefault="00614EA7" w:rsidP="00284803">
            <w:r>
              <w:rPr>
                <w:sz w:val="16"/>
                <w:szCs w:val="16"/>
              </w:rPr>
              <w:t>0493</w:t>
            </w:r>
          </w:p>
        </w:tc>
        <w:tc>
          <w:tcPr>
            <w:tcW w:w="517" w:type="dxa"/>
          </w:tcPr>
          <w:p w14:paraId="2C85827D" w14:textId="77777777" w:rsidR="00614EA7" w:rsidRDefault="00614EA7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EBAE95" w14:textId="77777777" w:rsidR="00614EA7" w:rsidRDefault="00614EA7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495544F" w14:textId="77777777" w:rsidR="00614EA7" w:rsidRDefault="00614EA7" w:rsidP="00284803">
            <w:r>
              <w:rPr>
                <w:sz w:val="16"/>
                <w:szCs w:val="16"/>
              </w:rPr>
              <w:t>(NR_RAIL_EU_900MHz-Perf, NR_RAIL_EU_1900MHz_TDD-Perf) NB-IoT operation modes clarification for FRMCS BS in multi-carrier operation</w:t>
            </w:r>
          </w:p>
        </w:tc>
        <w:tc>
          <w:tcPr>
            <w:tcW w:w="517" w:type="dxa"/>
          </w:tcPr>
          <w:p w14:paraId="0FD02DCC" w14:textId="77777777" w:rsidR="00614EA7" w:rsidRDefault="00614EA7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79AF72" w14:textId="77777777" w:rsidR="00614EA7" w:rsidRDefault="00614EA7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174C7512" w14:textId="77777777" w:rsidR="00614EA7" w:rsidRDefault="00614EA7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B33E00B" w14:textId="77777777" w:rsidR="00614EA7" w:rsidRDefault="00614EA7" w:rsidP="00284803">
            <w:r>
              <w:rPr>
                <w:sz w:val="16"/>
                <w:szCs w:val="16"/>
              </w:rPr>
              <w:t>R4-2502336</w:t>
            </w:r>
          </w:p>
        </w:tc>
        <w:tc>
          <w:tcPr>
            <w:tcW w:w="1597" w:type="dxa"/>
          </w:tcPr>
          <w:p w14:paraId="40270227" w14:textId="77777777" w:rsidR="00614EA7" w:rsidRDefault="00614EA7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38A6B42" w14:textId="77777777" w:rsidR="00614EA7" w:rsidRDefault="00614EA7" w:rsidP="00284803">
            <w:r>
              <w:rPr>
                <w:sz w:val="16"/>
                <w:szCs w:val="16"/>
              </w:rPr>
              <w:t>NR_RAIL_EU_900MHz-Perf, NR_RAIL_EU_1900MHz_TDD-Perf</w:t>
            </w:r>
          </w:p>
        </w:tc>
        <w:tc>
          <w:tcPr>
            <w:tcW w:w="2323" w:type="dxa"/>
          </w:tcPr>
          <w:p w14:paraId="60419BB1" w14:textId="77777777" w:rsidR="00614EA7" w:rsidRDefault="00614EA7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FEB189" w14:textId="77777777" w:rsidR="00614EA7" w:rsidRDefault="00614EA7" w:rsidP="00284803">
            <w:pPr>
              <w:rPr>
                <w:sz w:val="16"/>
                <w:szCs w:val="16"/>
              </w:rPr>
            </w:pPr>
          </w:p>
        </w:tc>
      </w:tr>
    </w:tbl>
    <w:p w14:paraId="1DF0F30E" w14:textId="77777777" w:rsidR="00480259" w:rsidRDefault="00480259" w:rsidP="00480259"/>
    <w:p w14:paraId="600423F8" w14:textId="4D66E694" w:rsidR="00480259" w:rsidRDefault="00E1407A" w:rsidP="00512C52">
      <w:pPr>
        <w:pStyle w:val="Heading2"/>
        <w:rPr>
          <w:rFonts w:cs="Arial"/>
          <w:noProof/>
        </w:rPr>
      </w:pPr>
      <w:r w:rsidRPr="00E1407A">
        <w:rPr>
          <w:noProof/>
        </w:rPr>
        <w:t>RP-25059</w:t>
      </w:r>
      <w:r>
        <w:rPr>
          <w:noProof/>
        </w:rPr>
        <w:t>6</w:t>
      </w:r>
    </w:p>
    <w:p w14:paraId="19E4CE0B" w14:textId="77798FA6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7494A" w:rsidRPr="0017494A">
        <w:rPr>
          <w:rFonts w:ascii="Arial" w:hAnsi="Arial" w:cs="Arial"/>
          <w:b/>
          <w:bCs/>
        </w:rPr>
        <w:t>RAN4 CRs to Maintenance for Closed WIs/SIs for REL-18 and earlier - Batch 19</w:t>
      </w:r>
    </w:p>
    <w:p w14:paraId="79C13384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65734BAD" w14:textId="77777777" w:rsidR="003700A0" w:rsidRDefault="003700A0" w:rsidP="003700A0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97D96" w:rsidRPr="004E535C" w14:paraId="016B6949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C4A260E" w14:textId="77777777" w:rsidR="00497D96" w:rsidRPr="00BF1EB6" w:rsidRDefault="00497D96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3A29F95" w14:textId="77777777" w:rsidR="00497D96" w:rsidRPr="00BF1EB6" w:rsidRDefault="00497D96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0D0EF53" w14:textId="77777777" w:rsidR="00497D96" w:rsidRPr="00BF1EB6" w:rsidRDefault="00497D96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A79EE9C" w14:textId="77777777" w:rsidR="00497D96" w:rsidRPr="00BF1EB6" w:rsidRDefault="00497D96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2C3BDFF" w14:textId="77777777" w:rsidR="00497D96" w:rsidRPr="00BF1EB6" w:rsidRDefault="00497D96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A5CD773" w14:textId="77777777" w:rsidR="00497D96" w:rsidRPr="00BF1EB6" w:rsidRDefault="00497D96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6C21B43" w14:textId="77777777" w:rsidR="00497D96" w:rsidRPr="00BF1EB6" w:rsidRDefault="00497D96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F9CB3ED" w14:textId="77777777" w:rsidR="00497D96" w:rsidRPr="00BF1EB6" w:rsidRDefault="00497D96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9AF7C17" w14:textId="77777777" w:rsidR="00497D96" w:rsidRPr="00BF1EB6" w:rsidRDefault="00497D96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C3854E6" w14:textId="77777777" w:rsidR="00497D96" w:rsidRPr="00BF1EB6" w:rsidRDefault="00497D96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81DCD87" w14:textId="77777777" w:rsidR="00497D96" w:rsidRPr="00BF1EB6" w:rsidRDefault="00497D96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A6282F1" w14:textId="77777777" w:rsidR="00497D96" w:rsidRPr="00BF1EB6" w:rsidRDefault="00497D96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0463BA7" w14:textId="77777777" w:rsidR="00497D96" w:rsidRPr="00BF1EB6" w:rsidRDefault="00497D96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497D96" w14:paraId="74288DEA" w14:textId="77777777" w:rsidTr="00284803">
        <w:tc>
          <w:tcPr>
            <w:tcW w:w="879" w:type="dxa"/>
          </w:tcPr>
          <w:p w14:paraId="10B2D36A" w14:textId="77777777" w:rsidR="00497D96" w:rsidRDefault="00497D96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7653E56" w14:textId="77777777" w:rsidR="00497D96" w:rsidRDefault="00497D96" w:rsidP="00284803">
            <w:r>
              <w:rPr>
                <w:sz w:val="16"/>
                <w:szCs w:val="16"/>
              </w:rPr>
              <w:t>2623</w:t>
            </w:r>
          </w:p>
        </w:tc>
        <w:tc>
          <w:tcPr>
            <w:tcW w:w="517" w:type="dxa"/>
          </w:tcPr>
          <w:p w14:paraId="42152A64" w14:textId="77777777" w:rsidR="00497D96" w:rsidRDefault="00497D96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10828E0" w14:textId="77777777" w:rsidR="00497D96" w:rsidRDefault="00497D96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114FE73" w14:textId="77777777" w:rsidR="00497D96" w:rsidRDefault="00497D96" w:rsidP="00284803">
            <w:r>
              <w:rPr>
                <w:sz w:val="16"/>
                <w:szCs w:val="16"/>
              </w:rPr>
              <w:t>(NR_RF_TxD-Core) Replacement of dual Tx with 2Tx and single Tx with 1Tx</w:t>
            </w:r>
          </w:p>
        </w:tc>
        <w:tc>
          <w:tcPr>
            <w:tcW w:w="517" w:type="dxa"/>
          </w:tcPr>
          <w:p w14:paraId="4D728341" w14:textId="77777777" w:rsidR="00497D96" w:rsidRDefault="00497D96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D2229A8" w14:textId="77777777" w:rsidR="00497D96" w:rsidRDefault="00497D96" w:rsidP="00284803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62A4F216" w14:textId="77777777" w:rsidR="00497D96" w:rsidRDefault="00497D96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CE830F2" w14:textId="77777777" w:rsidR="00497D96" w:rsidRDefault="00497D96" w:rsidP="00284803">
            <w:r>
              <w:rPr>
                <w:sz w:val="16"/>
                <w:szCs w:val="16"/>
              </w:rPr>
              <w:t>R4-2500380</w:t>
            </w:r>
          </w:p>
        </w:tc>
        <w:tc>
          <w:tcPr>
            <w:tcW w:w="1597" w:type="dxa"/>
          </w:tcPr>
          <w:p w14:paraId="22AAB6E4" w14:textId="77777777" w:rsidR="00497D96" w:rsidRDefault="00497D96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A370FCA" w14:textId="77777777" w:rsidR="00497D96" w:rsidRDefault="00497D96" w:rsidP="00284803">
            <w:r>
              <w:rPr>
                <w:sz w:val="16"/>
                <w:szCs w:val="16"/>
              </w:rPr>
              <w:t>NR_RF_TxD-Core</w:t>
            </w:r>
          </w:p>
        </w:tc>
        <w:tc>
          <w:tcPr>
            <w:tcW w:w="2323" w:type="dxa"/>
          </w:tcPr>
          <w:p w14:paraId="7D656C61" w14:textId="77777777" w:rsidR="00497D96" w:rsidRDefault="00497D96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FBC7B0" w14:textId="77777777" w:rsidR="00497D96" w:rsidRDefault="00497D96" w:rsidP="00284803">
            <w:pPr>
              <w:rPr>
                <w:sz w:val="16"/>
                <w:szCs w:val="16"/>
              </w:rPr>
            </w:pPr>
          </w:p>
        </w:tc>
      </w:tr>
      <w:tr w:rsidR="00497D96" w14:paraId="51C50E8E" w14:textId="77777777" w:rsidTr="00284803">
        <w:tc>
          <w:tcPr>
            <w:tcW w:w="879" w:type="dxa"/>
          </w:tcPr>
          <w:p w14:paraId="52D94830" w14:textId="77777777" w:rsidR="00497D96" w:rsidRDefault="00497D96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4B32EC7" w14:textId="77777777" w:rsidR="00497D96" w:rsidRDefault="00497D96" w:rsidP="00284803">
            <w:r>
              <w:rPr>
                <w:sz w:val="16"/>
                <w:szCs w:val="16"/>
              </w:rPr>
              <w:t>2624</w:t>
            </w:r>
          </w:p>
        </w:tc>
        <w:tc>
          <w:tcPr>
            <w:tcW w:w="517" w:type="dxa"/>
          </w:tcPr>
          <w:p w14:paraId="1916843A" w14:textId="77777777" w:rsidR="00497D96" w:rsidRDefault="00497D96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DB6955" w14:textId="77777777" w:rsidR="00497D96" w:rsidRDefault="00497D96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F64A78F" w14:textId="77777777" w:rsidR="00497D96" w:rsidRDefault="00497D96" w:rsidP="00284803">
            <w:r>
              <w:rPr>
                <w:sz w:val="16"/>
                <w:szCs w:val="16"/>
              </w:rPr>
              <w:t>(NR_RF_TxD-Core) Replacement of dual Tx with 2Tx and single Tx with 1Tx</w:t>
            </w:r>
          </w:p>
        </w:tc>
        <w:tc>
          <w:tcPr>
            <w:tcW w:w="517" w:type="dxa"/>
          </w:tcPr>
          <w:p w14:paraId="037D164F" w14:textId="77777777" w:rsidR="00497D96" w:rsidRDefault="00497D96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0CD83D4" w14:textId="77777777" w:rsidR="00497D96" w:rsidRDefault="00497D96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17473F86" w14:textId="77777777" w:rsidR="00497D96" w:rsidRDefault="00497D96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35CB38D" w14:textId="77777777" w:rsidR="00497D96" w:rsidRDefault="00497D96" w:rsidP="00284803">
            <w:r>
              <w:rPr>
                <w:sz w:val="16"/>
                <w:szCs w:val="16"/>
              </w:rPr>
              <w:t>R4-2500381</w:t>
            </w:r>
          </w:p>
        </w:tc>
        <w:tc>
          <w:tcPr>
            <w:tcW w:w="1597" w:type="dxa"/>
          </w:tcPr>
          <w:p w14:paraId="3660E0B8" w14:textId="77777777" w:rsidR="00497D96" w:rsidRDefault="00497D96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D99CB09" w14:textId="77777777" w:rsidR="00497D96" w:rsidRDefault="00497D96" w:rsidP="00284803">
            <w:r>
              <w:rPr>
                <w:sz w:val="16"/>
                <w:szCs w:val="16"/>
              </w:rPr>
              <w:t>NR_RF_TxD-Core</w:t>
            </w:r>
          </w:p>
        </w:tc>
        <w:tc>
          <w:tcPr>
            <w:tcW w:w="2323" w:type="dxa"/>
          </w:tcPr>
          <w:p w14:paraId="500EEA17" w14:textId="77777777" w:rsidR="00497D96" w:rsidRDefault="00497D96" w:rsidP="00284803">
            <w:r>
              <w:rPr>
                <w:sz w:val="16"/>
                <w:szCs w:val="16"/>
              </w:rPr>
              <w:t>6.2F.3.4, 6.2F.3.6, 6.2F.3.7. 6.2F.3.8, 6.2F.3.10, 7.3A.2.1, 7.3A.2.2, 7.3A.5</w:t>
            </w:r>
          </w:p>
        </w:tc>
        <w:tc>
          <w:tcPr>
            <w:tcW w:w="998" w:type="dxa"/>
          </w:tcPr>
          <w:p w14:paraId="67375BAE" w14:textId="77777777" w:rsidR="00497D96" w:rsidRDefault="00497D96" w:rsidP="00284803"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 w:rsidR="00497D96" w14:paraId="2798F395" w14:textId="77777777" w:rsidTr="00284803">
        <w:tc>
          <w:tcPr>
            <w:tcW w:w="879" w:type="dxa"/>
          </w:tcPr>
          <w:p w14:paraId="0FCC5074" w14:textId="77777777" w:rsidR="00497D96" w:rsidRDefault="00497D96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C373714" w14:textId="77777777" w:rsidR="00497D96" w:rsidRDefault="00497D96" w:rsidP="00284803">
            <w:r>
              <w:rPr>
                <w:sz w:val="16"/>
                <w:szCs w:val="16"/>
              </w:rPr>
              <w:t>2625</w:t>
            </w:r>
          </w:p>
        </w:tc>
        <w:tc>
          <w:tcPr>
            <w:tcW w:w="517" w:type="dxa"/>
          </w:tcPr>
          <w:p w14:paraId="5D48B1F0" w14:textId="77777777" w:rsidR="00497D96" w:rsidRDefault="00497D96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DF1C74" w14:textId="77777777" w:rsidR="00497D96" w:rsidRDefault="00497D96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25366EF" w14:textId="77777777" w:rsidR="00497D96" w:rsidRDefault="00497D96" w:rsidP="00284803">
            <w:r>
              <w:rPr>
                <w:sz w:val="16"/>
                <w:szCs w:val="16"/>
              </w:rPr>
              <w:t>(NR_RF_TxD-Core) Replacement of dual Tx with 2Tx and single Tx with 1Tx</w:t>
            </w:r>
          </w:p>
        </w:tc>
        <w:tc>
          <w:tcPr>
            <w:tcW w:w="517" w:type="dxa"/>
          </w:tcPr>
          <w:p w14:paraId="44A09BAB" w14:textId="77777777" w:rsidR="00497D96" w:rsidRDefault="00497D96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080B57A" w14:textId="77777777" w:rsidR="00497D96" w:rsidRDefault="00497D96" w:rsidP="0028480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44BEF8AA" w14:textId="77777777" w:rsidR="00497D96" w:rsidRDefault="00497D96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D566873" w14:textId="77777777" w:rsidR="00497D96" w:rsidRDefault="00497D96" w:rsidP="00284803">
            <w:r>
              <w:rPr>
                <w:sz w:val="16"/>
                <w:szCs w:val="16"/>
              </w:rPr>
              <w:t>R4-2500382</w:t>
            </w:r>
          </w:p>
        </w:tc>
        <w:tc>
          <w:tcPr>
            <w:tcW w:w="1597" w:type="dxa"/>
          </w:tcPr>
          <w:p w14:paraId="26F1E3B0" w14:textId="77777777" w:rsidR="00497D96" w:rsidRDefault="00497D96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8B89D99" w14:textId="77777777" w:rsidR="00497D96" w:rsidRDefault="00497D96" w:rsidP="00284803">
            <w:r>
              <w:rPr>
                <w:sz w:val="16"/>
                <w:szCs w:val="16"/>
              </w:rPr>
              <w:t>NR_RF_TxD-Core</w:t>
            </w:r>
          </w:p>
        </w:tc>
        <w:tc>
          <w:tcPr>
            <w:tcW w:w="2323" w:type="dxa"/>
          </w:tcPr>
          <w:p w14:paraId="4D82B512" w14:textId="77777777" w:rsidR="00497D96" w:rsidRDefault="00497D96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69601D" w14:textId="77777777" w:rsidR="00497D96" w:rsidRDefault="00497D96" w:rsidP="00284803">
            <w:pPr>
              <w:rPr>
                <w:sz w:val="16"/>
                <w:szCs w:val="16"/>
              </w:rPr>
            </w:pPr>
          </w:p>
        </w:tc>
      </w:tr>
      <w:tr w:rsidR="00497D96" w14:paraId="1DC44A01" w14:textId="77777777" w:rsidTr="00284803">
        <w:tc>
          <w:tcPr>
            <w:tcW w:w="879" w:type="dxa"/>
          </w:tcPr>
          <w:p w14:paraId="31C553B3" w14:textId="77777777" w:rsidR="00497D96" w:rsidRDefault="00497D96" w:rsidP="00284803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7A28D92F" w14:textId="77777777" w:rsidR="00497D96" w:rsidRDefault="00497D96" w:rsidP="00284803">
            <w:r>
              <w:rPr>
                <w:sz w:val="16"/>
                <w:szCs w:val="16"/>
              </w:rPr>
              <w:t>0753</w:t>
            </w:r>
          </w:p>
        </w:tc>
        <w:tc>
          <w:tcPr>
            <w:tcW w:w="517" w:type="dxa"/>
          </w:tcPr>
          <w:p w14:paraId="0C20D424" w14:textId="77777777" w:rsidR="00497D96" w:rsidRDefault="00497D96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772A7D" w14:textId="77777777" w:rsidR="00497D96" w:rsidRDefault="00497D96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10A5ED35" w14:textId="77777777" w:rsidR="00497D96" w:rsidRDefault="00497D96" w:rsidP="00284803">
            <w:r>
              <w:rPr>
                <w:sz w:val="16"/>
                <w:szCs w:val="16"/>
              </w:rPr>
              <w:t>(NR_redcap-Perf) CR on UE CSI requirements</w:t>
            </w:r>
          </w:p>
        </w:tc>
        <w:tc>
          <w:tcPr>
            <w:tcW w:w="517" w:type="dxa"/>
          </w:tcPr>
          <w:p w14:paraId="4889BE07" w14:textId="77777777" w:rsidR="00497D96" w:rsidRDefault="00497D96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4C0016" w14:textId="77777777" w:rsidR="00497D96" w:rsidRDefault="00497D96" w:rsidP="00284803">
            <w:r>
              <w:rPr>
                <w:sz w:val="16"/>
                <w:szCs w:val="16"/>
              </w:rPr>
              <w:t>17.15.0</w:t>
            </w:r>
          </w:p>
        </w:tc>
        <w:tc>
          <w:tcPr>
            <w:tcW w:w="758" w:type="dxa"/>
          </w:tcPr>
          <w:p w14:paraId="69AC3B42" w14:textId="77777777" w:rsidR="00497D96" w:rsidRDefault="00497D96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F6A4911" w14:textId="77777777" w:rsidR="00497D96" w:rsidRDefault="00497D96" w:rsidP="00284803">
            <w:r>
              <w:rPr>
                <w:sz w:val="16"/>
                <w:szCs w:val="16"/>
              </w:rPr>
              <w:t>R4-2501546</w:t>
            </w:r>
          </w:p>
        </w:tc>
        <w:tc>
          <w:tcPr>
            <w:tcW w:w="1597" w:type="dxa"/>
          </w:tcPr>
          <w:p w14:paraId="7B81CED7" w14:textId="77777777" w:rsidR="00497D96" w:rsidRDefault="00497D96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DE8FAC1" w14:textId="77777777" w:rsidR="00497D96" w:rsidRDefault="00497D96" w:rsidP="00284803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2DE88047" w14:textId="77777777" w:rsidR="00497D96" w:rsidRDefault="00497D96" w:rsidP="00284803">
            <w:r>
              <w:rPr>
                <w:sz w:val="16"/>
                <w:szCs w:val="16"/>
              </w:rPr>
              <w:t>6.3.1.2.1, 6.3.2.2.7</w:t>
            </w:r>
          </w:p>
        </w:tc>
        <w:tc>
          <w:tcPr>
            <w:tcW w:w="998" w:type="dxa"/>
          </w:tcPr>
          <w:p w14:paraId="4B8DE62E" w14:textId="77777777" w:rsidR="00497D96" w:rsidRDefault="00497D96" w:rsidP="00284803">
            <w:r>
              <w:rPr>
                <w:sz w:val="16"/>
                <w:szCs w:val="16"/>
              </w:rPr>
              <w:t xml:space="preserve">TS/TR ... CR ... ; TS 38.521-4; TS/TR ... CR ... </w:t>
            </w:r>
          </w:p>
        </w:tc>
      </w:tr>
      <w:tr w:rsidR="00497D96" w14:paraId="607EB815" w14:textId="77777777" w:rsidTr="00284803">
        <w:tc>
          <w:tcPr>
            <w:tcW w:w="879" w:type="dxa"/>
          </w:tcPr>
          <w:p w14:paraId="0E57D34C" w14:textId="77777777" w:rsidR="00497D96" w:rsidRDefault="00497D96" w:rsidP="00284803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5A51B04C" w14:textId="77777777" w:rsidR="00497D96" w:rsidRDefault="00497D96" w:rsidP="00284803">
            <w:r>
              <w:rPr>
                <w:sz w:val="16"/>
                <w:szCs w:val="16"/>
              </w:rPr>
              <w:t>0754</w:t>
            </w:r>
          </w:p>
        </w:tc>
        <w:tc>
          <w:tcPr>
            <w:tcW w:w="517" w:type="dxa"/>
          </w:tcPr>
          <w:p w14:paraId="0AE53B77" w14:textId="77777777" w:rsidR="00497D96" w:rsidRDefault="00497D96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26EE45" w14:textId="77777777" w:rsidR="00497D96" w:rsidRDefault="00497D96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B8F7CB8" w14:textId="77777777" w:rsidR="00497D96" w:rsidRDefault="00497D96" w:rsidP="00284803">
            <w:r>
              <w:rPr>
                <w:sz w:val="16"/>
                <w:szCs w:val="16"/>
              </w:rPr>
              <w:t>(NR_redcap-Perf) CR on UE CSI requirements</w:t>
            </w:r>
          </w:p>
        </w:tc>
        <w:tc>
          <w:tcPr>
            <w:tcW w:w="517" w:type="dxa"/>
          </w:tcPr>
          <w:p w14:paraId="5AB08CC3" w14:textId="77777777" w:rsidR="00497D96" w:rsidRDefault="00497D96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2150096" w14:textId="77777777" w:rsidR="00497D96" w:rsidRDefault="00497D96" w:rsidP="00284803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AC45BF9" w14:textId="77777777" w:rsidR="00497D96" w:rsidRDefault="00497D96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A09455D" w14:textId="77777777" w:rsidR="00497D96" w:rsidRDefault="00497D96" w:rsidP="00284803">
            <w:r>
              <w:rPr>
                <w:sz w:val="16"/>
                <w:szCs w:val="16"/>
              </w:rPr>
              <w:t>R4-2501547</w:t>
            </w:r>
          </w:p>
        </w:tc>
        <w:tc>
          <w:tcPr>
            <w:tcW w:w="1597" w:type="dxa"/>
          </w:tcPr>
          <w:p w14:paraId="70B6B575" w14:textId="77777777" w:rsidR="00497D96" w:rsidRDefault="00497D96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C5C3DF2" w14:textId="77777777" w:rsidR="00497D96" w:rsidRDefault="00497D96" w:rsidP="00284803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69C12AE1" w14:textId="77777777" w:rsidR="00497D96" w:rsidRDefault="00497D96" w:rsidP="00284803">
            <w:r>
              <w:rPr>
                <w:sz w:val="16"/>
                <w:szCs w:val="16"/>
              </w:rPr>
              <w:t>6.3.1.2.1, 6.3.2.2.7</w:t>
            </w:r>
          </w:p>
        </w:tc>
        <w:tc>
          <w:tcPr>
            <w:tcW w:w="998" w:type="dxa"/>
          </w:tcPr>
          <w:p w14:paraId="3296DBE5" w14:textId="77777777" w:rsidR="00497D96" w:rsidRDefault="00497D96" w:rsidP="00284803">
            <w:r>
              <w:rPr>
                <w:sz w:val="16"/>
                <w:szCs w:val="16"/>
              </w:rPr>
              <w:t xml:space="preserve">TS/TR ... CR ... ; TS 38.521-4; TS/TR ... CR ... </w:t>
            </w:r>
          </w:p>
        </w:tc>
      </w:tr>
      <w:tr w:rsidR="00497D96" w14:paraId="5FC0F9B0" w14:textId="77777777" w:rsidTr="00284803">
        <w:tc>
          <w:tcPr>
            <w:tcW w:w="879" w:type="dxa"/>
          </w:tcPr>
          <w:p w14:paraId="7868D9F0" w14:textId="77777777" w:rsidR="00497D96" w:rsidRDefault="00497D96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97DC3FF" w14:textId="77777777" w:rsidR="00497D96" w:rsidRDefault="00497D96" w:rsidP="00284803">
            <w:r>
              <w:rPr>
                <w:sz w:val="16"/>
                <w:szCs w:val="16"/>
              </w:rPr>
              <w:t>5331</w:t>
            </w:r>
          </w:p>
        </w:tc>
        <w:tc>
          <w:tcPr>
            <w:tcW w:w="517" w:type="dxa"/>
          </w:tcPr>
          <w:p w14:paraId="18D4F890" w14:textId="77777777" w:rsidR="00497D96" w:rsidRDefault="00497D96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D506782" w14:textId="77777777" w:rsidR="00497D96" w:rsidRDefault="00497D96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09FACBC" w14:textId="77777777" w:rsidR="00497D96" w:rsidRDefault="00497D96" w:rsidP="00284803">
            <w:r>
              <w:rPr>
                <w:sz w:val="16"/>
                <w:szCs w:val="16"/>
              </w:rPr>
              <w:t>(NR_redcap-Core) Correction to TA validation requirements for RedCap R17</w:t>
            </w:r>
          </w:p>
        </w:tc>
        <w:tc>
          <w:tcPr>
            <w:tcW w:w="517" w:type="dxa"/>
          </w:tcPr>
          <w:p w14:paraId="18B27F37" w14:textId="77777777" w:rsidR="00497D96" w:rsidRDefault="00497D96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C72F6F" w14:textId="77777777" w:rsidR="00497D96" w:rsidRDefault="00497D96" w:rsidP="00284803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7E736F9D" w14:textId="77777777" w:rsidR="00497D96" w:rsidRDefault="00497D96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D8DE661" w14:textId="77777777" w:rsidR="00497D96" w:rsidRDefault="00497D96" w:rsidP="00284803">
            <w:r>
              <w:rPr>
                <w:sz w:val="16"/>
                <w:szCs w:val="16"/>
              </w:rPr>
              <w:t>R4-2501237</w:t>
            </w:r>
          </w:p>
        </w:tc>
        <w:tc>
          <w:tcPr>
            <w:tcW w:w="1597" w:type="dxa"/>
          </w:tcPr>
          <w:p w14:paraId="37CBD2F5" w14:textId="77777777" w:rsidR="00497D96" w:rsidRDefault="00497D96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168D1EE" w14:textId="77777777" w:rsidR="00497D96" w:rsidRDefault="00497D96" w:rsidP="00284803">
            <w:r>
              <w:rPr>
                <w:sz w:val="16"/>
                <w:szCs w:val="16"/>
              </w:rPr>
              <w:t>NR_redcap-Core</w:t>
            </w:r>
          </w:p>
        </w:tc>
        <w:tc>
          <w:tcPr>
            <w:tcW w:w="2323" w:type="dxa"/>
          </w:tcPr>
          <w:p w14:paraId="4D4A5188" w14:textId="77777777" w:rsidR="00497D96" w:rsidRDefault="00497D96" w:rsidP="00284803">
            <w:r>
              <w:rPr>
                <w:sz w:val="16"/>
                <w:szCs w:val="16"/>
              </w:rPr>
              <w:t>5.2B.3</w:t>
            </w:r>
          </w:p>
        </w:tc>
        <w:tc>
          <w:tcPr>
            <w:tcW w:w="998" w:type="dxa"/>
          </w:tcPr>
          <w:p w14:paraId="37269F7B" w14:textId="77777777" w:rsidR="00497D96" w:rsidRDefault="00497D96" w:rsidP="00284803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497D96" w14:paraId="2057A6F2" w14:textId="77777777" w:rsidTr="00284803">
        <w:tc>
          <w:tcPr>
            <w:tcW w:w="879" w:type="dxa"/>
          </w:tcPr>
          <w:p w14:paraId="0937C422" w14:textId="77777777" w:rsidR="00497D96" w:rsidRDefault="00497D96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B6C151C" w14:textId="77777777" w:rsidR="00497D96" w:rsidRDefault="00497D96" w:rsidP="00284803">
            <w:r>
              <w:rPr>
                <w:sz w:val="16"/>
                <w:szCs w:val="16"/>
              </w:rPr>
              <w:t>5384</w:t>
            </w:r>
          </w:p>
        </w:tc>
        <w:tc>
          <w:tcPr>
            <w:tcW w:w="517" w:type="dxa"/>
          </w:tcPr>
          <w:p w14:paraId="3C7294F6" w14:textId="77777777" w:rsidR="00497D96" w:rsidRDefault="00497D96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C96747" w14:textId="77777777" w:rsidR="00497D96" w:rsidRDefault="00497D96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38BD453" w14:textId="77777777" w:rsidR="00497D96" w:rsidRDefault="00497D96" w:rsidP="00284803">
            <w:r>
              <w:rPr>
                <w:sz w:val="16"/>
                <w:szCs w:val="16"/>
              </w:rPr>
              <w:t>(NR_redcap-Perf) CR to TS 38.133: Corrections to RedCap RRM test cases (Rel 17)</w:t>
            </w:r>
          </w:p>
        </w:tc>
        <w:tc>
          <w:tcPr>
            <w:tcW w:w="517" w:type="dxa"/>
          </w:tcPr>
          <w:p w14:paraId="365D6392" w14:textId="77777777" w:rsidR="00497D96" w:rsidRDefault="00497D96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7C1B5B3" w14:textId="77777777" w:rsidR="00497D96" w:rsidRDefault="00497D96" w:rsidP="00284803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1D646FD1" w14:textId="77777777" w:rsidR="00497D96" w:rsidRDefault="00497D96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1226BF6" w14:textId="77777777" w:rsidR="00497D96" w:rsidRDefault="00497D96" w:rsidP="00284803">
            <w:r>
              <w:rPr>
                <w:sz w:val="16"/>
                <w:szCs w:val="16"/>
              </w:rPr>
              <w:t>R4-2501724</w:t>
            </w:r>
          </w:p>
        </w:tc>
        <w:tc>
          <w:tcPr>
            <w:tcW w:w="1597" w:type="dxa"/>
          </w:tcPr>
          <w:p w14:paraId="10947757" w14:textId="77777777" w:rsidR="00497D96" w:rsidRDefault="00497D96" w:rsidP="0028480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2AB2F636" w14:textId="77777777" w:rsidR="00497D96" w:rsidRDefault="00497D96" w:rsidP="00284803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2E9C3289" w14:textId="77777777" w:rsidR="00497D96" w:rsidRDefault="00497D96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4B7F19" w14:textId="77777777" w:rsidR="00497D96" w:rsidRDefault="00497D96" w:rsidP="00284803">
            <w:pPr>
              <w:rPr>
                <w:sz w:val="16"/>
                <w:szCs w:val="16"/>
              </w:rPr>
            </w:pPr>
          </w:p>
        </w:tc>
      </w:tr>
      <w:tr w:rsidR="00497D96" w14:paraId="2985691F" w14:textId="77777777" w:rsidTr="00284803">
        <w:tc>
          <w:tcPr>
            <w:tcW w:w="879" w:type="dxa"/>
          </w:tcPr>
          <w:p w14:paraId="5DAC429E" w14:textId="77777777" w:rsidR="00497D96" w:rsidRDefault="00497D96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48483C9" w14:textId="77777777" w:rsidR="00497D96" w:rsidRDefault="00497D96" w:rsidP="00284803">
            <w:r>
              <w:rPr>
                <w:sz w:val="16"/>
                <w:szCs w:val="16"/>
              </w:rPr>
              <w:t>5385</w:t>
            </w:r>
          </w:p>
        </w:tc>
        <w:tc>
          <w:tcPr>
            <w:tcW w:w="517" w:type="dxa"/>
          </w:tcPr>
          <w:p w14:paraId="5AC08E6F" w14:textId="77777777" w:rsidR="00497D96" w:rsidRDefault="00497D96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251F0D" w14:textId="77777777" w:rsidR="00497D96" w:rsidRDefault="00497D96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32510B0" w14:textId="77777777" w:rsidR="00497D96" w:rsidRDefault="00497D96" w:rsidP="00284803">
            <w:r>
              <w:rPr>
                <w:sz w:val="16"/>
                <w:szCs w:val="16"/>
              </w:rPr>
              <w:t>(NR_redcap-Perf) CR to TS 38.133: Corrections to RedCap RRM test cases (Rel 18)</w:t>
            </w:r>
          </w:p>
        </w:tc>
        <w:tc>
          <w:tcPr>
            <w:tcW w:w="517" w:type="dxa"/>
          </w:tcPr>
          <w:p w14:paraId="2FFDF70C" w14:textId="77777777" w:rsidR="00497D96" w:rsidRDefault="00497D96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CFB494C" w14:textId="77777777" w:rsidR="00497D96" w:rsidRDefault="00497D96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0F37BC75" w14:textId="77777777" w:rsidR="00497D96" w:rsidRDefault="00497D96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84591CB" w14:textId="77777777" w:rsidR="00497D96" w:rsidRDefault="00497D96" w:rsidP="00284803">
            <w:r>
              <w:rPr>
                <w:sz w:val="16"/>
                <w:szCs w:val="16"/>
              </w:rPr>
              <w:t>R4-2501725</w:t>
            </w:r>
          </w:p>
        </w:tc>
        <w:tc>
          <w:tcPr>
            <w:tcW w:w="1597" w:type="dxa"/>
          </w:tcPr>
          <w:p w14:paraId="4FF708EA" w14:textId="77777777" w:rsidR="00497D96" w:rsidRDefault="00497D96" w:rsidP="00284803"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 w14:paraId="531DCFA0" w14:textId="77777777" w:rsidR="00497D96" w:rsidRDefault="00497D96" w:rsidP="00284803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39B30611" w14:textId="77777777" w:rsidR="00497D96" w:rsidRDefault="00497D96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FC84F5" w14:textId="77777777" w:rsidR="00497D96" w:rsidRDefault="00497D96" w:rsidP="00284803">
            <w:pPr>
              <w:rPr>
                <w:sz w:val="16"/>
                <w:szCs w:val="16"/>
              </w:rPr>
            </w:pPr>
          </w:p>
        </w:tc>
      </w:tr>
      <w:tr w:rsidR="00497D96" w14:paraId="5EDC9928" w14:textId="77777777" w:rsidTr="00284803">
        <w:tc>
          <w:tcPr>
            <w:tcW w:w="879" w:type="dxa"/>
          </w:tcPr>
          <w:p w14:paraId="7E1E93FD" w14:textId="77777777" w:rsidR="00497D96" w:rsidRDefault="00497D96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62046EB" w14:textId="77777777" w:rsidR="00497D96" w:rsidRDefault="00497D96" w:rsidP="00284803">
            <w:r>
              <w:rPr>
                <w:sz w:val="16"/>
                <w:szCs w:val="16"/>
              </w:rPr>
              <w:t>5402</w:t>
            </w:r>
          </w:p>
        </w:tc>
        <w:tc>
          <w:tcPr>
            <w:tcW w:w="517" w:type="dxa"/>
          </w:tcPr>
          <w:p w14:paraId="4F4DA8DF" w14:textId="77777777" w:rsidR="00497D96" w:rsidRDefault="00497D96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544475" w14:textId="77777777" w:rsidR="00497D96" w:rsidRDefault="00497D96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8D3275A" w14:textId="77777777" w:rsidR="00497D96" w:rsidRDefault="00497D96" w:rsidP="00284803">
            <w:r>
              <w:rPr>
                <w:sz w:val="16"/>
                <w:szCs w:val="16"/>
              </w:rPr>
              <w:t>(NR_redcap-Perf) Corrections in A.16.7.1.3 and A.16.7.1.4 on derived parameters</w:t>
            </w:r>
          </w:p>
        </w:tc>
        <w:tc>
          <w:tcPr>
            <w:tcW w:w="517" w:type="dxa"/>
          </w:tcPr>
          <w:p w14:paraId="6799826E" w14:textId="77777777" w:rsidR="00497D96" w:rsidRDefault="00497D96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2DB4E5" w14:textId="77777777" w:rsidR="00497D96" w:rsidRDefault="00497D96" w:rsidP="00284803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7F815D20" w14:textId="77777777" w:rsidR="00497D96" w:rsidRDefault="00497D96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0DE8DB6" w14:textId="77777777" w:rsidR="00497D96" w:rsidRDefault="00497D96" w:rsidP="00284803">
            <w:r>
              <w:rPr>
                <w:sz w:val="16"/>
                <w:szCs w:val="16"/>
              </w:rPr>
              <w:t>R4-2501913</w:t>
            </w:r>
          </w:p>
        </w:tc>
        <w:tc>
          <w:tcPr>
            <w:tcW w:w="1597" w:type="dxa"/>
          </w:tcPr>
          <w:p w14:paraId="14EF46FA" w14:textId="77777777" w:rsidR="00497D96" w:rsidRDefault="00497D96" w:rsidP="00284803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3A829FB7" w14:textId="77777777" w:rsidR="00497D96" w:rsidRDefault="00497D96" w:rsidP="00284803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4036007A" w14:textId="77777777" w:rsidR="00497D96" w:rsidRDefault="00497D96" w:rsidP="00284803">
            <w:r>
              <w:rPr>
                <w:sz w:val="16"/>
                <w:szCs w:val="16"/>
              </w:rPr>
              <w:t>A.16.7.1.3, A.16.7.1.4</w:t>
            </w:r>
          </w:p>
        </w:tc>
        <w:tc>
          <w:tcPr>
            <w:tcW w:w="998" w:type="dxa"/>
          </w:tcPr>
          <w:p w14:paraId="72BD2FB8" w14:textId="77777777" w:rsidR="00497D96" w:rsidRDefault="00497D96" w:rsidP="0028480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497D96" w14:paraId="508019BD" w14:textId="77777777" w:rsidTr="00284803">
        <w:tc>
          <w:tcPr>
            <w:tcW w:w="879" w:type="dxa"/>
          </w:tcPr>
          <w:p w14:paraId="4FEC8259" w14:textId="77777777" w:rsidR="00497D96" w:rsidRDefault="00497D96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F5182F9" w14:textId="77777777" w:rsidR="00497D96" w:rsidRDefault="00497D96" w:rsidP="00284803">
            <w:r>
              <w:rPr>
                <w:sz w:val="16"/>
                <w:szCs w:val="16"/>
              </w:rPr>
              <w:t>5403</w:t>
            </w:r>
          </w:p>
        </w:tc>
        <w:tc>
          <w:tcPr>
            <w:tcW w:w="517" w:type="dxa"/>
          </w:tcPr>
          <w:p w14:paraId="351A60DA" w14:textId="77777777" w:rsidR="00497D96" w:rsidRDefault="00497D96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0024F3B" w14:textId="77777777" w:rsidR="00497D96" w:rsidRDefault="00497D96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A66194" w14:textId="77777777" w:rsidR="00497D96" w:rsidRDefault="00497D96" w:rsidP="00284803">
            <w:r>
              <w:rPr>
                <w:sz w:val="16"/>
                <w:szCs w:val="16"/>
              </w:rPr>
              <w:t>(NR_redcap-Perf) Corrections in A.16.7.1.3 and A.16.7.1.4 on derived parameters (Rel 18)</w:t>
            </w:r>
          </w:p>
        </w:tc>
        <w:tc>
          <w:tcPr>
            <w:tcW w:w="517" w:type="dxa"/>
          </w:tcPr>
          <w:p w14:paraId="20FA27C2" w14:textId="77777777" w:rsidR="00497D96" w:rsidRDefault="00497D96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37D411C6" w14:textId="77777777" w:rsidR="00497D96" w:rsidRDefault="00497D96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5DBA99AB" w14:textId="77777777" w:rsidR="00497D96" w:rsidRDefault="00497D96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AA60C90" w14:textId="77777777" w:rsidR="00497D96" w:rsidRDefault="00497D96" w:rsidP="00284803">
            <w:r>
              <w:rPr>
                <w:sz w:val="16"/>
                <w:szCs w:val="16"/>
              </w:rPr>
              <w:t>R4-2501916</w:t>
            </w:r>
          </w:p>
        </w:tc>
        <w:tc>
          <w:tcPr>
            <w:tcW w:w="1597" w:type="dxa"/>
          </w:tcPr>
          <w:p w14:paraId="2F3CC92E" w14:textId="77777777" w:rsidR="00497D96" w:rsidRDefault="00497D96" w:rsidP="00284803">
            <w:r>
              <w:rPr>
                <w:sz w:val="16"/>
                <w:szCs w:val="16"/>
              </w:rPr>
              <w:t>Keysight Technologies</w:t>
            </w:r>
          </w:p>
        </w:tc>
        <w:tc>
          <w:tcPr>
            <w:tcW w:w="1122" w:type="dxa"/>
          </w:tcPr>
          <w:p w14:paraId="49FEAD85" w14:textId="77777777" w:rsidR="00497D96" w:rsidRDefault="00497D96" w:rsidP="00284803">
            <w:r>
              <w:rPr>
                <w:sz w:val="16"/>
                <w:szCs w:val="16"/>
              </w:rPr>
              <w:t>NR_redcap-Perf</w:t>
            </w:r>
          </w:p>
        </w:tc>
        <w:tc>
          <w:tcPr>
            <w:tcW w:w="2323" w:type="dxa"/>
          </w:tcPr>
          <w:p w14:paraId="4A53AFEA" w14:textId="77777777" w:rsidR="00497D96" w:rsidRDefault="00497D96" w:rsidP="00284803">
            <w:r>
              <w:rPr>
                <w:sz w:val="16"/>
                <w:szCs w:val="16"/>
              </w:rPr>
              <w:t>A.16.7.1.3, A.16.7.1.4</w:t>
            </w:r>
          </w:p>
        </w:tc>
        <w:tc>
          <w:tcPr>
            <w:tcW w:w="998" w:type="dxa"/>
          </w:tcPr>
          <w:p w14:paraId="079093BB" w14:textId="77777777" w:rsidR="00497D96" w:rsidRDefault="00497D96" w:rsidP="00284803">
            <w:r>
              <w:rPr>
                <w:sz w:val="16"/>
                <w:szCs w:val="16"/>
              </w:rPr>
              <w:t xml:space="preserve">TS/TR ... CR ... ; TS/TR ... CR ...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</w:tbl>
    <w:p w14:paraId="19B07DFA" w14:textId="77777777" w:rsidR="00480259" w:rsidRDefault="00480259" w:rsidP="00480259"/>
    <w:p w14:paraId="36E1E0F9" w14:textId="0C4D4C70" w:rsidR="00480259" w:rsidRDefault="00E1407A" w:rsidP="00512C52">
      <w:pPr>
        <w:pStyle w:val="Heading2"/>
        <w:rPr>
          <w:rFonts w:cs="Arial"/>
          <w:noProof/>
        </w:rPr>
      </w:pPr>
      <w:r w:rsidRPr="00E1407A">
        <w:rPr>
          <w:noProof/>
        </w:rPr>
        <w:t>RP-25059</w:t>
      </w:r>
      <w:r>
        <w:rPr>
          <w:noProof/>
        </w:rPr>
        <w:t>7</w:t>
      </w:r>
    </w:p>
    <w:p w14:paraId="12808368" w14:textId="7B9BF4E5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7494A" w:rsidRPr="0017494A">
        <w:rPr>
          <w:rFonts w:ascii="Arial" w:hAnsi="Arial" w:cs="Arial"/>
          <w:b/>
          <w:bCs/>
        </w:rPr>
        <w:t>RAN4 CRs to Maintenance for Closed WIs/SIs for REL-18 and earlier - Batch 20</w:t>
      </w:r>
    </w:p>
    <w:p w14:paraId="673DE32D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35608165" w14:textId="77777777" w:rsidR="00286B9B" w:rsidRDefault="00286B9B" w:rsidP="00286B9B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D0097" w:rsidRPr="004E535C" w14:paraId="503CBB9D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462EEF5" w14:textId="77777777" w:rsidR="00AD0097" w:rsidRPr="00BF1EB6" w:rsidRDefault="00AD009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2761229" w14:textId="77777777" w:rsidR="00AD0097" w:rsidRPr="00BF1EB6" w:rsidRDefault="00AD009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6A36AC3" w14:textId="77777777" w:rsidR="00AD0097" w:rsidRPr="00BF1EB6" w:rsidRDefault="00AD009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64399B3" w14:textId="77777777" w:rsidR="00AD0097" w:rsidRPr="00BF1EB6" w:rsidRDefault="00AD009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A6C4037" w14:textId="77777777" w:rsidR="00AD0097" w:rsidRPr="00BF1EB6" w:rsidRDefault="00AD009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5E8762B" w14:textId="77777777" w:rsidR="00AD0097" w:rsidRPr="00BF1EB6" w:rsidRDefault="00AD009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20A1095" w14:textId="77777777" w:rsidR="00AD0097" w:rsidRPr="00BF1EB6" w:rsidRDefault="00AD009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72B107A" w14:textId="77777777" w:rsidR="00AD0097" w:rsidRPr="00BF1EB6" w:rsidRDefault="00AD009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A23E4D3" w14:textId="77777777" w:rsidR="00AD0097" w:rsidRPr="00BF1EB6" w:rsidRDefault="00AD009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E0E3797" w14:textId="77777777" w:rsidR="00AD0097" w:rsidRPr="00BF1EB6" w:rsidRDefault="00AD009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2775388" w14:textId="77777777" w:rsidR="00AD0097" w:rsidRPr="00BF1EB6" w:rsidRDefault="00AD009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6CC3A4F" w14:textId="77777777" w:rsidR="00AD0097" w:rsidRPr="00BF1EB6" w:rsidRDefault="00AD009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3E5C17D" w14:textId="77777777" w:rsidR="00AD0097" w:rsidRPr="00BF1EB6" w:rsidRDefault="00AD009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D0097" w14:paraId="56803997" w14:textId="77777777" w:rsidTr="00284803">
        <w:tc>
          <w:tcPr>
            <w:tcW w:w="879" w:type="dxa"/>
          </w:tcPr>
          <w:p w14:paraId="44F662C2" w14:textId="77777777" w:rsidR="00AD0097" w:rsidRDefault="00AD0097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B377575" w14:textId="77777777" w:rsidR="00AD0097" w:rsidRDefault="00AD0097" w:rsidP="00284803">
            <w:r>
              <w:rPr>
                <w:sz w:val="16"/>
                <w:szCs w:val="16"/>
              </w:rPr>
              <w:t>2692</w:t>
            </w:r>
          </w:p>
        </w:tc>
        <w:tc>
          <w:tcPr>
            <w:tcW w:w="517" w:type="dxa"/>
          </w:tcPr>
          <w:p w14:paraId="59A1E032" w14:textId="77777777" w:rsidR="00AD0097" w:rsidRDefault="00AD0097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222BE13" w14:textId="77777777" w:rsidR="00AD0097" w:rsidRDefault="00AD0097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79E2A58E" w14:textId="77777777" w:rsidR="00AD0097" w:rsidRDefault="00AD0097" w:rsidP="00284803">
            <w:r>
              <w:rPr>
                <w:sz w:val="16"/>
                <w:szCs w:val="16"/>
              </w:rPr>
              <w:t>(NR_SL_enh-Core) CR on A-MPR for NS_33 (R17)</w:t>
            </w:r>
          </w:p>
        </w:tc>
        <w:tc>
          <w:tcPr>
            <w:tcW w:w="517" w:type="dxa"/>
          </w:tcPr>
          <w:p w14:paraId="06F643CE" w14:textId="77777777" w:rsidR="00AD0097" w:rsidRDefault="00AD0097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093FC32" w14:textId="77777777" w:rsidR="00AD0097" w:rsidRDefault="00AD0097" w:rsidP="00284803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383ED325" w14:textId="77777777" w:rsidR="00AD0097" w:rsidRDefault="00AD0097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D370922" w14:textId="77777777" w:rsidR="00AD0097" w:rsidRDefault="00AD0097" w:rsidP="00284803">
            <w:r>
              <w:rPr>
                <w:sz w:val="16"/>
                <w:szCs w:val="16"/>
              </w:rPr>
              <w:t>R4-2501689</w:t>
            </w:r>
          </w:p>
        </w:tc>
        <w:tc>
          <w:tcPr>
            <w:tcW w:w="1597" w:type="dxa"/>
          </w:tcPr>
          <w:p w14:paraId="23663D43" w14:textId="77777777" w:rsidR="00AD0097" w:rsidRDefault="00AD0097" w:rsidP="00284803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 w14:paraId="2448FA00" w14:textId="77777777" w:rsidR="00AD0097" w:rsidRDefault="00AD0097" w:rsidP="00284803">
            <w:r>
              <w:rPr>
                <w:sz w:val="16"/>
                <w:szCs w:val="16"/>
              </w:rPr>
              <w:t>NR_SL_enh-Core</w:t>
            </w:r>
          </w:p>
        </w:tc>
        <w:tc>
          <w:tcPr>
            <w:tcW w:w="2323" w:type="dxa"/>
          </w:tcPr>
          <w:p w14:paraId="1EAB907E" w14:textId="77777777" w:rsidR="00AD0097" w:rsidRDefault="00AD0097" w:rsidP="00284803">
            <w:r>
              <w:rPr>
                <w:sz w:val="16"/>
                <w:szCs w:val="16"/>
              </w:rPr>
              <w:t>6.2E.3.2, 6.5E.2.3, 6.5E.3.3, 6.5E.3.4</w:t>
            </w:r>
          </w:p>
        </w:tc>
        <w:tc>
          <w:tcPr>
            <w:tcW w:w="998" w:type="dxa"/>
          </w:tcPr>
          <w:p w14:paraId="36D2F7FB" w14:textId="77777777" w:rsidR="00AD0097" w:rsidRDefault="00AD0097" w:rsidP="00284803"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 w:rsidR="00AD0097" w14:paraId="16400447" w14:textId="77777777" w:rsidTr="00284803">
        <w:tc>
          <w:tcPr>
            <w:tcW w:w="879" w:type="dxa"/>
          </w:tcPr>
          <w:p w14:paraId="102E34CB" w14:textId="77777777" w:rsidR="00AD0097" w:rsidRDefault="00AD0097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7AC088A" w14:textId="77777777" w:rsidR="00AD0097" w:rsidRDefault="00AD0097" w:rsidP="00284803">
            <w:r>
              <w:rPr>
                <w:sz w:val="16"/>
                <w:szCs w:val="16"/>
              </w:rPr>
              <w:t>2693</w:t>
            </w:r>
          </w:p>
        </w:tc>
        <w:tc>
          <w:tcPr>
            <w:tcW w:w="517" w:type="dxa"/>
          </w:tcPr>
          <w:p w14:paraId="7DD08A31" w14:textId="77777777" w:rsidR="00AD0097" w:rsidRDefault="00AD0097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5287DD" w14:textId="77777777" w:rsidR="00AD0097" w:rsidRDefault="00AD0097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33121C" w14:textId="77777777" w:rsidR="00AD0097" w:rsidRDefault="00AD0097" w:rsidP="00284803">
            <w:r>
              <w:rPr>
                <w:sz w:val="16"/>
                <w:szCs w:val="16"/>
              </w:rPr>
              <w:t>(NR_SL_enh-Core) CR on A-MPR for NS_33 (R18)</w:t>
            </w:r>
          </w:p>
        </w:tc>
        <w:tc>
          <w:tcPr>
            <w:tcW w:w="517" w:type="dxa"/>
          </w:tcPr>
          <w:p w14:paraId="1B4A9A6F" w14:textId="77777777" w:rsidR="00AD0097" w:rsidRDefault="00AD0097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8135B22" w14:textId="77777777" w:rsidR="00AD0097" w:rsidRDefault="00AD0097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399BF3C7" w14:textId="77777777" w:rsidR="00AD0097" w:rsidRDefault="00AD0097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EE3FDA0" w14:textId="77777777" w:rsidR="00AD0097" w:rsidRDefault="00AD0097" w:rsidP="00284803">
            <w:r>
              <w:rPr>
                <w:sz w:val="16"/>
                <w:szCs w:val="16"/>
              </w:rPr>
              <w:t>R4-2501690</w:t>
            </w:r>
          </w:p>
        </w:tc>
        <w:tc>
          <w:tcPr>
            <w:tcW w:w="1597" w:type="dxa"/>
          </w:tcPr>
          <w:p w14:paraId="7B859EEA" w14:textId="77777777" w:rsidR="00AD0097" w:rsidRDefault="00AD0097" w:rsidP="00284803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 w14:paraId="502E7543" w14:textId="77777777" w:rsidR="00AD0097" w:rsidRDefault="00AD0097" w:rsidP="00284803">
            <w:r>
              <w:rPr>
                <w:sz w:val="16"/>
                <w:szCs w:val="16"/>
              </w:rPr>
              <w:t>NR_SL_enh-Core</w:t>
            </w:r>
          </w:p>
        </w:tc>
        <w:tc>
          <w:tcPr>
            <w:tcW w:w="2323" w:type="dxa"/>
          </w:tcPr>
          <w:p w14:paraId="215567BB" w14:textId="77777777" w:rsidR="00AD0097" w:rsidRDefault="00AD0097" w:rsidP="00284803">
            <w:r>
              <w:rPr>
                <w:sz w:val="16"/>
                <w:szCs w:val="16"/>
              </w:rPr>
              <w:t>6.2E.3.2, 6.5E.2.3, 6.5E.3.3, 6.5E.3.4</w:t>
            </w:r>
          </w:p>
        </w:tc>
        <w:tc>
          <w:tcPr>
            <w:tcW w:w="998" w:type="dxa"/>
          </w:tcPr>
          <w:p w14:paraId="647922FC" w14:textId="77777777" w:rsidR="00AD0097" w:rsidRDefault="00AD0097" w:rsidP="00284803"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 w:rsidR="00AD0097" w14:paraId="08CA20EE" w14:textId="77777777" w:rsidTr="00284803">
        <w:tc>
          <w:tcPr>
            <w:tcW w:w="879" w:type="dxa"/>
          </w:tcPr>
          <w:p w14:paraId="30F0CC65" w14:textId="77777777" w:rsidR="00AD0097" w:rsidRDefault="00AD0097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0DE05CD" w14:textId="77777777" w:rsidR="00AD0097" w:rsidRDefault="00AD0097" w:rsidP="00284803">
            <w:r>
              <w:rPr>
                <w:sz w:val="16"/>
                <w:szCs w:val="16"/>
              </w:rPr>
              <w:t>2694</w:t>
            </w:r>
          </w:p>
        </w:tc>
        <w:tc>
          <w:tcPr>
            <w:tcW w:w="517" w:type="dxa"/>
          </w:tcPr>
          <w:p w14:paraId="00914B6A" w14:textId="77777777" w:rsidR="00AD0097" w:rsidRDefault="00AD0097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06CEFD" w14:textId="77777777" w:rsidR="00AD0097" w:rsidRDefault="00AD0097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D3FA391" w14:textId="77777777" w:rsidR="00AD0097" w:rsidRDefault="00AD0097" w:rsidP="00284803">
            <w:r>
              <w:rPr>
                <w:sz w:val="16"/>
                <w:szCs w:val="16"/>
              </w:rPr>
              <w:t>(NR_SL_enh-Core) CR on A-MPR for NS_33 (R19)</w:t>
            </w:r>
          </w:p>
        </w:tc>
        <w:tc>
          <w:tcPr>
            <w:tcW w:w="517" w:type="dxa"/>
          </w:tcPr>
          <w:p w14:paraId="6D72C6F1" w14:textId="77777777" w:rsidR="00AD0097" w:rsidRDefault="00AD0097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7470083" w14:textId="77777777" w:rsidR="00AD0097" w:rsidRDefault="00AD0097" w:rsidP="0028480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29EB9043" w14:textId="77777777" w:rsidR="00AD0097" w:rsidRDefault="00AD0097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D0A18AE" w14:textId="77777777" w:rsidR="00AD0097" w:rsidRDefault="00AD0097" w:rsidP="00284803">
            <w:r>
              <w:rPr>
                <w:sz w:val="16"/>
                <w:szCs w:val="16"/>
              </w:rPr>
              <w:t>R4-2501693</w:t>
            </w:r>
          </w:p>
        </w:tc>
        <w:tc>
          <w:tcPr>
            <w:tcW w:w="1597" w:type="dxa"/>
          </w:tcPr>
          <w:p w14:paraId="1761A9D9" w14:textId="77777777" w:rsidR="00AD0097" w:rsidRDefault="00AD0097" w:rsidP="00284803">
            <w:r>
              <w:rPr>
                <w:sz w:val="16"/>
                <w:szCs w:val="16"/>
              </w:rPr>
              <w:t>LG Electronics</w:t>
            </w:r>
          </w:p>
        </w:tc>
        <w:tc>
          <w:tcPr>
            <w:tcW w:w="1122" w:type="dxa"/>
          </w:tcPr>
          <w:p w14:paraId="18BDAD1F" w14:textId="77777777" w:rsidR="00AD0097" w:rsidRDefault="00AD0097" w:rsidP="00284803">
            <w:r>
              <w:rPr>
                <w:sz w:val="16"/>
                <w:szCs w:val="16"/>
              </w:rPr>
              <w:t>NR_SL_enh-Core</w:t>
            </w:r>
          </w:p>
        </w:tc>
        <w:tc>
          <w:tcPr>
            <w:tcW w:w="2323" w:type="dxa"/>
          </w:tcPr>
          <w:p w14:paraId="3FA73615" w14:textId="77777777" w:rsidR="00AD0097" w:rsidRDefault="00AD0097" w:rsidP="00284803">
            <w:r>
              <w:rPr>
                <w:sz w:val="16"/>
                <w:szCs w:val="16"/>
              </w:rPr>
              <w:t>6.2E.3.2, 6.5E.2.3, 6.5E.3.3, 6.5E.3.4</w:t>
            </w:r>
          </w:p>
        </w:tc>
        <w:tc>
          <w:tcPr>
            <w:tcW w:w="998" w:type="dxa"/>
          </w:tcPr>
          <w:p w14:paraId="0CD2A9D6" w14:textId="77777777" w:rsidR="00AD0097" w:rsidRDefault="00AD0097" w:rsidP="00284803"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 w:rsidR="00AD0097" w14:paraId="63FCA599" w14:textId="77777777" w:rsidTr="00284803">
        <w:tc>
          <w:tcPr>
            <w:tcW w:w="879" w:type="dxa"/>
          </w:tcPr>
          <w:p w14:paraId="4D5E080D" w14:textId="77777777" w:rsidR="00AD0097" w:rsidRDefault="00AD0097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B67C067" w14:textId="77777777" w:rsidR="00AD0097" w:rsidRDefault="00AD0097" w:rsidP="00284803">
            <w:r>
              <w:rPr>
                <w:sz w:val="16"/>
                <w:szCs w:val="16"/>
              </w:rPr>
              <w:t>5253</w:t>
            </w:r>
          </w:p>
        </w:tc>
        <w:tc>
          <w:tcPr>
            <w:tcW w:w="517" w:type="dxa"/>
          </w:tcPr>
          <w:p w14:paraId="464CF58D" w14:textId="77777777" w:rsidR="00AD0097" w:rsidRDefault="00AD0097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74FCAA" w14:textId="77777777" w:rsidR="00AD0097" w:rsidRDefault="00AD0097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500DC273" w14:textId="77777777" w:rsidR="00AD0097" w:rsidRDefault="00AD0097" w:rsidP="00284803">
            <w:r>
              <w:rPr>
                <w:sz w:val="16"/>
                <w:szCs w:val="16"/>
              </w:rPr>
              <w:t>(NR_RRM_enh2) Correction on NR PSCell Addition Delay requirements</w:t>
            </w:r>
          </w:p>
        </w:tc>
        <w:tc>
          <w:tcPr>
            <w:tcW w:w="517" w:type="dxa"/>
          </w:tcPr>
          <w:p w14:paraId="3AE99490" w14:textId="77777777" w:rsidR="00AD0097" w:rsidRDefault="00AD0097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F52989" w14:textId="77777777" w:rsidR="00AD0097" w:rsidRDefault="00AD0097" w:rsidP="00284803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314742B7" w14:textId="77777777" w:rsidR="00AD0097" w:rsidRDefault="00AD0097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5D72712" w14:textId="77777777" w:rsidR="00AD0097" w:rsidRDefault="00AD0097" w:rsidP="00284803">
            <w:r>
              <w:rPr>
                <w:sz w:val="16"/>
                <w:szCs w:val="16"/>
              </w:rPr>
              <w:t>R4-2502638</w:t>
            </w:r>
          </w:p>
        </w:tc>
        <w:tc>
          <w:tcPr>
            <w:tcW w:w="1597" w:type="dxa"/>
          </w:tcPr>
          <w:p w14:paraId="7A02A70A" w14:textId="77777777" w:rsidR="00AD0097" w:rsidRDefault="00AD0097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2CF321A" w14:textId="77777777" w:rsidR="00AD0097" w:rsidRDefault="00AD0097" w:rsidP="00284803">
            <w:r>
              <w:rPr>
                <w:sz w:val="16"/>
                <w:szCs w:val="16"/>
              </w:rPr>
              <w:t>NR_RRM_enh2</w:t>
            </w:r>
          </w:p>
        </w:tc>
        <w:tc>
          <w:tcPr>
            <w:tcW w:w="2323" w:type="dxa"/>
          </w:tcPr>
          <w:p w14:paraId="71C1F8DE" w14:textId="77777777" w:rsidR="00AD0097" w:rsidRDefault="00AD0097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754C4B" w14:textId="77777777" w:rsidR="00AD0097" w:rsidRDefault="00AD0097" w:rsidP="00284803">
            <w:pPr>
              <w:rPr>
                <w:sz w:val="16"/>
                <w:szCs w:val="16"/>
              </w:rPr>
            </w:pPr>
          </w:p>
        </w:tc>
      </w:tr>
      <w:tr w:rsidR="00AD0097" w14:paraId="1BD3247D" w14:textId="77777777" w:rsidTr="00284803">
        <w:tc>
          <w:tcPr>
            <w:tcW w:w="879" w:type="dxa"/>
          </w:tcPr>
          <w:p w14:paraId="6E69BBF1" w14:textId="77777777" w:rsidR="00AD0097" w:rsidRDefault="00AD0097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95BF2D3" w14:textId="77777777" w:rsidR="00AD0097" w:rsidRDefault="00AD0097" w:rsidP="00284803">
            <w:r>
              <w:rPr>
                <w:sz w:val="16"/>
                <w:szCs w:val="16"/>
              </w:rPr>
              <w:t>5254</w:t>
            </w:r>
          </w:p>
        </w:tc>
        <w:tc>
          <w:tcPr>
            <w:tcW w:w="517" w:type="dxa"/>
          </w:tcPr>
          <w:p w14:paraId="077F869C" w14:textId="77777777" w:rsidR="00AD0097" w:rsidRDefault="00AD0097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5BCF1C" w14:textId="77777777" w:rsidR="00AD0097" w:rsidRDefault="00AD0097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725471A" w14:textId="77777777" w:rsidR="00AD0097" w:rsidRDefault="00AD0097" w:rsidP="00284803">
            <w:r>
              <w:rPr>
                <w:sz w:val="16"/>
                <w:szCs w:val="16"/>
              </w:rPr>
              <w:t>(NR_RRM_enh2) Correction on NR PSCell Addition Delay requirements</w:t>
            </w:r>
          </w:p>
        </w:tc>
        <w:tc>
          <w:tcPr>
            <w:tcW w:w="517" w:type="dxa"/>
          </w:tcPr>
          <w:p w14:paraId="4C2599CB" w14:textId="77777777" w:rsidR="00AD0097" w:rsidRDefault="00AD0097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989E96B" w14:textId="77777777" w:rsidR="00AD0097" w:rsidRDefault="00AD0097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1ACCA48F" w14:textId="77777777" w:rsidR="00AD0097" w:rsidRDefault="00AD0097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7D1D100" w14:textId="77777777" w:rsidR="00AD0097" w:rsidRDefault="00AD0097" w:rsidP="00284803">
            <w:r>
              <w:rPr>
                <w:sz w:val="16"/>
                <w:szCs w:val="16"/>
              </w:rPr>
              <w:t>R4-2500710</w:t>
            </w:r>
          </w:p>
        </w:tc>
        <w:tc>
          <w:tcPr>
            <w:tcW w:w="1597" w:type="dxa"/>
          </w:tcPr>
          <w:p w14:paraId="074BB8AE" w14:textId="77777777" w:rsidR="00AD0097" w:rsidRDefault="00AD0097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7EF8B037" w14:textId="77777777" w:rsidR="00AD0097" w:rsidRDefault="00AD0097" w:rsidP="00284803">
            <w:r>
              <w:rPr>
                <w:sz w:val="16"/>
                <w:szCs w:val="16"/>
              </w:rPr>
              <w:t>NR_RRM_enh2</w:t>
            </w:r>
          </w:p>
        </w:tc>
        <w:tc>
          <w:tcPr>
            <w:tcW w:w="2323" w:type="dxa"/>
          </w:tcPr>
          <w:p w14:paraId="258D3959" w14:textId="77777777" w:rsidR="00AD0097" w:rsidRDefault="00AD0097" w:rsidP="00284803">
            <w:r>
              <w:rPr>
                <w:sz w:val="16"/>
                <w:szCs w:val="16"/>
              </w:rPr>
              <w:t>6.1.5.5.3</w:t>
            </w:r>
          </w:p>
        </w:tc>
        <w:tc>
          <w:tcPr>
            <w:tcW w:w="998" w:type="dxa"/>
          </w:tcPr>
          <w:p w14:paraId="35DDDF7A" w14:textId="77777777" w:rsidR="00AD0097" w:rsidRDefault="00AD0097" w:rsidP="0028480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D0097" w14:paraId="678E72B5" w14:textId="77777777" w:rsidTr="00284803">
        <w:tc>
          <w:tcPr>
            <w:tcW w:w="879" w:type="dxa"/>
          </w:tcPr>
          <w:p w14:paraId="0E2B88BC" w14:textId="77777777" w:rsidR="00AD0097" w:rsidRDefault="00AD0097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729460D" w14:textId="77777777" w:rsidR="00AD0097" w:rsidRDefault="00AD0097" w:rsidP="00284803">
            <w:r>
              <w:rPr>
                <w:sz w:val="16"/>
                <w:szCs w:val="16"/>
              </w:rPr>
              <w:t>5260</w:t>
            </w:r>
          </w:p>
        </w:tc>
        <w:tc>
          <w:tcPr>
            <w:tcW w:w="517" w:type="dxa"/>
          </w:tcPr>
          <w:p w14:paraId="45712B93" w14:textId="77777777" w:rsidR="00AD0097" w:rsidRDefault="00AD0097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A191DA" w14:textId="77777777" w:rsidR="00AD0097" w:rsidRDefault="00AD0097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4E651DCE" w14:textId="77777777" w:rsidR="00AD0097" w:rsidRDefault="00AD0097" w:rsidP="00284803">
            <w:r>
              <w:rPr>
                <w:sz w:val="16"/>
                <w:szCs w:val="16"/>
              </w:rPr>
              <w:t xml:space="preserve">(NR_SL_enh-Core) CR on correction of wrong indentation for Selection / </w:t>
            </w:r>
            <w:r>
              <w:rPr>
                <w:sz w:val="16"/>
                <w:szCs w:val="16"/>
              </w:rPr>
              <w:lastRenderedPageBreak/>
              <w:t>Reselection of V2X Synchronization Reference Source</w:t>
            </w:r>
          </w:p>
        </w:tc>
        <w:tc>
          <w:tcPr>
            <w:tcW w:w="517" w:type="dxa"/>
          </w:tcPr>
          <w:p w14:paraId="183537DD" w14:textId="77777777" w:rsidR="00AD0097" w:rsidRDefault="00AD0097" w:rsidP="00284803">
            <w:r>
              <w:rPr>
                <w:sz w:val="16"/>
                <w:szCs w:val="16"/>
              </w:rPr>
              <w:lastRenderedPageBreak/>
              <w:t>F</w:t>
            </w:r>
          </w:p>
        </w:tc>
        <w:tc>
          <w:tcPr>
            <w:tcW w:w="637" w:type="dxa"/>
          </w:tcPr>
          <w:p w14:paraId="4CACCC76" w14:textId="77777777" w:rsidR="00AD0097" w:rsidRDefault="00AD0097" w:rsidP="00284803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1C2CA708" w14:textId="77777777" w:rsidR="00AD0097" w:rsidRDefault="00AD0097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810A16A" w14:textId="77777777" w:rsidR="00AD0097" w:rsidRDefault="00AD0097" w:rsidP="00284803">
            <w:r>
              <w:rPr>
                <w:sz w:val="16"/>
                <w:szCs w:val="16"/>
              </w:rPr>
              <w:t>R4-2500834</w:t>
            </w:r>
          </w:p>
        </w:tc>
        <w:tc>
          <w:tcPr>
            <w:tcW w:w="1597" w:type="dxa"/>
          </w:tcPr>
          <w:p w14:paraId="310D5299" w14:textId="77777777" w:rsidR="00AD0097" w:rsidRDefault="00AD0097" w:rsidP="00284803">
            <w:r>
              <w:rPr>
                <w:sz w:val="16"/>
                <w:szCs w:val="16"/>
              </w:rPr>
              <w:t>LG Electronics Inc.</w:t>
            </w:r>
          </w:p>
        </w:tc>
        <w:tc>
          <w:tcPr>
            <w:tcW w:w="1122" w:type="dxa"/>
          </w:tcPr>
          <w:p w14:paraId="6726916B" w14:textId="77777777" w:rsidR="00AD0097" w:rsidRDefault="00AD0097" w:rsidP="00284803">
            <w:r>
              <w:rPr>
                <w:sz w:val="16"/>
                <w:szCs w:val="16"/>
              </w:rPr>
              <w:t>NR_SL_enh-Core</w:t>
            </w:r>
          </w:p>
        </w:tc>
        <w:tc>
          <w:tcPr>
            <w:tcW w:w="2323" w:type="dxa"/>
          </w:tcPr>
          <w:p w14:paraId="4DA5ADE8" w14:textId="77777777" w:rsidR="00AD0097" w:rsidRDefault="00AD0097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80D76AB" w14:textId="77777777" w:rsidR="00AD0097" w:rsidRDefault="00AD0097" w:rsidP="00284803">
            <w:pPr>
              <w:rPr>
                <w:sz w:val="16"/>
                <w:szCs w:val="16"/>
              </w:rPr>
            </w:pPr>
          </w:p>
        </w:tc>
      </w:tr>
      <w:tr w:rsidR="00AD0097" w14:paraId="1D55531C" w14:textId="77777777" w:rsidTr="00284803">
        <w:tc>
          <w:tcPr>
            <w:tcW w:w="879" w:type="dxa"/>
          </w:tcPr>
          <w:p w14:paraId="5ED37BDE" w14:textId="77777777" w:rsidR="00AD0097" w:rsidRDefault="00AD0097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243E5FC" w14:textId="77777777" w:rsidR="00AD0097" w:rsidRDefault="00AD0097" w:rsidP="00284803">
            <w:r>
              <w:rPr>
                <w:sz w:val="16"/>
                <w:szCs w:val="16"/>
              </w:rPr>
              <w:t>5261</w:t>
            </w:r>
          </w:p>
        </w:tc>
        <w:tc>
          <w:tcPr>
            <w:tcW w:w="517" w:type="dxa"/>
          </w:tcPr>
          <w:p w14:paraId="31DAFBCB" w14:textId="77777777" w:rsidR="00AD0097" w:rsidRDefault="00AD0097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8FA6F57" w14:textId="77777777" w:rsidR="00AD0097" w:rsidRDefault="00AD0097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A8E3937" w14:textId="77777777" w:rsidR="00AD0097" w:rsidRDefault="00AD0097" w:rsidP="00284803">
            <w:r>
              <w:rPr>
                <w:sz w:val="16"/>
                <w:szCs w:val="16"/>
              </w:rPr>
              <w:t>(NR_SL_enh-Core) CR on correction of wrong indentation for Selection / Reselection of V2X Synchronization Reference Source</w:t>
            </w:r>
          </w:p>
        </w:tc>
        <w:tc>
          <w:tcPr>
            <w:tcW w:w="517" w:type="dxa"/>
          </w:tcPr>
          <w:p w14:paraId="3D35E04D" w14:textId="77777777" w:rsidR="00AD0097" w:rsidRDefault="00AD0097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6EAC469" w14:textId="77777777" w:rsidR="00AD0097" w:rsidRDefault="00AD0097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077DD334" w14:textId="77777777" w:rsidR="00AD0097" w:rsidRDefault="00AD0097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11C2A51" w14:textId="77777777" w:rsidR="00AD0097" w:rsidRDefault="00AD0097" w:rsidP="00284803">
            <w:r>
              <w:rPr>
                <w:sz w:val="16"/>
                <w:szCs w:val="16"/>
              </w:rPr>
              <w:t>R4-2500835</w:t>
            </w:r>
          </w:p>
        </w:tc>
        <w:tc>
          <w:tcPr>
            <w:tcW w:w="1597" w:type="dxa"/>
          </w:tcPr>
          <w:p w14:paraId="30901049" w14:textId="77777777" w:rsidR="00AD0097" w:rsidRDefault="00AD0097" w:rsidP="00284803">
            <w:r>
              <w:rPr>
                <w:sz w:val="16"/>
                <w:szCs w:val="16"/>
              </w:rPr>
              <w:t>LG Electronics Inc.</w:t>
            </w:r>
          </w:p>
        </w:tc>
        <w:tc>
          <w:tcPr>
            <w:tcW w:w="1122" w:type="dxa"/>
          </w:tcPr>
          <w:p w14:paraId="21CD9677" w14:textId="77777777" w:rsidR="00AD0097" w:rsidRDefault="00AD0097" w:rsidP="00284803">
            <w:r>
              <w:rPr>
                <w:sz w:val="16"/>
                <w:szCs w:val="16"/>
              </w:rPr>
              <w:t>NR_SL_enh-Core</w:t>
            </w:r>
          </w:p>
        </w:tc>
        <w:tc>
          <w:tcPr>
            <w:tcW w:w="2323" w:type="dxa"/>
          </w:tcPr>
          <w:p w14:paraId="67121F51" w14:textId="77777777" w:rsidR="00AD0097" w:rsidRDefault="00AD0097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4864F1" w14:textId="77777777" w:rsidR="00AD0097" w:rsidRDefault="00AD0097" w:rsidP="00284803">
            <w:pPr>
              <w:rPr>
                <w:sz w:val="16"/>
                <w:szCs w:val="16"/>
              </w:rPr>
            </w:pPr>
          </w:p>
        </w:tc>
      </w:tr>
      <w:tr w:rsidR="00AD0097" w14:paraId="7B4BB6F2" w14:textId="77777777" w:rsidTr="00284803">
        <w:tc>
          <w:tcPr>
            <w:tcW w:w="879" w:type="dxa"/>
          </w:tcPr>
          <w:p w14:paraId="6D621FAD" w14:textId="77777777" w:rsidR="00AD0097" w:rsidRDefault="00AD0097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8662D20" w14:textId="77777777" w:rsidR="00AD0097" w:rsidRDefault="00AD0097" w:rsidP="00284803">
            <w:r>
              <w:rPr>
                <w:sz w:val="16"/>
                <w:szCs w:val="16"/>
              </w:rPr>
              <w:t>5286</w:t>
            </w:r>
          </w:p>
        </w:tc>
        <w:tc>
          <w:tcPr>
            <w:tcW w:w="517" w:type="dxa"/>
          </w:tcPr>
          <w:p w14:paraId="32DE1970" w14:textId="77777777" w:rsidR="00AD0097" w:rsidRDefault="00AD0097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D82BE59" w14:textId="77777777" w:rsidR="00AD0097" w:rsidRDefault="00AD0097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6BCD1BF2" w14:textId="77777777" w:rsidR="00AD0097" w:rsidRDefault="00AD0097" w:rsidP="00284803">
            <w:r>
              <w:rPr>
                <w:sz w:val="16"/>
                <w:szCs w:val="16"/>
              </w:rPr>
              <w:t>(NR_RRM_enh2-Core) CR on R17 handover with PSCell change</w:t>
            </w:r>
          </w:p>
        </w:tc>
        <w:tc>
          <w:tcPr>
            <w:tcW w:w="517" w:type="dxa"/>
          </w:tcPr>
          <w:p w14:paraId="36B5F4EC" w14:textId="77777777" w:rsidR="00AD0097" w:rsidRDefault="00AD0097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81CBAF" w14:textId="77777777" w:rsidR="00AD0097" w:rsidRDefault="00AD0097" w:rsidP="00284803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7770037D" w14:textId="77777777" w:rsidR="00AD0097" w:rsidRDefault="00AD0097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F42C9A0" w14:textId="77777777" w:rsidR="00AD0097" w:rsidRDefault="00AD0097" w:rsidP="00284803">
            <w:r>
              <w:rPr>
                <w:sz w:val="16"/>
                <w:szCs w:val="16"/>
              </w:rPr>
              <w:t>R4-2502639</w:t>
            </w:r>
          </w:p>
        </w:tc>
        <w:tc>
          <w:tcPr>
            <w:tcW w:w="1597" w:type="dxa"/>
          </w:tcPr>
          <w:p w14:paraId="603DB24D" w14:textId="77777777" w:rsidR="00AD0097" w:rsidRDefault="00AD0097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39EE1023" w14:textId="77777777" w:rsidR="00AD0097" w:rsidRDefault="00AD0097" w:rsidP="00284803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7CEDD239" w14:textId="77777777" w:rsidR="00AD0097" w:rsidRDefault="00AD0097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AA6C7CC" w14:textId="77777777" w:rsidR="00AD0097" w:rsidRDefault="00AD0097" w:rsidP="00284803">
            <w:pPr>
              <w:rPr>
                <w:sz w:val="16"/>
                <w:szCs w:val="16"/>
              </w:rPr>
            </w:pPr>
          </w:p>
        </w:tc>
      </w:tr>
      <w:tr w:rsidR="00AD0097" w14:paraId="37EEA3D3" w14:textId="77777777" w:rsidTr="00284803">
        <w:tc>
          <w:tcPr>
            <w:tcW w:w="879" w:type="dxa"/>
          </w:tcPr>
          <w:p w14:paraId="22B659F4" w14:textId="77777777" w:rsidR="00AD0097" w:rsidRDefault="00AD0097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8A598D1" w14:textId="77777777" w:rsidR="00AD0097" w:rsidRDefault="00AD0097" w:rsidP="00284803">
            <w:r>
              <w:rPr>
                <w:sz w:val="16"/>
                <w:szCs w:val="16"/>
              </w:rPr>
              <w:t>5287</w:t>
            </w:r>
          </w:p>
        </w:tc>
        <w:tc>
          <w:tcPr>
            <w:tcW w:w="517" w:type="dxa"/>
          </w:tcPr>
          <w:p w14:paraId="13E46617" w14:textId="77777777" w:rsidR="00AD0097" w:rsidRDefault="00AD0097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2D43DE" w14:textId="77777777" w:rsidR="00AD0097" w:rsidRDefault="00AD0097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F916860" w14:textId="77777777" w:rsidR="00AD0097" w:rsidRDefault="00AD0097" w:rsidP="00284803">
            <w:r>
              <w:rPr>
                <w:sz w:val="16"/>
                <w:szCs w:val="16"/>
              </w:rPr>
              <w:t>(NR_RRM_enh2-Core) CR on R17 handover with PSCell change</w:t>
            </w:r>
          </w:p>
        </w:tc>
        <w:tc>
          <w:tcPr>
            <w:tcW w:w="517" w:type="dxa"/>
          </w:tcPr>
          <w:p w14:paraId="785E04B6" w14:textId="77777777" w:rsidR="00AD0097" w:rsidRDefault="00AD0097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9E7B227" w14:textId="77777777" w:rsidR="00AD0097" w:rsidRDefault="00AD0097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58AA5BB5" w14:textId="77777777" w:rsidR="00AD0097" w:rsidRDefault="00AD0097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A8D0AEB" w14:textId="77777777" w:rsidR="00AD0097" w:rsidRDefault="00AD0097" w:rsidP="00284803">
            <w:r>
              <w:rPr>
                <w:sz w:val="16"/>
                <w:szCs w:val="16"/>
              </w:rPr>
              <w:t>R4-2500933</w:t>
            </w:r>
          </w:p>
        </w:tc>
        <w:tc>
          <w:tcPr>
            <w:tcW w:w="1597" w:type="dxa"/>
          </w:tcPr>
          <w:p w14:paraId="2FE89CE2" w14:textId="77777777" w:rsidR="00AD0097" w:rsidRDefault="00AD0097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09D756D5" w14:textId="77777777" w:rsidR="00AD0097" w:rsidRDefault="00AD0097" w:rsidP="00284803">
            <w:r>
              <w:rPr>
                <w:sz w:val="16"/>
                <w:szCs w:val="16"/>
              </w:rPr>
              <w:t>NR_RRM_enh2-Core</w:t>
            </w:r>
          </w:p>
        </w:tc>
        <w:tc>
          <w:tcPr>
            <w:tcW w:w="2323" w:type="dxa"/>
          </w:tcPr>
          <w:p w14:paraId="252ADCDB" w14:textId="77777777" w:rsidR="00AD0097" w:rsidRDefault="00AD0097" w:rsidP="00284803">
            <w:r>
              <w:rPr>
                <w:sz w:val="16"/>
                <w:szCs w:val="16"/>
              </w:rPr>
              <w:t>6.1.5.2.1, 6.1.5.4.2</w:t>
            </w:r>
          </w:p>
        </w:tc>
        <w:tc>
          <w:tcPr>
            <w:tcW w:w="998" w:type="dxa"/>
          </w:tcPr>
          <w:p w14:paraId="78678F3A" w14:textId="77777777" w:rsidR="00AD0097" w:rsidRDefault="00AD0097" w:rsidP="0028480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AD0097" w14:paraId="037D5514" w14:textId="77777777" w:rsidTr="00284803">
        <w:tc>
          <w:tcPr>
            <w:tcW w:w="879" w:type="dxa"/>
          </w:tcPr>
          <w:p w14:paraId="590FA3F4" w14:textId="77777777" w:rsidR="00AD0097" w:rsidRDefault="00AD0097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8119A5C" w14:textId="77777777" w:rsidR="00AD0097" w:rsidRDefault="00AD0097" w:rsidP="00284803">
            <w:r>
              <w:rPr>
                <w:sz w:val="16"/>
                <w:szCs w:val="16"/>
              </w:rPr>
              <w:t>5338</w:t>
            </w:r>
          </w:p>
        </w:tc>
        <w:tc>
          <w:tcPr>
            <w:tcW w:w="517" w:type="dxa"/>
          </w:tcPr>
          <w:p w14:paraId="665BA9A4" w14:textId="77777777" w:rsidR="00AD0097" w:rsidRDefault="00AD0097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587D9D5" w14:textId="77777777" w:rsidR="00AD0097" w:rsidRDefault="00AD0097" w:rsidP="00284803"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 w14:paraId="27BCB7BE" w14:textId="77777777" w:rsidR="00AD0097" w:rsidRDefault="00AD0097" w:rsidP="00284803">
            <w:r>
              <w:rPr>
                <w:sz w:val="16"/>
                <w:szCs w:val="16"/>
              </w:rPr>
              <w:t>(NR_SmallData_INACTIVE-Core) CR on CG-SDT requirements</w:t>
            </w:r>
          </w:p>
        </w:tc>
        <w:tc>
          <w:tcPr>
            <w:tcW w:w="517" w:type="dxa"/>
          </w:tcPr>
          <w:p w14:paraId="0DE1B511" w14:textId="77777777" w:rsidR="00AD0097" w:rsidRDefault="00AD0097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EBF3C4" w14:textId="77777777" w:rsidR="00AD0097" w:rsidRDefault="00AD0097" w:rsidP="00284803">
            <w:r>
              <w:rPr>
                <w:sz w:val="16"/>
                <w:szCs w:val="16"/>
              </w:rPr>
              <w:t>17.16.0</w:t>
            </w:r>
          </w:p>
        </w:tc>
        <w:tc>
          <w:tcPr>
            <w:tcW w:w="758" w:type="dxa"/>
          </w:tcPr>
          <w:p w14:paraId="44F36E95" w14:textId="77777777" w:rsidR="00AD0097" w:rsidRDefault="00AD0097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9E635CD" w14:textId="77777777" w:rsidR="00AD0097" w:rsidRDefault="00AD0097" w:rsidP="00284803">
            <w:r>
              <w:rPr>
                <w:sz w:val="16"/>
                <w:szCs w:val="16"/>
              </w:rPr>
              <w:t>R4-2501244</w:t>
            </w:r>
          </w:p>
        </w:tc>
        <w:tc>
          <w:tcPr>
            <w:tcW w:w="1597" w:type="dxa"/>
          </w:tcPr>
          <w:p w14:paraId="1FAAD3FD" w14:textId="77777777" w:rsidR="00AD0097" w:rsidRDefault="00AD0097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7935491" w14:textId="77777777" w:rsidR="00AD0097" w:rsidRDefault="00AD0097" w:rsidP="00284803">
            <w:r>
              <w:rPr>
                <w:sz w:val="16"/>
                <w:szCs w:val="16"/>
              </w:rPr>
              <w:t>NR_SmallData_INACTIVE-Core</w:t>
            </w:r>
          </w:p>
        </w:tc>
        <w:tc>
          <w:tcPr>
            <w:tcW w:w="2323" w:type="dxa"/>
          </w:tcPr>
          <w:p w14:paraId="6A203FB3" w14:textId="77777777" w:rsidR="00AD0097" w:rsidRDefault="00AD0097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238AE22" w14:textId="77777777" w:rsidR="00AD0097" w:rsidRDefault="00AD0097" w:rsidP="00284803">
            <w:pPr>
              <w:rPr>
                <w:sz w:val="16"/>
                <w:szCs w:val="16"/>
              </w:rPr>
            </w:pPr>
          </w:p>
        </w:tc>
      </w:tr>
      <w:tr w:rsidR="00AD0097" w14:paraId="66604F18" w14:textId="77777777" w:rsidTr="00284803">
        <w:tc>
          <w:tcPr>
            <w:tcW w:w="879" w:type="dxa"/>
          </w:tcPr>
          <w:p w14:paraId="7A358427" w14:textId="77777777" w:rsidR="00AD0097" w:rsidRDefault="00AD0097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21BCC98" w14:textId="77777777" w:rsidR="00AD0097" w:rsidRDefault="00AD0097" w:rsidP="00284803">
            <w:r>
              <w:rPr>
                <w:sz w:val="16"/>
                <w:szCs w:val="16"/>
              </w:rPr>
              <w:t>5339</w:t>
            </w:r>
          </w:p>
        </w:tc>
        <w:tc>
          <w:tcPr>
            <w:tcW w:w="517" w:type="dxa"/>
          </w:tcPr>
          <w:p w14:paraId="2F84C9F2" w14:textId="77777777" w:rsidR="00AD0097" w:rsidRDefault="00AD0097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4423F4" w14:textId="77777777" w:rsidR="00AD0097" w:rsidRDefault="00AD0097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52415B8" w14:textId="77777777" w:rsidR="00AD0097" w:rsidRDefault="00AD0097" w:rsidP="00284803">
            <w:r>
              <w:rPr>
                <w:sz w:val="16"/>
                <w:szCs w:val="16"/>
              </w:rPr>
              <w:t>(NR_SmallData_INACTIVE-Core) CR on CG-SDT requirements R18</w:t>
            </w:r>
          </w:p>
        </w:tc>
        <w:tc>
          <w:tcPr>
            <w:tcW w:w="517" w:type="dxa"/>
          </w:tcPr>
          <w:p w14:paraId="2461F1A9" w14:textId="77777777" w:rsidR="00AD0097" w:rsidRDefault="00AD0097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80B49D" w14:textId="77777777" w:rsidR="00AD0097" w:rsidRDefault="00AD0097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509DCB2B" w14:textId="77777777" w:rsidR="00AD0097" w:rsidRDefault="00AD0097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0880C2F" w14:textId="77777777" w:rsidR="00AD0097" w:rsidRDefault="00AD0097" w:rsidP="00284803">
            <w:r>
              <w:rPr>
                <w:sz w:val="16"/>
                <w:szCs w:val="16"/>
              </w:rPr>
              <w:t>R4-2502645</w:t>
            </w:r>
          </w:p>
        </w:tc>
        <w:tc>
          <w:tcPr>
            <w:tcW w:w="1597" w:type="dxa"/>
          </w:tcPr>
          <w:p w14:paraId="0E483F91" w14:textId="77777777" w:rsidR="00AD0097" w:rsidRDefault="00AD0097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4BB6503" w14:textId="77777777" w:rsidR="00AD0097" w:rsidRDefault="00AD0097" w:rsidP="00284803">
            <w:r>
              <w:rPr>
                <w:sz w:val="16"/>
                <w:szCs w:val="16"/>
              </w:rPr>
              <w:t>NR_SmallData_INACTIVE-Core</w:t>
            </w:r>
          </w:p>
        </w:tc>
        <w:tc>
          <w:tcPr>
            <w:tcW w:w="2323" w:type="dxa"/>
          </w:tcPr>
          <w:p w14:paraId="241ED492" w14:textId="77777777" w:rsidR="00AD0097" w:rsidRDefault="00AD0097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DCDAC85" w14:textId="77777777" w:rsidR="00AD0097" w:rsidRDefault="00AD0097" w:rsidP="00284803">
            <w:pPr>
              <w:rPr>
                <w:sz w:val="16"/>
                <w:szCs w:val="16"/>
              </w:rPr>
            </w:pPr>
          </w:p>
        </w:tc>
      </w:tr>
    </w:tbl>
    <w:p w14:paraId="7BF27C6D" w14:textId="77777777" w:rsidR="00480259" w:rsidRDefault="00480259" w:rsidP="00480259"/>
    <w:p w14:paraId="0FE79907" w14:textId="70EAC4FA" w:rsidR="00480259" w:rsidRDefault="005061AA" w:rsidP="00512C52">
      <w:pPr>
        <w:pStyle w:val="Heading2"/>
        <w:rPr>
          <w:rFonts w:cs="Arial"/>
          <w:noProof/>
        </w:rPr>
      </w:pPr>
      <w:r w:rsidRPr="005061AA">
        <w:rPr>
          <w:noProof/>
        </w:rPr>
        <w:t>RP-25059</w:t>
      </w:r>
      <w:r>
        <w:rPr>
          <w:noProof/>
        </w:rPr>
        <w:t>8</w:t>
      </w:r>
    </w:p>
    <w:p w14:paraId="42E6576B" w14:textId="2DAACF33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7494A" w:rsidRPr="0017494A">
        <w:rPr>
          <w:rFonts w:ascii="Arial" w:hAnsi="Arial" w:cs="Arial"/>
          <w:b/>
          <w:bCs/>
        </w:rPr>
        <w:t>RAN4 CRs to Maintenance for Closed WIs/SIs for REL-18 and earlier - Batch 21</w:t>
      </w:r>
    </w:p>
    <w:p w14:paraId="19B46E5A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05E88859" w14:textId="77777777" w:rsidR="00286B9B" w:rsidRDefault="00286B9B" w:rsidP="00286B9B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21C0A" w:rsidRPr="004E535C" w14:paraId="3C9BA0DA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B58FAA3" w14:textId="77777777" w:rsidR="00121C0A" w:rsidRPr="00BF1EB6" w:rsidRDefault="00121C0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F940247" w14:textId="77777777" w:rsidR="00121C0A" w:rsidRPr="00BF1EB6" w:rsidRDefault="00121C0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C282713" w14:textId="77777777" w:rsidR="00121C0A" w:rsidRPr="00BF1EB6" w:rsidRDefault="00121C0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B6FD01A" w14:textId="77777777" w:rsidR="00121C0A" w:rsidRPr="00BF1EB6" w:rsidRDefault="00121C0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B8F6B3C" w14:textId="77777777" w:rsidR="00121C0A" w:rsidRPr="00BF1EB6" w:rsidRDefault="00121C0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811A4F5" w14:textId="77777777" w:rsidR="00121C0A" w:rsidRPr="00BF1EB6" w:rsidRDefault="00121C0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7F1FB69" w14:textId="77777777" w:rsidR="00121C0A" w:rsidRPr="00BF1EB6" w:rsidRDefault="00121C0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946ABA9" w14:textId="77777777" w:rsidR="00121C0A" w:rsidRPr="00BF1EB6" w:rsidRDefault="00121C0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73434EE" w14:textId="77777777" w:rsidR="00121C0A" w:rsidRPr="00BF1EB6" w:rsidRDefault="00121C0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8DF73B1" w14:textId="77777777" w:rsidR="00121C0A" w:rsidRPr="00BF1EB6" w:rsidRDefault="00121C0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F661010" w14:textId="77777777" w:rsidR="00121C0A" w:rsidRPr="00BF1EB6" w:rsidRDefault="00121C0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9830996" w14:textId="77777777" w:rsidR="00121C0A" w:rsidRPr="00BF1EB6" w:rsidRDefault="00121C0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31375D1" w14:textId="77777777" w:rsidR="00121C0A" w:rsidRPr="00BF1EB6" w:rsidRDefault="00121C0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21C0A" w14:paraId="6CDDDA79" w14:textId="77777777" w:rsidTr="00284803">
        <w:tc>
          <w:tcPr>
            <w:tcW w:w="879" w:type="dxa"/>
          </w:tcPr>
          <w:p w14:paraId="3976A170" w14:textId="77777777" w:rsidR="00121C0A" w:rsidRDefault="00121C0A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71C2227" w14:textId="77777777" w:rsidR="00121C0A" w:rsidRDefault="00121C0A" w:rsidP="00284803">
            <w:r>
              <w:rPr>
                <w:sz w:val="16"/>
                <w:szCs w:val="16"/>
              </w:rPr>
              <w:t>2685</w:t>
            </w:r>
          </w:p>
        </w:tc>
        <w:tc>
          <w:tcPr>
            <w:tcW w:w="517" w:type="dxa"/>
          </w:tcPr>
          <w:p w14:paraId="2D56EB31" w14:textId="77777777" w:rsidR="00121C0A" w:rsidRDefault="00121C0A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A89730A" w14:textId="77777777" w:rsidR="00121C0A" w:rsidRDefault="00121C0A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60F4856" w14:textId="77777777" w:rsidR="00121C0A" w:rsidRDefault="00121C0A" w:rsidP="00284803">
            <w:r>
              <w:rPr>
                <w:sz w:val="16"/>
                <w:szCs w:val="16"/>
              </w:rPr>
              <w:t>(HPUE_FR1_TDD_NR_CADC_SUL_R18-Core) Corrections on single uplink carrier for inter-band CA configurations</w:t>
            </w:r>
          </w:p>
        </w:tc>
        <w:tc>
          <w:tcPr>
            <w:tcW w:w="517" w:type="dxa"/>
          </w:tcPr>
          <w:p w14:paraId="1356CEE8" w14:textId="77777777" w:rsidR="00121C0A" w:rsidRDefault="00121C0A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4C4E96" w14:textId="77777777" w:rsidR="00121C0A" w:rsidRDefault="00121C0A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7E6F7BB9" w14:textId="77777777" w:rsidR="00121C0A" w:rsidRDefault="00121C0A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5EA60FF" w14:textId="77777777" w:rsidR="00121C0A" w:rsidRDefault="00121C0A" w:rsidP="00284803">
            <w:r>
              <w:rPr>
                <w:sz w:val="16"/>
                <w:szCs w:val="16"/>
              </w:rPr>
              <w:t>R4-2501633</w:t>
            </w:r>
          </w:p>
        </w:tc>
        <w:tc>
          <w:tcPr>
            <w:tcW w:w="1597" w:type="dxa"/>
          </w:tcPr>
          <w:p w14:paraId="5B97C29E" w14:textId="77777777" w:rsidR="00121C0A" w:rsidRDefault="00121C0A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68121923" w14:textId="77777777" w:rsidR="00121C0A" w:rsidRDefault="00121C0A" w:rsidP="00284803">
            <w:r>
              <w:rPr>
                <w:sz w:val="16"/>
                <w:szCs w:val="16"/>
              </w:rPr>
              <w:t>HPUE_FR1_TDD_NR_CADC_SUL_R18-Core</w:t>
            </w:r>
          </w:p>
        </w:tc>
        <w:tc>
          <w:tcPr>
            <w:tcW w:w="2323" w:type="dxa"/>
          </w:tcPr>
          <w:p w14:paraId="195B4994" w14:textId="77777777" w:rsidR="00121C0A" w:rsidRDefault="00121C0A" w:rsidP="00284803">
            <w:r>
              <w:rPr>
                <w:sz w:val="16"/>
                <w:szCs w:val="16"/>
              </w:rPr>
              <w:t>5.5A.3.1</w:t>
            </w:r>
          </w:p>
        </w:tc>
        <w:tc>
          <w:tcPr>
            <w:tcW w:w="998" w:type="dxa"/>
          </w:tcPr>
          <w:p w14:paraId="5E2281E3" w14:textId="77777777" w:rsidR="00121C0A" w:rsidRDefault="00121C0A" w:rsidP="00284803">
            <w:r>
              <w:rPr>
                <w:sz w:val="16"/>
                <w:szCs w:val="16"/>
              </w:rPr>
              <w:t xml:space="preserve">TS/TR ... CR ... ; TS/TR ... CR ... TS 38.521-1; TS/TR ... CR ... </w:t>
            </w:r>
          </w:p>
        </w:tc>
      </w:tr>
      <w:tr w:rsidR="00121C0A" w14:paraId="67AFE9B0" w14:textId="77777777" w:rsidTr="00284803">
        <w:tc>
          <w:tcPr>
            <w:tcW w:w="879" w:type="dxa"/>
          </w:tcPr>
          <w:p w14:paraId="16133B36" w14:textId="77777777" w:rsidR="00121C0A" w:rsidRDefault="00121C0A" w:rsidP="00284803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7AD345C7" w14:textId="77777777" w:rsidR="00121C0A" w:rsidRDefault="00121C0A" w:rsidP="00284803">
            <w:r>
              <w:rPr>
                <w:sz w:val="16"/>
                <w:szCs w:val="16"/>
              </w:rPr>
              <w:t>2686</w:t>
            </w:r>
          </w:p>
        </w:tc>
        <w:tc>
          <w:tcPr>
            <w:tcW w:w="517" w:type="dxa"/>
          </w:tcPr>
          <w:p w14:paraId="1628E838" w14:textId="77777777" w:rsidR="00121C0A" w:rsidRDefault="00121C0A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6168D0" w14:textId="77777777" w:rsidR="00121C0A" w:rsidRDefault="00121C0A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5FEBD71" w14:textId="77777777" w:rsidR="00121C0A" w:rsidRDefault="00121C0A" w:rsidP="00284803">
            <w:r>
              <w:rPr>
                <w:sz w:val="16"/>
                <w:szCs w:val="16"/>
              </w:rPr>
              <w:t>(HPUE_FR1_TDD_NR_CADC_SUL_R18-Core) Corrections on single uplink carrier for inter-band CA configurations_R19_CAT_A</w:t>
            </w:r>
          </w:p>
        </w:tc>
        <w:tc>
          <w:tcPr>
            <w:tcW w:w="517" w:type="dxa"/>
          </w:tcPr>
          <w:p w14:paraId="58B675A3" w14:textId="77777777" w:rsidR="00121C0A" w:rsidRDefault="00121C0A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ACBC308" w14:textId="77777777" w:rsidR="00121C0A" w:rsidRDefault="00121C0A" w:rsidP="0028480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2605FB6D" w14:textId="77777777" w:rsidR="00121C0A" w:rsidRDefault="00121C0A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E8B3F44" w14:textId="77777777" w:rsidR="00121C0A" w:rsidRDefault="00121C0A" w:rsidP="00284803">
            <w:r>
              <w:rPr>
                <w:sz w:val="16"/>
                <w:szCs w:val="16"/>
              </w:rPr>
              <w:t>R4-2501634</w:t>
            </w:r>
          </w:p>
        </w:tc>
        <w:tc>
          <w:tcPr>
            <w:tcW w:w="1597" w:type="dxa"/>
          </w:tcPr>
          <w:p w14:paraId="4F06F629" w14:textId="77777777" w:rsidR="00121C0A" w:rsidRDefault="00121C0A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91E504B" w14:textId="77777777" w:rsidR="00121C0A" w:rsidRDefault="00121C0A" w:rsidP="00284803">
            <w:r>
              <w:rPr>
                <w:sz w:val="16"/>
                <w:szCs w:val="16"/>
              </w:rPr>
              <w:t>HPUE_FR1_TDD_NR_CADC_SUL_R18-Core</w:t>
            </w:r>
          </w:p>
        </w:tc>
        <w:tc>
          <w:tcPr>
            <w:tcW w:w="2323" w:type="dxa"/>
          </w:tcPr>
          <w:p w14:paraId="7AFB3F6F" w14:textId="77777777" w:rsidR="00121C0A" w:rsidRDefault="00121C0A" w:rsidP="00284803">
            <w:r>
              <w:rPr>
                <w:sz w:val="16"/>
                <w:szCs w:val="16"/>
              </w:rPr>
              <w:t>5.5A.3.1</w:t>
            </w:r>
          </w:p>
        </w:tc>
        <w:tc>
          <w:tcPr>
            <w:tcW w:w="998" w:type="dxa"/>
          </w:tcPr>
          <w:p w14:paraId="13BD7EA3" w14:textId="77777777" w:rsidR="00121C0A" w:rsidRDefault="00121C0A" w:rsidP="00284803">
            <w:r>
              <w:rPr>
                <w:sz w:val="16"/>
                <w:szCs w:val="16"/>
              </w:rPr>
              <w:t xml:space="preserve">TS/TR ... CR ... ; TS/TR ... CR ... TS 38.521-1; TS/TR ... CR ... </w:t>
            </w:r>
          </w:p>
        </w:tc>
      </w:tr>
      <w:tr w:rsidR="00121C0A" w14:paraId="0BC60F81" w14:textId="77777777" w:rsidTr="00284803">
        <w:tc>
          <w:tcPr>
            <w:tcW w:w="879" w:type="dxa"/>
          </w:tcPr>
          <w:p w14:paraId="62A4E0CC" w14:textId="77777777" w:rsidR="00121C0A" w:rsidRDefault="00121C0A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A50E679" w14:textId="77777777" w:rsidR="00121C0A" w:rsidRDefault="00121C0A" w:rsidP="00284803">
            <w:r>
              <w:rPr>
                <w:sz w:val="16"/>
                <w:szCs w:val="16"/>
              </w:rPr>
              <w:t>2707</w:t>
            </w:r>
          </w:p>
        </w:tc>
        <w:tc>
          <w:tcPr>
            <w:tcW w:w="517" w:type="dxa"/>
          </w:tcPr>
          <w:p w14:paraId="3CA68D2B" w14:textId="77777777" w:rsidR="00121C0A" w:rsidRDefault="00121C0A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8282F6" w14:textId="77777777" w:rsidR="00121C0A" w:rsidRDefault="00121C0A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5E6F721" w14:textId="77777777" w:rsidR="00121C0A" w:rsidRDefault="00121C0A" w:rsidP="00284803">
            <w:r>
              <w:rPr>
                <w:sz w:val="16"/>
                <w:szCs w:val="16"/>
              </w:rPr>
              <w:t>(HPUE_FR1_TDD_NR_CADC_SUL_R18) Cat F CR for TS 38.101-1-i80 Corrections to PC2 harmonic MSD</w:t>
            </w:r>
          </w:p>
        </w:tc>
        <w:tc>
          <w:tcPr>
            <w:tcW w:w="517" w:type="dxa"/>
          </w:tcPr>
          <w:p w14:paraId="58A365B5" w14:textId="77777777" w:rsidR="00121C0A" w:rsidRDefault="00121C0A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81BDDA" w14:textId="77777777" w:rsidR="00121C0A" w:rsidRDefault="00121C0A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7F5D19A6" w14:textId="77777777" w:rsidR="00121C0A" w:rsidRDefault="00121C0A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1AE041F" w14:textId="77777777" w:rsidR="00121C0A" w:rsidRDefault="00121C0A" w:rsidP="00284803">
            <w:r>
              <w:rPr>
                <w:sz w:val="16"/>
                <w:szCs w:val="16"/>
              </w:rPr>
              <w:t>R4-2501949</w:t>
            </w:r>
          </w:p>
        </w:tc>
        <w:tc>
          <w:tcPr>
            <w:tcW w:w="1597" w:type="dxa"/>
          </w:tcPr>
          <w:p w14:paraId="7BE0D4D4" w14:textId="77777777" w:rsidR="00121C0A" w:rsidRDefault="00121C0A" w:rsidP="00284803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14:paraId="7B51B25D" w14:textId="77777777" w:rsidR="00121C0A" w:rsidRDefault="00121C0A" w:rsidP="00284803">
            <w:r>
              <w:rPr>
                <w:sz w:val="16"/>
                <w:szCs w:val="16"/>
              </w:rPr>
              <w:t>HPUE_FR1_TDD_NR_CADC_SUL_R18</w:t>
            </w:r>
          </w:p>
        </w:tc>
        <w:tc>
          <w:tcPr>
            <w:tcW w:w="2323" w:type="dxa"/>
          </w:tcPr>
          <w:p w14:paraId="0834829D" w14:textId="77777777" w:rsidR="00121C0A" w:rsidRDefault="00121C0A" w:rsidP="00284803">
            <w:r>
              <w:rPr>
                <w:sz w:val="16"/>
                <w:szCs w:val="16"/>
              </w:rPr>
              <w:t>7.3A.4</w:t>
            </w:r>
          </w:p>
        </w:tc>
        <w:tc>
          <w:tcPr>
            <w:tcW w:w="998" w:type="dxa"/>
          </w:tcPr>
          <w:p w14:paraId="61837901" w14:textId="77777777" w:rsidR="00121C0A" w:rsidRDefault="00121C0A" w:rsidP="00284803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121C0A" w14:paraId="51F6195E" w14:textId="77777777" w:rsidTr="00284803">
        <w:tc>
          <w:tcPr>
            <w:tcW w:w="879" w:type="dxa"/>
          </w:tcPr>
          <w:p w14:paraId="484D902B" w14:textId="77777777" w:rsidR="00121C0A" w:rsidRDefault="00121C0A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2A0A653" w14:textId="77777777" w:rsidR="00121C0A" w:rsidRDefault="00121C0A" w:rsidP="00284803">
            <w:r>
              <w:rPr>
                <w:sz w:val="16"/>
                <w:szCs w:val="16"/>
              </w:rPr>
              <w:t>2708</w:t>
            </w:r>
          </w:p>
        </w:tc>
        <w:tc>
          <w:tcPr>
            <w:tcW w:w="517" w:type="dxa"/>
          </w:tcPr>
          <w:p w14:paraId="48199CC9" w14:textId="77777777" w:rsidR="00121C0A" w:rsidRDefault="00121C0A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9A0B4AC" w14:textId="77777777" w:rsidR="00121C0A" w:rsidRDefault="00121C0A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53FE24E" w14:textId="77777777" w:rsidR="00121C0A" w:rsidRDefault="00121C0A" w:rsidP="00284803">
            <w:r>
              <w:rPr>
                <w:sz w:val="16"/>
                <w:szCs w:val="16"/>
              </w:rPr>
              <w:t>(HPUE_FR1_TDD_NR_CADC_SUL_R18) Cat A CR for TS 38.101-1-j00 Corrections to PC2 harmonic MSD</w:t>
            </w:r>
          </w:p>
        </w:tc>
        <w:tc>
          <w:tcPr>
            <w:tcW w:w="517" w:type="dxa"/>
          </w:tcPr>
          <w:p w14:paraId="3ED9B08A" w14:textId="77777777" w:rsidR="00121C0A" w:rsidRDefault="00121C0A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0566EAE" w14:textId="77777777" w:rsidR="00121C0A" w:rsidRDefault="00121C0A" w:rsidP="0028480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4EE0ED2A" w14:textId="77777777" w:rsidR="00121C0A" w:rsidRDefault="00121C0A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5F749F0" w14:textId="77777777" w:rsidR="00121C0A" w:rsidRDefault="00121C0A" w:rsidP="00284803">
            <w:r>
              <w:rPr>
                <w:sz w:val="16"/>
                <w:szCs w:val="16"/>
              </w:rPr>
              <w:t>R4-2501950</w:t>
            </w:r>
          </w:p>
        </w:tc>
        <w:tc>
          <w:tcPr>
            <w:tcW w:w="1597" w:type="dxa"/>
          </w:tcPr>
          <w:p w14:paraId="1ADC4253" w14:textId="77777777" w:rsidR="00121C0A" w:rsidRDefault="00121C0A" w:rsidP="00284803">
            <w:r>
              <w:rPr>
                <w:sz w:val="16"/>
                <w:szCs w:val="16"/>
              </w:rPr>
              <w:t>Skyworks Solutions Inc.</w:t>
            </w:r>
          </w:p>
        </w:tc>
        <w:tc>
          <w:tcPr>
            <w:tcW w:w="1122" w:type="dxa"/>
          </w:tcPr>
          <w:p w14:paraId="0EE91E3B" w14:textId="77777777" w:rsidR="00121C0A" w:rsidRDefault="00121C0A" w:rsidP="00284803">
            <w:r>
              <w:rPr>
                <w:sz w:val="16"/>
                <w:szCs w:val="16"/>
              </w:rPr>
              <w:t>HPUE_FR1_TDD_NR_CADC_SUL_R18</w:t>
            </w:r>
          </w:p>
        </w:tc>
        <w:tc>
          <w:tcPr>
            <w:tcW w:w="2323" w:type="dxa"/>
          </w:tcPr>
          <w:p w14:paraId="20397A21" w14:textId="77777777" w:rsidR="00121C0A" w:rsidRDefault="00121C0A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0EFC68" w14:textId="77777777" w:rsidR="00121C0A" w:rsidRDefault="00121C0A" w:rsidP="00284803">
            <w:pPr>
              <w:rPr>
                <w:sz w:val="16"/>
                <w:szCs w:val="16"/>
              </w:rPr>
            </w:pPr>
          </w:p>
        </w:tc>
      </w:tr>
      <w:tr w:rsidR="00121C0A" w14:paraId="11EB71EF" w14:textId="77777777" w:rsidTr="00284803">
        <w:tc>
          <w:tcPr>
            <w:tcW w:w="879" w:type="dxa"/>
          </w:tcPr>
          <w:p w14:paraId="69380117" w14:textId="77777777" w:rsidR="00121C0A" w:rsidRDefault="00121C0A" w:rsidP="0028480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248EB64F" w14:textId="77777777" w:rsidR="00121C0A" w:rsidRDefault="00121C0A" w:rsidP="00284803">
            <w:r>
              <w:rPr>
                <w:sz w:val="16"/>
                <w:szCs w:val="16"/>
              </w:rPr>
              <w:t>1337</w:t>
            </w:r>
          </w:p>
        </w:tc>
        <w:tc>
          <w:tcPr>
            <w:tcW w:w="517" w:type="dxa"/>
          </w:tcPr>
          <w:p w14:paraId="11F4BE35" w14:textId="77777777" w:rsidR="00121C0A" w:rsidRDefault="00121C0A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31B1FF" w14:textId="77777777" w:rsidR="00121C0A" w:rsidRDefault="00121C0A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E866D10" w14:textId="77777777" w:rsidR="00121C0A" w:rsidRDefault="00121C0A" w:rsidP="00284803">
            <w:r>
              <w:rPr>
                <w:sz w:val="16"/>
                <w:szCs w:val="16"/>
              </w:rPr>
              <w:t>(HPUE_FR1_DC_LTE_NR_R18) Correction on HP-ENDC combination of 1A_n3A-n77A</w:t>
            </w:r>
          </w:p>
        </w:tc>
        <w:tc>
          <w:tcPr>
            <w:tcW w:w="517" w:type="dxa"/>
          </w:tcPr>
          <w:p w14:paraId="5612C82B" w14:textId="77777777" w:rsidR="00121C0A" w:rsidRDefault="00121C0A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95ECCB" w14:textId="77777777" w:rsidR="00121C0A" w:rsidRDefault="00121C0A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77A9F30C" w14:textId="77777777" w:rsidR="00121C0A" w:rsidRDefault="00121C0A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DDE0241" w14:textId="77777777" w:rsidR="00121C0A" w:rsidRDefault="00121C0A" w:rsidP="00284803">
            <w:r>
              <w:rPr>
                <w:sz w:val="16"/>
                <w:szCs w:val="16"/>
              </w:rPr>
              <w:t>R4-2500040</w:t>
            </w:r>
          </w:p>
        </w:tc>
        <w:tc>
          <w:tcPr>
            <w:tcW w:w="1597" w:type="dxa"/>
          </w:tcPr>
          <w:p w14:paraId="59094ADB" w14:textId="77777777" w:rsidR="00121C0A" w:rsidRDefault="00121C0A" w:rsidP="00284803">
            <w:r>
              <w:rPr>
                <w:sz w:val="16"/>
                <w:szCs w:val="16"/>
              </w:rPr>
              <w:t>SoftBank Corp.</w:t>
            </w:r>
          </w:p>
        </w:tc>
        <w:tc>
          <w:tcPr>
            <w:tcW w:w="1122" w:type="dxa"/>
          </w:tcPr>
          <w:p w14:paraId="5489AC31" w14:textId="77777777" w:rsidR="00121C0A" w:rsidRDefault="00121C0A" w:rsidP="00284803">
            <w:r>
              <w:rPr>
                <w:sz w:val="16"/>
                <w:szCs w:val="16"/>
              </w:rPr>
              <w:t>HPUE_FR1_DC_LTE_NR_R18</w:t>
            </w:r>
          </w:p>
        </w:tc>
        <w:tc>
          <w:tcPr>
            <w:tcW w:w="2323" w:type="dxa"/>
          </w:tcPr>
          <w:p w14:paraId="409FBE93" w14:textId="77777777" w:rsidR="00121C0A" w:rsidRDefault="00121C0A" w:rsidP="00284803">
            <w:r>
              <w:rPr>
                <w:sz w:val="16"/>
                <w:szCs w:val="16"/>
              </w:rPr>
              <w:t>5.5B.4.2Table 5.5B.4.2-1</w:t>
            </w:r>
          </w:p>
        </w:tc>
        <w:tc>
          <w:tcPr>
            <w:tcW w:w="998" w:type="dxa"/>
          </w:tcPr>
          <w:p w14:paraId="4B5EE106" w14:textId="77777777" w:rsidR="00121C0A" w:rsidRDefault="00121C0A" w:rsidP="00284803">
            <w:r>
              <w:rPr>
                <w:sz w:val="16"/>
                <w:szCs w:val="16"/>
              </w:rPr>
              <w:t xml:space="preserve">TS/TR ... CR ... ; TS/TR ... CR ... TS 38.521-3; TS/TR ... CR ... </w:t>
            </w:r>
          </w:p>
        </w:tc>
      </w:tr>
      <w:tr w:rsidR="00121C0A" w14:paraId="0F79A126" w14:textId="77777777" w:rsidTr="00284803">
        <w:tc>
          <w:tcPr>
            <w:tcW w:w="879" w:type="dxa"/>
          </w:tcPr>
          <w:p w14:paraId="107E8DA2" w14:textId="77777777" w:rsidR="00121C0A" w:rsidRDefault="00121C0A" w:rsidP="0028480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20C2EFB" w14:textId="77777777" w:rsidR="00121C0A" w:rsidRDefault="00121C0A" w:rsidP="00284803">
            <w:r>
              <w:rPr>
                <w:sz w:val="16"/>
                <w:szCs w:val="16"/>
              </w:rPr>
              <w:t>1355</w:t>
            </w:r>
          </w:p>
        </w:tc>
        <w:tc>
          <w:tcPr>
            <w:tcW w:w="517" w:type="dxa"/>
          </w:tcPr>
          <w:p w14:paraId="087336B1" w14:textId="77777777" w:rsidR="00121C0A" w:rsidRDefault="00121C0A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05E02B" w14:textId="77777777" w:rsidR="00121C0A" w:rsidRDefault="00121C0A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775B07B" w14:textId="77777777" w:rsidR="00121C0A" w:rsidRDefault="00121C0A" w:rsidP="00284803">
            <w:r>
              <w:rPr>
                <w:sz w:val="16"/>
                <w:szCs w:val="16"/>
              </w:rPr>
              <w:t>(DC_R18_xBLTE_2BNR_yDL2UL-Core) Removal of redundant EN-DC configurations including FR1 and FR2</w:t>
            </w:r>
          </w:p>
        </w:tc>
        <w:tc>
          <w:tcPr>
            <w:tcW w:w="517" w:type="dxa"/>
          </w:tcPr>
          <w:p w14:paraId="090036E1" w14:textId="77777777" w:rsidR="00121C0A" w:rsidRDefault="00121C0A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460132" w14:textId="77777777" w:rsidR="00121C0A" w:rsidRDefault="00121C0A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60A8C27D" w14:textId="77777777" w:rsidR="00121C0A" w:rsidRDefault="00121C0A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53A21C2" w14:textId="77777777" w:rsidR="00121C0A" w:rsidRDefault="00121C0A" w:rsidP="00284803">
            <w:r>
              <w:rPr>
                <w:sz w:val="16"/>
                <w:szCs w:val="16"/>
              </w:rPr>
              <w:t>R4-2501637</w:t>
            </w:r>
          </w:p>
        </w:tc>
        <w:tc>
          <w:tcPr>
            <w:tcW w:w="1597" w:type="dxa"/>
          </w:tcPr>
          <w:p w14:paraId="622DDBFA" w14:textId="77777777" w:rsidR="00121C0A" w:rsidRDefault="00121C0A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45CF11F" w14:textId="77777777" w:rsidR="00121C0A" w:rsidRDefault="00121C0A" w:rsidP="00284803">
            <w:r>
              <w:rPr>
                <w:sz w:val="16"/>
                <w:szCs w:val="16"/>
              </w:rPr>
              <w:t>DC_R18_xBLTE_2BNR_yDL2UL-Core</w:t>
            </w:r>
          </w:p>
        </w:tc>
        <w:tc>
          <w:tcPr>
            <w:tcW w:w="2323" w:type="dxa"/>
          </w:tcPr>
          <w:p w14:paraId="4C9AE9EF" w14:textId="77777777" w:rsidR="00121C0A" w:rsidRDefault="00121C0A" w:rsidP="00284803">
            <w:r>
              <w:rPr>
                <w:sz w:val="16"/>
                <w:szCs w:val="16"/>
              </w:rPr>
              <w:t>5.5B.6.2</w:t>
            </w:r>
          </w:p>
        </w:tc>
        <w:tc>
          <w:tcPr>
            <w:tcW w:w="998" w:type="dxa"/>
          </w:tcPr>
          <w:p w14:paraId="6E0D4E16" w14:textId="77777777" w:rsidR="00121C0A" w:rsidRDefault="00121C0A" w:rsidP="00284803">
            <w:r>
              <w:rPr>
                <w:sz w:val="16"/>
                <w:szCs w:val="16"/>
              </w:rPr>
              <w:t xml:space="preserve">TS/TR ... CR ... ; TS/TR ... CR ... TS 38.521-3; TS/TR ... CR ... </w:t>
            </w:r>
          </w:p>
        </w:tc>
      </w:tr>
      <w:tr w:rsidR="00121C0A" w14:paraId="75848003" w14:textId="77777777" w:rsidTr="00284803">
        <w:tc>
          <w:tcPr>
            <w:tcW w:w="879" w:type="dxa"/>
          </w:tcPr>
          <w:p w14:paraId="4827EBB9" w14:textId="77777777" w:rsidR="00121C0A" w:rsidRDefault="00121C0A" w:rsidP="0028480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3E8AE589" w14:textId="77777777" w:rsidR="00121C0A" w:rsidRDefault="00121C0A" w:rsidP="00284803">
            <w:r>
              <w:rPr>
                <w:sz w:val="16"/>
                <w:szCs w:val="16"/>
              </w:rPr>
              <w:t>1356</w:t>
            </w:r>
          </w:p>
        </w:tc>
        <w:tc>
          <w:tcPr>
            <w:tcW w:w="517" w:type="dxa"/>
          </w:tcPr>
          <w:p w14:paraId="71947DA0" w14:textId="77777777" w:rsidR="00121C0A" w:rsidRDefault="00121C0A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8A4608E" w14:textId="77777777" w:rsidR="00121C0A" w:rsidRDefault="00121C0A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5190420" w14:textId="77777777" w:rsidR="00121C0A" w:rsidRDefault="00121C0A" w:rsidP="00284803">
            <w:r>
              <w:rPr>
                <w:sz w:val="16"/>
                <w:szCs w:val="16"/>
              </w:rPr>
              <w:t>(DC_R18_xBLTE_2BNR_yDL2UL-Core) Removal of redundant EN-DC configurations including FR1 and FR2_R19_CAT_A</w:t>
            </w:r>
          </w:p>
        </w:tc>
        <w:tc>
          <w:tcPr>
            <w:tcW w:w="517" w:type="dxa"/>
          </w:tcPr>
          <w:p w14:paraId="2BBFFF9E" w14:textId="77777777" w:rsidR="00121C0A" w:rsidRDefault="00121C0A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7FBE0884" w14:textId="77777777" w:rsidR="00121C0A" w:rsidRDefault="00121C0A" w:rsidP="0028480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859B208" w14:textId="77777777" w:rsidR="00121C0A" w:rsidRDefault="00121C0A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40F9CF8" w14:textId="77777777" w:rsidR="00121C0A" w:rsidRDefault="00121C0A" w:rsidP="00284803">
            <w:r>
              <w:rPr>
                <w:sz w:val="16"/>
                <w:szCs w:val="16"/>
              </w:rPr>
              <w:t>R4-2501638</w:t>
            </w:r>
          </w:p>
        </w:tc>
        <w:tc>
          <w:tcPr>
            <w:tcW w:w="1597" w:type="dxa"/>
          </w:tcPr>
          <w:p w14:paraId="4605BB8C" w14:textId="77777777" w:rsidR="00121C0A" w:rsidRDefault="00121C0A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64F8C173" w14:textId="77777777" w:rsidR="00121C0A" w:rsidRDefault="00121C0A" w:rsidP="00284803">
            <w:r>
              <w:rPr>
                <w:sz w:val="16"/>
                <w:szCs w:val="16"/>
              </w:rPr>
              <w:t>DC_R18_xBLTE_2BNR_yDL2UL-Core</w:t>
            </w:r>
          </w:p>
        </w:tc>
        <w:tc>
          <w:tcPr>
            <w:tcW w:w="2323" w:type="dxa"/>
          </w:tcPr>
          <w:p w14:paraId="36223F94" w14:textId="77777777" w:rsidR="00121C0A" w:rsidRDefault="00121C0A" w:rsidP="00284803">
            <w:r>
              <w:rPr>
                <w:sz w:val="16"/>
                <w:szCs w:val="16"/>
              </w:rPr>
              <w:t>5.5B.6.2</w:t>
            </w:r>
          </w:p>
        </w:tc>
        <w:tc>
          <w:tcPr>
            <w:tcW w:w="998" w:type="dxa"/>
          </w:tcPr>
          <w:p w14:paraId="5AEDF2B2" w14:textId="77777777" w:rsidR="00121C0A" w:rsidRDefault="00121C0A" w:rsidP="00284803">
            <w:r>
              <w:rPr>
                <w:sz w:val="16"/>
                <w:szCs w:val="16"/>
              </w:rPr>
              <w:t xml:space="preserve">TS/TR ... CR ... ; TS/TR ... CR ... TS 38.521-3; TS/TR ... CR ... </w:t>
            </w:r>
          </w:p>
        </w:tc>
      </w:tr>
    </w:tbl>
    <w:p w14:paraId="4FC1D330" w14:textId="77777777" w:rsidR="00480259" w:rsidRDefault="00480259" w:rsidP="00480259"/>
    <w:p w14:paraId="0DFC2E1A" w14:textId="2EE02CF4" w:rsidR="00480259" w:rsidRDefault="005061AA" w:rsidP="00512C52">
      <w:pPr>
        <w:pStyle w:val="Heading2"/>
        <w:rPr>
          <w:rFonts w:cs="Arial"/>
          <w:noProof/>
        </w:rPr>
      </w:pPr>
      <w:r w:rsidRPr="005061AA">
        <w:rPr>
          <w:noProof/>
        </w:rPr>
        <w:t>RP-25059</w:t>
      </w:r>
      <w:r>
        <w:rPr>
          <w:noProof/>
        </w:rPr>
        <w:t>9</w:t>
      </w:r>
    </w:p>
    <w:p w14:paraId="1E815F55" w14:textId="03B5727A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7494A" w:rsidRPr="0017494A">
        <w:rPr>
          <w:rFonts w:ascii="Arial" w:hAnsi="Arial" w:cs="Arial"/>
          <w:b/>
          <w:bCs/>
        </w:rPr>
        <w:t>RAN4 CRs to Maintenance for Closed WIs/SIs for REL-18 and earlier - Batch 22</w:t>
      </w:r>
    </w:p>
    <w:p w14:paraId="64330915" w14:textId="77777777" w:rsidR="00480259" w:rsidRPr="004347C0" w:rsidRDefault="00480259" w:rsidP="00480259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lastRenderedPageBreak/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1FD1069D" w14:textId="77777777" w:rsidR="00183F98" w:rsidRDefault="00183F98" w:rsidP="00183F98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F2087" w:rsidRPr="004E535C" w14:paraId="3F119055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D0711B6" w14:textId="77777777" w:rsidR="00AF2087" w:rsidRPr="00BF1EB6" w:rsidRDefault="00AF208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3F5F17" w14:textId="77777777" w:rsidR="00AF2087" w:rsidRPr="00BF1EB6" w:rsidRDefault="00AF208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12FC573" w14:textId="77777777" w:rsidR="00AF2087" w:rsidRPr="00BF1EB6" w:rsidRDefault="00AF208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0B6D3A6" w14:textId="77777777" w:rsidR="00AF2087" w:rsidRPr="00BF1EB6" w:rsidRDefault="00AF208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10E25F59" w14:textId="77777777" w:rsidR="00AF2087" w:rsidRPr="00BF1EB6" w:rsidRDefault="00AF208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7709D37" w14:textId="77777777" w:rsidR="00AF2087" w:rsidRPr="00BF1EB6" w:rsidRDefault="00AF208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4C368D" w14:textId="77777777" w:rsidR="00AF2087" w:rsidRPr="00BF1EB6" w:rsidRDefault="00AF208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4D58476" w14:textId="77777777" w:rsidR="00AF2087" w:rsidRPr="00BF1EB6" w:rsidRDefault="00AF208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E47500D" w14:textId="77777777" w:rsidR="00AF2087" w:rsidRPr="00BF1EB6" w:rsidRDefault="00AF208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0D6CA81" w14:textId="77777777" w:rsidR="00AF2087" w:rsidRPr="00BF1EB6" w:rsidRDefault="00AF208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B239127" w14:textId="77777777" w:rsidR="00AF2087" w:rsidRPr="00BF1EB6" w:rsidRDefault="00AF208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E845A4A" w14:textId="77777777" w:rsidR="00AF2087" w:rsidRPr="00BF1EB6" w:rsidRDefault="00AF208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688898D" w14:textId="77777777" w:rsidR="00AF2087" w:rsidRPr="00BF1EB6" w:rsidRDefault="00AF208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F2087" w14:paraId="594A7E67" w14:textId="77777777" w:rsidTr="00284803">
        <w:tc>
          <w:tcPr>
            <w:tcW w:w="879" w:type="dxa"/>
          </w:tcPr>
          <w:p w14:paraId="1FDAE9DE" w14:textId="77777777" w:rsidR="00AF2087" w:rsidRDefault="00AF2087" w:rsidP="00284803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2C4AAD16" w14:textId="77777777" w:rsidR="00AF2087" w:rsidRDefault="00AF2087" w:rsidP="00284803">
            <w:r>
              <w:rPr>
                <w:sz w:val="16"/>
                <w:szCs w:val="16"/>
              </w:rPr>
              <w:t>7367</w:t>
            </w:r>
          </w:p>
        </w:tc>
        <w:tc>
          <w:tcPr>
            <w:tcW w:w="517" w:type="dxa"/>
          </w:tcPr>
          <w:p w14:paraId="47DEEAC0" w14:textId="77777777" w:rsidR="00AF2087" w:rsidRDefault="00AF2087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DE0A5B6" w14:textId="77777777" w:rsidR="00AF2087" w:rsidRDefault="00AF2087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E42086A" w14:textId="77777777" w:rsidR="00AF2087" w:rsidRDefault="00AF2087" w:rsidP="00284803">
            <w:r>
              <w:rPr>
                <w:sz w:val="16"/>
                <w:szCs w:val="16"/>
              </w:rPr>
              <w:t>CR on performance part maintenance for R18 IoT NTN enhancement</w:t>
            </w:r>
          </w:p>
        </w:tc>
        <w:tc>
          <w:tcPr>
            <w:tcW w:w="517" w:type="dxa"/>
          </w:tcPr>
          <w:p w14:paraId="0649A76C" w14:textId="77777777" w:rsidR="00AF2087" w:rsidRDefault="00AF2087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A896B3" w14:textId="77777777" w:rsidR="00AF2087" w:rsidRDefault="00AF2087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28AA4146" w14:textId="77777777" w:rsidR="00AF2087" w:rsidRDefault="00AF2087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696D1A7" w14:textId="77777777" w:rsidR="00AF2087" w:rsidRDefault="00AF2087" w:rsidP="00284803">
            <w:r>
              <w:rPr>
                <w:sz w:val="16"/>
                <w:szCs w:val="16"/>
              </w:rPr>
              <w:t>R4-2502625</w:t>
            </w:r>
          </w:p>
        </w:tc>
        <w:tc>
          <w:tcPr>
            <w:tcW w:w="1597" w:type="dxa"/>
          </w:tcPr>
          <w:p w14:paraId="02F5C87E" w14:textId="77777777" w:rsidR="00AF2087" w:rsidRDefault="00AF2087" w:rsidP="00284803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2A192E91" w14:textId="77777777" w:rsidR="00AF2087" w:rsidRDefault="00AF2087" w:rsidP="00284803">
            <w:r>
              <w:rPr>
                <w:sz w:val="16"/>
                <w:szCs w:val="16"/>
              </w:rPr>
              <w:t>IoT_NTN_enh-Perf</w:t>
            </w:r>
          </w:p>
        </w:tc>
        <w:tc>
          <w:tcPr>
            <w:tcW w:w="2323" w:type="dxa"/>
          </w:tcPr>
          <w:p w14:paraId="231C2B46" w14:textId="77777777" w:rsidR="00AF2087" w:rsidRDefault="00AF2087" w:rsidP="00284803">
            <w:r>
              <w:rPr>
                <w:sz w:val="16"/>
                <w:szCs w:val="16"/>
              </w:rPr>
              <w:t>A13.3.1.1, A.13.3.1.2, A.13.3.1.3</w:t>
            </w:r>
          </w:p>
        </w:tc>
        <w:tc>
          <w:tcPr>
            <w:tcW w:w="998" w:type="dxa"/>
          </w:tcPr>
          <w:p w14:paraId="0AB4E88F" w14:textId="77777777" w:rsidR="00AF2087" w:rsidRDefault="00AF2087" w:rsidP="00284803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AF2087" w14:paraId="47ED79BE" w14:textId="77777777" w:rsidTr="00284803">
        <w:tc>
          <w:tcPr>
            <w:tcW w:w="879" w:type="dxa"/>
          </w:tcPr>
          <w:p w14:paraId="19E02810" w14:textId="77777777" w:rsidR="00AF2087" w:rsidRDefault="00AF2087" w:rsidP="00284803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476D9DD7" w14:textId="77777777" w:rsidR="00AF2087" w:rsidRDefault="00AF2087" w:rsidP="00284803">
            <w:r>
              <w:rPr>
                <w:sz w:val="16"/>
                <w:szCs w:val="16"/>
              </w:rPr>
              <w:t>7368</w:t>
            </w:r>
          </w:p>
        </w:tc>
        <w:tc>
          <w:tcPr>
            <w:tcW w:w="517" w:type="dxa"/>
          </w:tcPr>
          <w:p w14:paraId="534D2B81" w14:textId="77777777" w:rsidR="00AF2087" w:rsidRDefault="00AF2087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28ACB01" w14:textId="77777777" w:rsidR="00AF2087" w:rsidRDefault="00AF2087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9AC8B8" w14:textId="77777777" w:rsidR="00AF2087" w:rsidRDefault="00AF2087" w:rsidP="00284803">
            <w:r>
              <w:rPr>
                <w:sz w:val="16"/>
                <w:szCs w:val="16"/>
              </w:rPr>
              <w:t>(IoT_NTN_enh-Core) Modify IoT NTN cell re-selection measurement in RRC IDLE  state.</w:t>
            </w:r>
          </w:p>
        </w:tc>
        <w:tc>
          <w:tcPr>
            <w:tcW w:w="517" w:type="dxa"/>
          </w:tcPr>
          <w:p w14:paraId="1A130F24" w14:textId="77777777" w:rsidR="00AF2087" w:rsidRDefault="00AF2087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3898D0" w14:textId="77777777" w:rsidR="00AF2087" w:rsidRDefault="00AF2087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5E4B615E" w14:textId="77777777" w:rsidR="00AF2087" w:rsidRDefault="00AF2087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CE32C04" w14:textId="77777777" w:rsidR="00AF2087" w:rsidRDefault="00AF2087" w:rsidP="00284803">
            <w:r>
              <w:rPr>
                <w:sz w:val="16"/>
                <w:szCs w:val="16"/>
              </w:rPr>
              <w:t>R4-2501183</w:t>
            </w:r>
          </w:p>
        </w:tc>
        <w:tc>
          <w:tcPr>
            <w:tcW w:w="1597" w:type="dxa"/>
          </w:tcPr>
          <w:p w14:paraId="021C5944" w14:textId="77777777" w:rsidR="00AF2087" w:rsidRDefault="00AF2087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49947F1" w14:textId="77777777" w:rsidR="00AF2087" w:rsidRDefault="00AF2087" w:rsidP="00284803">
            <w:r>
              <w:rPr>
                <w:sz w:val="16"/>
                <w:szCs w:val="16"/>
              </w:rPr>
              <w:t>IoT_NTN_enh-Core</w:t>
            </w:r>
          </w:p>
        </w:tc>
        <w:tc>
          <w:tcPr>
            <w:tcW w:w="2323" w:type="dxa"/>
          </w:tcPr>
          <w:p w14:paraId="5769B1E8" w14:textId="77777777" w:rsidR="00AF2087" w:rsidRDefault="00AF2087" w:rsidP="00284803">
            <w:r>
              <w:rPr>
                <w:sz w:val="16"/>
                <w:szCs w:val="16"/>
              </w:rPr>
              <w:t>4.6A.2.1, 4.6A.2.3, 4.7A.2.1.1, 4.7A.2.2.1</w:t>
            </w:r>
          </w:p>
        </w:tc>
        <w:tc>
          <w:tcPr>
            <w:tcW w:w="998" w:type="dxa"/>
          </w:tcPr>
          <w:p w14:paraId="0CDAFB75" w14:textId="77777777" w:rsidR="00AF2087" w:rsidRDefault="00AF2087" w:rsidP="0028480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AF2087" w14:paraId="4D0F9F03" w14:textId="77777777" w:rsidTr="00284803">
        <w:tc>
          <w:tcPr>
            <w:tcW w:w="879" w:type="dxa"/>
          </w:tcPr>
          <w:p w14:paraId="7C643760" w14:textId="77777777" w:rsidR="00AF2087" w:rsidRDefault="00AF2087" w:rsidP="00284803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2BAD5769" w14:textId="77777777" w:rsidR="00AF2087" w:rsidRDefault="00AF2087" w:rsidP="00284803">
            <w:r>
              <w:rPr>
                <w:sz w:val="16"/>
                <w:szCs w:val="16"/>
              </w:rPr>
              <w:t>7375</w:t>
            </w:r>
          </w:p>
        </w:tc>
        <w:tc>
          <w:tcPr>
            <w:tcW w:w="517" w:type="dxa"/>
          </w:tcPr>
          <w:p w14:paraId="33FF2299" w14:textId="77777777" w:rsidR="00AF2087" w:rsidRDefault="00AF2087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DF1E0C" w14:textId="77777777" w:rsidR="00AF2087" w:rsidRDefault="00AF2087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390A3BA" w14:textId="77777777" w:rsidR="00AF2087" w:rsidRDefault="00AF2087" w:rsidP="00284803">
            <w:r>
              <w:rPr>
                <w:sz w:val="16"/>
                <w:szCs w:val="16"/>
              </w:rPr>
              <w:t>CR to TS 36133 on Radio Link Monitoring for NB-IoT over NTN</w:t>
            </w:r>
          </w:p>
        </w:tc>
        <w:tc>
          <w:tcPr>
            <w:tcW w:w="517" w:type="dxa"/>
          </w:tcPr>
          <w:p w14:paraId="6EE5E997" w14:textId="77777777" w:rsidR="00AF2087" w:rsidRDefault="00AF2087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3F2997" w14:textId="77777777" w:rsidR="00AF2087" w:rsidRDefault="00AF2087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632B3057" w14:textId="77777777" w:rsidR="00AF2087" w:rsidRDefault="00AF2087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AEA5313" w14:textId="77777777" w:rsidR="00AF2087" w:rsidRDefault="00AF2087" w:rsidP="00284803">
            <w:r>
              <w:rPr>
                <w:sz w:val="16"/>
                <w:szCs w:val="16"/>
              </w:rPr>
              <w:t>R4-2501480</w:t>
            </w:r>
          </w:p>
        </w:tc>
        <w:tc>
          <w:tcPr>
            <w:tcW w:w="1597" w:type="dxa"/>
          </w:tcPr>
          <w:p w14:paraId="5A81AEBB" w14:textId="77777777" w:rsidR="00AF2087" w:rsidRDefault="00AF2087" w:rsidP="0028480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C1929EE" w14:textId="77777777" w:rsidR="00AF2087" w:rsidRDefault="00AF2087" w:rsidP="00284803">
            <w:r>
              <w:rPr>
                <w:sz w:val="16"/>
                <w:szCs w:val="16"/>
              </w:rPr>
              <w:t>IoT_NTN_enh-Core</w:t>
            </w:r>
          </w:p>
        </w:tc>
        <w:tc>
          <w:tcPr>
            <w:tcW w:w="2323" w:type="dxa"/>
          </w:tcPr>
          <w:p w14:paraId="2C6A5BD0" w14:textId="77777777" w:rsidR="00AF2087" w:rsidRDefault="00AF2087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75117ED" w14:textId="77777777" w:rsidR="00AF2087" w:rsidRDefault="00AF2087" w:rsidP="00284803">
            <w:pPr>
              <w:rPr>
                <w:sz w:val="16"/>
                <w:szCs w:val="16"/>
              </w:rPr>
            </w:pPr>
          </w:p>
        </w:tc>
      </w:tr>
      <w:tr w:rsidR="00AF2087" w14:paraId="06728082" w14:textId="77777777" w:rsidTr="00284803">
        <w:tc>
          <w:tcPr>
            <w:tcW w:w="879" w:type="dxa"/>
          </w:tcPr>
          <w:p w14:paraId="6B540D9B" w14:textId="77777777" w:rsidR="00AF2087" w:rsidRDefault="00AF2087" w:rsidP="00284803">
            <w:r>
              <w:rPr>
                <w:sz w:val="16"/>
                <w:szCs w:val="16"/>
              </w:rPr>
              <w:t>36.764</w:t>
            </w:r>
          </w:p>
        </w:tc>
        <w:tc>
          <w:tcPr>
            <w:tcW w:w="637" w:type="dxa"/>
          </w:tcPr>
          <w:p w14:paraId="129AD325" w14:textId="77777777" w:rsidR="00AF2087" w:rsidRDefault="00AF2087" w:rsidP="00284803">
            <w:r>
              <w:rPr>
                <w:sz w:val="16"/>
                <w:szCs w:val="16"/>
              </w:rPr>
              <w:t>0006</w:t>
            </w:r>
          </w:p>
        </w:tc>
        <w:tc>
          <w:tcPr>
            <w:tcW w:w="517" w:type="dxa"/>
          </w:tcPr>
          <w:p w14:paraId="58A2F234" w14:textId="77777777" w:rsidR="00AF2087" w:rsidRDefault="00AF2087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E32A4D4" w14:textId="77777777" w:rsidR="00AF2087" w:rsidRDefault="00AF2087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7EA6774" w14:textId="77777777" w:rsidR="00AF2087" w:rsidRDefault="00AF2087" w:rsidP="00284803">
            <w:r>
              <w:rPr>
                <w:sz w:val="16"/>
                <w:szCs w:val="16"/>
              </w:rPr>
              <w:t>(IoT_NTN_FDD_LS_band) CR to TR 36.764 for B254 UE RF 1-Tone A-MPR requirements (Rel-18)</w:t>
            </w:r>
          </w:p>
        </w:tc>
        <w:tc>
          <w:tcPr>
            <w:tcW w:w="517" w:type="dxa"/>
          </w:tcPr>
          <w:p w14:paraId="768FB284" w14:textId="77777777" w:rsidR="00AF2087" w:rsidRDefault="00AF2087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1C06905" w14:textId="77777777" w:rsidR="00AF2087" w:rsidRDefault="00AF2087" w:rsidP="00284803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4D898A0E" w14:textId="77777777" w:rsidR="00AF2087" w:rsidRDefault="00AF2087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0821F7E" w14:textId="77777777" w:rsidR="00AF2087" w:rsidRDefault="00AF2087" w:rsidP="00284803">
            <w:r>
              <w:rPr>
                <w:sz w:val="16"/>
                <w:szCs w:val="16"/>
              </w:rPr>
              <w:t>R4-2502982</w:t>
            </w:r>
          </w:p>
        </w:tc>
        <w:tc>
          <w:tcPr>
            <w:tcW w:w="1597" w:type="dxa"/>
          </w:tcPr>
          <w:p w14:paraId="0AFEFE8B" w14:textId="77777777" w:rsidR="00AF2087" w:rsidRDefault="00AF2087" w:rsidP="00284803">
            <w:r>
              <w:rPr>
                <w:sz w:val="16"/>
                <w:szCs w:val="16"/>
              </w:rPr>
              <w:t>MediaTek (Hefei) Inc.</w:t>
            </w:r>
          </w:p>
        </w:tc>
        <w:tc>
          <w:tcPr>
            <w:tcW w:w="1122" w:type="dxa"/>
          </w:tcPr>
          <w:p w14:paraId="7377BED5" w14:textId="77777777" w:rsidR="00AF2087" w:rsidRDefault="00AF2087" w:rsidP="00284803">
            <w:r>
              <w:rPr>
                <w:sz w:val="16"/>
                <w:szCs w:val="16"/>
              </w:rPr>
              <w:t>IoT_NTN_FDD_LS_band</w:t>
            </w:r>
          </w:p>
        </w:tc>
        <w:tc>
          <w:tcPr>
            <w:tcW w:w="2323" w:type="dxa"/>
          </w:tcPr>
          <w:p w14:paraId="53E0F540" w14:textId="77777777" w:rsidR="00AF2087" w:rsidRDefault="00AF2087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2D8C76" w14:textId="77777777" w:rsidR="00AF2087" w:rsidRDefault="00AF2087" w:rsidP="00284803">
            <w:pPr>
              <w:rPr>
                <w:sz w:val="16"/>
                <w:szCs w:val="16"/>
              </w:rPr>
            </w:pPr>
          </w:p>
        </w:tc>
      </w:tr>
      <w:tr w:rsidR="00AF2087" w14:paraId="00C5687C" w14:textId="77777777" w:rsidTr="00284803">
        <w:tc>
          <w:tcPr>
            <w:tcW w:w="879" w:type="dxa"/>
          </w:tcPr>
          <w:p w14:paraId="71B8B598" w14:textId="77777777" w:rsidR="00AF2087" w:rsidRDefault="00AF2087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61B752A" w14:textId="77777777" w:rsidR="00AF2087" w:rsidRDefault="00AF2087" w:rsidP="00284803">
            <w:r>
              <w:rPr>
                <w:sz w:val="16"/>
                <w:szCs w:val="16"/>
              </w:rPr>
              <w:t>2682</w:t>
            </w:r>
          </w:p>
        </w:tc>
        <w:tc>
          <w:tcPr>
            <w:tcW w:w="517" w:type="dxa"/>
          </w:tcPr>
          <w:p w14:paraId="766AAA4A" w14:textId="77777777" w:rsidR="00AF2087" w:rsidRDefault="00AF2087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13D782" w14:textId="77777777" w:rsidR="00AF2087" w:rsidRDefault="00AF2087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53F9588" w14:textId="77777777" w:rsidR="00AF2087" w:rsidRDefault="00AF2087" w:rsidP="00284803">
            <w:r>
              <w:rPr>
                <w:sz w:val="16"/>
                <w:szCs w:val="16"/>
              </w:rPr>
              <w:t>(HPUE_NR_FR1_FDD_R18) CR for TS 38.101-1 to clarify A-MPR for NS_43</w:t>
            </w:r>
          </w:p>
        </w:tc>
        <w:tc>
          <w:tcPr>
            <w:tcW w:w="517" w:type="dxa"/>
          </w:tcPr>
          <w:p w14:paraId="43584D42" w14:textId="77777777" w:rsidR="00AF2087" w:rsidRDefault="00AF2087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D98C86D" w14:textId="77777777" w:rsidR="00AF2087" w:rsidRDefault="00AF2087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594DC334" w14:textId="77777777" w:rsidR="00AF2087" w:rsidRDefault="00AF2087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7469848" w14:textId="77777777" w:rsidR="00AF2087" w:rsidRDefault="00AF2087" w:rsidP="00284803">
            <w:r>
              <w:rPr>
                <w:sz w:val="16"/>
                <w:szCs w:val="16"/>
              </w:rPr>
              <w:t>R4-2501606</w:t>
            </w:r>
          </w:p>
        </w:tc>
        <w:tc>
          <w:tcPr>
            <w:tcW w:w="1597" w:type="dxa"/>
          </w:tcPr>
          <w:p w14:paraId="0A4CB556" w14:textId="77777777" w:rsidR="00AF2087" w:rsidRDefault="00AF2087" w:rsidP="00284803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3BD55A0B" w14:textId="77777777" w:rsidR="00AF2087" w:rsidRDefault="00AF2087" w:rsidP="00284803">
            <w:r>
              <w:rPr>
                <w:sz w:val="16"/>
                <w:szCs w:val="16"/>
              </w:rPr>
              <w:t>HPUE_NR_FR1_FDD_R18-Core</w:t>
            </w:r>
          </w:p>
        </w:tc>
        <w:tc>
          <w:tcPr>
            <w:tcW w:w="2323" w:type="dxa"/>
          </w:tcPr>
          <w:p w14:paraId="02EC1B83" w14:textId="77777777" w:rsidR="00AF2087" w:rsidRDefault="00AF2087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E816F4" w14:textId="77777777" w:rsidR="00AF2087" w:rsidRDefault="00AF2087" w:rsidP="00284803">
            <w:pPr>
              <w:rPr>
                <w:sz w:val="16"/>
                <w:szCs w:val="16"/>
              </w:rPr>
            </w:pPr>
          </w:p>
        </w:tc>
      </w:tr>
      <w:tr w:rsidR="00AF2087" w14:paraId="34736018" w14:textId="77777777" w:rsidTr="00284803">
        <w:tc>
          <w:tcPr>
            <w:tcW w:w="879" w:type="dxa"/>
          </w:tcPr>
          <w:p w14:paraId="30461F5C" w14:textId="77777777" w:rsidR="00AF2087" w:rsidRDefault="00AF2087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D2DDCC0" w14:textId="77777777" w:rsidR="00AF2087" w:rsidRDefault="00AF2087" w:rsidP="00284803">
            <w:r>
              <w:rPr>
                <w:sz w:val="16"/>
                <w:szCs w:val="16"/>
              </w:rPr>
              <w:t>2683</w:t>
            </w:r>
          </w:p>
        </w:tc>
        <w:tc>
          <w:tcPr>
            <w:tcW w:w="517" w:type="dxa"/>
          </w:tcPr>
          <w:p w14:paraId="337A65F0" w14:textId="77777777" w:rsidR="00AF2087" w:rsidRDefault="00AF2087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A58283" w14:textId="77777777" w:rsidR="00AF2087" w:rsidRDefault="00AF2087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D8CC75F" w14:textId="77777777" w:rsidR="00AF2087" w:rsidRDefault="00AF2087" w:rsidP="00284803">
            <w:r>
              <w:rPr>
                <w:sz w:val="16"/>
                <w:szCs w:val="16"/>
              </w:rPr>
              <w:t>(HPUE_NR_FR1_FDD_R18) CR for TS 38.101-1 to clarify A-MPR for NS_43</w:t>
            </w:r>
          </w:p>
        </w:tc>
        <w:tc>
          <w:tcPr>
            <w:tcW w:w="517" w:type="dxa"/>
          </w:tcPr>
          <w:p w14:paraId="7CC97FC5" w14:textId="77777777" w:rsidR="00AF2087" w:rsidRDefault="00AF2087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93796DC" w14:textId="77777777" w:rsidR="00AF2087" w:rsidRDefault="00AF2087" w:rsidP="0028480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44A35E26" w14:textId="77777777" w:rsidR="00AF2087" w:rsidRDefault="00AF2087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A5FA4AE" w14:textId="77777777" w:rsidR="00AF2087" w:rsidRDefault="00AF2087" w:rsidP="00284803">
            <w:r>
              <w:rPr>
                <w:sz w:val="16"/>
                <w:szCs w:val="16"/>
              </w:rPr>
              <w:t>R4-2501607</w:t>
            </w:r>
          </w:p>
        </w:tc>
        <w:tc>
          <w:tcPr>
            <w:tcW w:w="1597" w:type="dxa"/>
          </w:tcPr>
          <w:p w14:paraId="523D8EFC" w14:textId="77777777" w:rsidR="00AF2087" w:rsidRDefault="00AF2087" w:rsidP="00284803">
            <w:r>
              <w:rPr>
                <w:sz w:val="16"/>
                <w:szCs w:val="16"/>
              </w:rPr>
              <w:t>Huawei,HiSilicon</w:t>
            </w:r>
          </w:p>
        </w:tc>
        <w:tc>
          <w:tcPr>
            <w:tcW w:w="1122" w:type="dxa"/>
          </w:tcPr>
          <w:p w14:paraId="1EA34958" w14:textId="77777777" w:rsidR="00AF2087" w:rsidRDefault="00AF2087" w:rsidP="00284803">
            <w:r>
              <w:rPr>
                <w:sz w:val="16"/>
                <w:szCs w:val="16"/>
              </w:rPr>
              <w:t>HPUE_NR_FR1_FDD_R18-Core</w:t>
            </w:r>
          </w:p>
        </w:tc>
        <w:tc>
          <w:tcPr>
            <w:tcW w:w="2323" w:type="dxa"/>
          </w:tcPr>
          <w:p w14:paraId="794168BE" w14:textId="77777777" w:rsidR="00AF2087" w:rsidRDefault="00AF2087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D5C2E91" w14:textId="77777777" w:rsidR="00AF2087" w:rsidRDefault="00AF2087" w:rsidP="00284803">
            <w:pPr>
              <w:rPr>
                <w:sz w:val="16"/>
                <w:szCs w:val="16"/>
              </w:rPr>
            </w:pPr>
          </w:p>
        </w:tc>
      </w:tr>
      <w:tr w:rsidR="00AF2087" w14:paraId="00D66CA0" w14:textId="77777777" w:rsidTr="00284803">
        <w:tc>
          <w:tcPr>
            <w:tcW w:w="879" w:type="dxa"/>
          </w:tcPr>
          <w:p w14:paraId="493A5661" w14:textId="77777777" w:rsidR="00AF2087" w:rsidRDefault="00AF2087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E10A306" w14:textId="77777777" w:rsidR="00AF2087" w:rsidRDefault="00AF2087" w:rsidP="00284803">
            <w:r>
              <w:rPr>
                <w:sz w:val="16"/>
                <w:szCs w:val="16"/>
              </w:rPr>
              <w:t>5401</w:t>
            </w:r>
          </w:p>
        </w:tc>
        <w:tc>
          <w:tcPr>
            <w:tcW w:w="517" w:type="dxa"/>
          </w:tcPr>
          <w:p w14:paraId="3F4B0A93" w14:textId="77777777" w:rsidR="00AF2087" w:rsidRDefault="00AF2087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CE18ABC" w14:textId="77777777" w:rsidR="00AF2087" w:rsidRDefault="00AF2087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3942644" w14:textId="77777777" w:rsidR="00AF2087" w:rsidRDefault="00AF2087" w:rsidP="00284803">
            <w:r>
              <w:rPr>
                <w:sz w:val="16"/>
                <w:szCs w:val="16"/>
              </w:rPr>
              <w:t>(LTE_NR_DC_enh2) CR for correcting interruptions during measurements on deactivated NR PSCell</w:t>
            </w:r>
          </w:p>
        </w:tc>
        <w:tc>
          <w:tcPr>
            <w:tcW w:w="517" w:type="dxa"/>
          </w:tcPr>
          <w:p w14:paraId="558CBB9E" w14:textId="77777777" w:rsidR="00AF2087" w:rsidRDefault="00AF2087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069017" w14:textId="77777777" w:rsidR="00AF2087" w:rsidRDefault="00AF2087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7DD28736" w14:textId="77777777" w:rsidR="00AF2087" w:rsidRDefault="00AF2087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09A200D" w14:textId="77777777" w:rsidR="00AF2087" w:rsidRDefault="00AF2087" w:rsidP="00284803">
            <w:r>
              <w:rPr>
                <w:sz w:val="16"/>
                <w:szCs w:val="16"/>
              </w:rPr>
              <w:t>R4-2501895</w:t>
            </w:r>
          </w:p>
        </w:tc>
        <w:tc>
          <w:tcPr>
            <w:tcW w:w="1597" w:type="dxa"/>
          </w:tcPr>
          <w:p w14:paraId="03CC48E6" w14:textId="77777777" w:rsidR="00AF2087" w:rsidRDefault="00AF2087" w:rsidP="0028480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F155F8B" w14:textId="77777777" w:rsidR="00AF2087" w:rsidRDefault="00AF2087" w:rsidP="00284803">
            <w:r>
              <w:rPr>
                <w:sz w:val="16"/>
                <w:szCs w:val="16"/>
              </w:rPr>
              <w:t>LTE_NR_DC_enh2</w:t>
            </w:r>
          </w:p>
        </w:tc>
        <w:tc>
          <w:tcPr>
            <w:tcW w:w="2323" w:type="dxa"/>
          </w:tcPr>
          <w:p w14:paraId="01FF35FC" w14:textId="77777777" w:rsidR="00AF2087" w:rsidRDefault="00AF2087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6C6B9E6" w14:textId="77777777" w:rsidR="00AF2087" w:rsidRDefault="00AF2087" w:rsidP="00284803">
            <w:pPr>
              <w:rPr>
                <w:sz w:val="16"/>
                <w:szCs w:val="16"/>
              </w:rPr>
            </w:pPr>
          </w:p>
        </w:tc>
      </w:tr>
    </w:tbl>
    <w:p w14:paraId="6328C29D" w14:textId="77777777" w:rsidR="00480259" w:rsidRDefault="00480259" w:rsidP="00480259"/>
    <w:p w14:paraId="16EDEAB5" w14:textId="18B86C80" w:rsidR="00915E08" w:rsidRDefault="005061AA" w:rsidP="00512C52">
      <w:pPr>
        <w:pStyle w:val="Heading2"/>
        <w:rPr>
          <w:rFonts w:cs="Arial"/>
          <w:noProof/>
        </w:rPr>
      </w:pPr>
      <w:r w:rsidRPr="005061AA">
        <w:rPr>
          <w:noProof/>
        </w:rPr>
        <w:t>RP-250600</w:t>
      </w:r>
    </w:p>
    <w:p w14:paraId="4051EBA2" w14:textId="0EF50148" w:rsidR="00915E08" w:rsidRPr="004347C0" w:rsidRDefault="00915E08" w:rsidP="00915E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7494A" w:rsidRPr="0017494A">
        <w:rPr>
          <w:rFonts w:ascii="Arial" w:hAnsi="Arial" w:cs="Arial"/>
          <w:b/>
          <w:bCs/>
        </w:rPr>
        <w:t>RAN4 CRs to Maintenance for Closed WIs/SIs for REL-18 and earlier - Batch 23</w:t>
      </w:r>
    </w:p>
    <w:p w14:paraId="21C98370" w14:textId="77777777" w:rsidR="00915E08" w:rsidRPr="004347C0" w:rsidRDefault="00915E08" w:rsidP="00915E0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083C2F5C" w14:textId="77777777" w:rsidR="00510EEB" w:rsidRDefault="00510EEB" w:rsidP="00510EEB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C43DDB" w:rsidRPr="004E535C" w14:paraId="49E19758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62FC82B" w14:textId="77777777" w:rsidR="00C43DDB" w:rsidRPr="00BF1EB6" w:rsidRDefault="00C43DD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21EDFE7" w14:textId="77777777" w:rsidR="00C43DDB" w:rsidRPr="00BF1EB6" w:rsidRDefault="00C43DD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580894B" w14:textId="77777777" w:rsidR="00C43DDB" w:rsidRPr="00BF1EB6" w:rsidRDefault="00C43DD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F1FDD10" w14:textId="77777777" w:rsidR="00C43DDB" w:rsidRPr="00BF1EB6" w:rsidRDefault="00C43DD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47067FC" w14:textId="77777777" w:rsidR="00C43DDB" w:rsidRPr="00BF1EB6" w:rsidRDefault="00C43DD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751F8BB" w14:textId="77777777" w:rsidR="00C43DDB" w:rsidRPr="00BF1EB6" w:rsidRDefault="00C43DD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EBFCAAA" w14:textId="77777777" w:rsidR="00C43DDB" w:rsidRPr="00BF1EB6" w:rsidRDefault="00C43DD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ECEC675" w14:textId="77777777" w:rsidR="00C43DDB" w:rsidRPr="00BF1EB6" w:rsidRDefault="00C43DD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DA04327" w14:textId="77777777" w:rsidR="00C43DDB" w:rsidRPr="00BF1EB6" w:rsidRDefault="00C43DD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83D2867" w14:textId="77777777" w:rsidR="00C43DDB" w:rsidRPr="00BF1EB6" w:rsidRDefault="00C43DD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D43CD5D" w14:textId="77777777" w:rsidR="00C43DDB" w:rsidRPr="00BF1EB6" w:rsidRDefault="00C43DD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D2A295F" w14:textId="77777777" w:rsidR="00C43DDB" w:rsidRPr="00BF1EB6" w:rsidRDefault="00C43DD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5821161" w14:textId="77777777" w:rsidR="00C43DDB" w:rsidRPr="00BF1EB6" w:rsidRDefault="00C43DD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C43DDB" w14:paraId="0E4BFF96" w14:textId="77777777" w:rsidTr="00284803">
        <w:tc>
          <w:tcPr>
            <w:tcW w:w="879" w:type="dxa"/>
          </w:tcPr>
          <w:p w14:paraId="6E77F464" w14:textId="77777777" w:rsidR="00C43DDB" w:rsidRDefault="00C43DDB" w:rsidP="00284803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0AE78FFA" w14:textId="77777777" w:rsidR="00C43DDB" w:rsidRDefault="00C43DDB" w:rsidP="00284803">
            <w:r>
              <w:rPr>
                <w:sz w:val="16"/>
                <w:szCs w:val="16"/>
              </w:rPr>
              <w:t>0055</w:t>
            </w:r>
          </w:p>
        </w:tc>
        <w:tc>
          <w:tcPr>
            <w:tcW w:w="517" w:type="dxa"/>
          </w:tcPr>
          <w:p w14:paraId="708B0FCE" w14:textId="77777777" w:rsidR="00C43DDB" w:rsidRDefault="00C43DDB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1EA5590" w14:textId="77777777" w:rsidR="00C43DDB" w:rsidRDefault="00C43DDB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5E13561" w14:textId="77777777" w:rsidR="00C43DDB" w:rsidRDefault="00C43DDB" w:rsidP="00284803">
            <w:r>
              <w:rPr>
                <w:sz w:val="16"/>
                <w:szCs w:val="16"/>
              </w:rPr>
              <w:t>CR for TS36.102, applicability rules for IoT-NTN requirements</w:t>
            </w:r>
          </w:p>
        </w:tc>
        <w:tc>
          <w:tcPr>
            <w:tcW w:w="517" w:type="dxa"/>
          </w:tcPr>
          <w:p w14:paraId="1BC98955" w14:textId="77777777" w:rsidR="00C43DDB" w:rsidRDefault="00C43DDB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A6331C" w14:textId="77777777" w:rsidR="00C43DDB" w:rsidRDefault="00C43DDB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0C03799D" w14:textId="77777777" w:rsidR="00C43DDB" w:rsidRDefault="00C43DD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C5D379A" w14:textId="77777777" w:rsidR="00C43DDB" w:rsidRDefault="00C43DDB" w:rsidP="00284803">
            <w:r>
              <w:rPr>
                <w:sz w:val="16"/>
                <w:szCs w:val="16"/>
              </w:rPr>
              <w:t>R4-2502355</w:t>
            </w:r>
          </w:p>
        </w:tc>
        <w:tc>
          <w:tcPr>
            <w:tcW w:w="1597" w:type="dxa"/>
          </w:tcPr>
          <w:p w14:paraId="1F2AF84C" w14:textId="77777777" w:rsidR="00C43DDB" w:rsidRDefault="00C43DDB" w:rsidP="00284803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4E843E12" w14:textId="77777777" w:rsidR="00C43DDB" w:rsidRDefault="00C43DDB" w:rsidP="00284803"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 w14:paraId="424E16CD" w14:textId="77777777" w:rsidR="00C43DDB" w:rsidRDefault="00C43DDB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8CD7D48" w14:textId="77777777" w:rsidR="00C43DDB" w:rsidRDefault="00C43DDB" w:rsidP="00284803">
            <w:pPr>
              <w:rPr>
                <w:sz w:val="16"/>
                <w:szCs w:val="16"/>
              </w:rPr>
            </w:pPr>
          </w:p>
        </w:tc>
      </w:tr>
      <w:tr w:rsidR="00C43DDB" w14:paraId="1C088771" w14:textId="77777777" w:rsidTr="00284803">
        <w:tc>
          <w:tcPr>
            <w:tcW w:w="879" w:type="dxa"/>
          </w:tcPr>
          <w:p w14:paraId="1498DB76" w14:textId="77777777" w:rsidR="00C43DDB" w:rsidRDefault="00C43DDB" w:rsidP="00284803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4727F9A9" w14:textId="77777777" w:rsidR="00C43DDB" w:rsidRDefault="00C43DDB" w:rsidP="00284803">
            <w:r>
              <w:rPr>
                <w:sz w:val="16"/>
                <w:szCs w:val="16"/>
              </w:rPr>
              <w:t>0059</w:t>
            </w:r>
          </w:p>
        </w:tc>
        <w:tc>
          <w:tcPr>
            <w:tcW w:w="517" w:type="dxa"/>
          </w:tcPr>
          <w:p w14:paraId="63A1A049" w14:textId="77777777" w:rsidR="00C43DDB" w:rsidRDefault="00C43DDB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A8EECD5" w14:textId="77777777" w:rsidR="00C43DDB" w:rsidRDefault="00C43DDB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82078D3" w14:textId="77777777" w:rsidR="00C43DDB" w:rsidRDefault="00C43DDB" w:rsidP="00284803">
            <w:r>
              <w:rPr>
                <w:sz w:val="16"/>
                <w:szCs w:val="16"/>
              </w:rPr>
              <w:t>(LTE_NBIOT_eMTC_NTN_req-Core) CR to TS 36.102 on variable TX-RX frequency separation</w:t>
            </w:r>
          </w:p>
        </w:tc>
        <w:tc>
          <w:tcPr>
            <w:tcW w:w="517" w:type="dxa"/>
          </w:tcPr>
          <w:p w14:paraId="40C82180" w14:textId="77777777" w:rsidR="00C43DDB" w:rsidRDefault="00C43DDB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8BA0616" w14:textId="77777777" w:rsidR="00C43DDB" w:rsidRDefault="00C43DDB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73886AFB" w14:textId="77777777" w:rsidR="00C43DDB" w:rsidRDefault="00C43DD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37D1C17" w14:textId="77777777" w:rsidR="00C43DDB" w:rsidRDefault="00C43DDB" w:rsidP="00284803">
            <w:r>
              <w:rPr>
                <w:sz w:val="16"/>
                <w:szCs w:val="16"/>
              </w:rPr>
              <w:t>R4-2502990</w:t>
            </w:r>
          </w:p>
        </w:tc>
        <w:tc>
          <w:tcPr>
            <w:tcW w:w="1597" w:type="dxa"/>
          </w:tcPr>
          <w:p w14:paraId="01AB7068" w14:textId="77777777" w:rsidR="00C43DDB" w:rsidRDefault="00C43DDB" w:rsidP="00284803">
            <w:r>
              <w:rPr>
                <w:sz w:val="16"/>
                <w:szCs w:val="16"/>
              </w:rPr>
              <w:t>MediaTek (Hefei) Inc.</w:t>
            </w:r>
          </w:p>
        </w:tc>
        <w:tc>
          <w:tcPr>
            <w:tcW w:w="1122" w:type="dxa"/>
          </w:tcPr>
          <w:p w14:paraId="2903F54A" w14:textId="77777777" w:rsidR="00C43DDB" w:rsidRDefault="00C43DDB" w:rsidP="00284803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17E5D182" w14:textId="77777777" w:rsidR="00C43DDB" w:rsidRDefault="00C43DDB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6A3267D" w14:textId="77777777" w:rsidR="00C43DDB" w:rsidRDefault="00C43DDB" w:rsidP="00284803">
            <w:pPr>
              <w:rPr>
                <w:sz w:val="16"/>
                <w:szCs w:val="16"/>
              </w:rPr>
            </w:pPr>
          </w:p>
        </w:tc>
      </w:tr>
      <w:tr w:rsidR="00C43DDB" w14:paraId="08317D07" w14:textId="77777777" w:rsidTr="00284803">
        <w:tc>
          <w:tcPr>
            <w:tcW w:w="879" w:type="dxa"/>
          </w:tcPr>
          <w:p w14:paraId="0E40C176" w14:textId="77777777" w:rsidR="00C43DDB" w:rsidRDefault="00C43DDB" w:rsidP="00284803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654A8350" w14:textId="77777777" w:rsidR="00C43DDB" w:rsidRDefault="00C43DDB" w:rsidP="00284803">
            <w:r>
              <w:rPr>
                <w:sz w:val="16"/>
                <w:szCs w:val="16"/>
              </w:rPr>
              <w:t>0060</w:t>
            </w:r>
          </w:p>
        </w:tc>
        <w:tc>
          <w:tcPr>
            <w:tcW w:w="517" w:type="dxa"/>
          </w:tcPr>
          <w:p w14:paraId="769C7DC9" w14:textId="77777777" w:rsidR="00C43DDB" w:rsidRDefault="00C43DDB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C926D2C" w14:textId="77777777" w:rsidR="00C43DDB" w:rsidRDefault="00C43DDB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8731337" w14:textId="77777777" w:rsidR="00C43DDB" w:rsidRDefault="00C43DDB" w:rsidP="00284803">
            <w:r>
              <w:rPr>
                <w:sz w:val="16"/>
                <w:szCs w:val="16"/>
              </w:rPr>
              <w:t>CR to TS 36.102: B255 emissions</w:t>
            </w:r>
          </w:p>
        </w:tc>
        <w:tc>
          <w:tcPr>
            <w:tcW w:w="517" w:type="dxa"/>
          </w:tcPr>
          <w:p w14:paraId="01B503EB" w14:textId="77777777" w:rsidR="00C43DDB" w:rsidRDefault="00C43DDB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864072B" w14:textId="77777777" w:rsidR="00C43DDB" w:rsidRDefault="00C43DDB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5073CA53" w14:textId="77777777" w:rsidR="00C43DDB" w:rsidRDefault="00C43DD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525AA7F" w14:textId="77777777" w:rsidR="00C43DDB" w:rsidRDefault="00C43DDB" w:rsidP="00284803">
            <w:r>
              <w:rPr>
                <w:sz w:val="16"/>
                <w:szCs w:val="16"/>
              </w:rPr>
              <w:t>R4-2502991</w:t>
            </w:r>
          </w:p>
        </w:tc>
        <w:tc>
          <w:tcPr>
            <w:tcW w:w="1597" w:type="dxa"/>
          </w:tcPr>
          <w:p w14:paraId="110A8389" w14:textId="77777777" w:rsidR="00C43DDB" w:rsidRDefault="00C43DDB" w:rsidP="00284803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5B64D77D" w14:textId="77777777" w:rsidR="00C43DDB" w:rsidRDefault="00C43DDB" w:rsidP="00284803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46ABC381" w14:textId="77777777" w:rsidR="00C43DDB" w:rsidRDefault="00C43DDB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7817AF" w14:textId="77777777" w:rsidR="00C43DDB" w:rsidRDefault="00C43DDB" w:rsidP="00284803">
            <w:pPr>
              <w:rPr>
                <w:sz w:val="16"/>
                <w:szCs w:val="16"/>
              </w:rPr>
            </w:pPr>
          </w:p>
        </w:tc>
      </w:tr>
      <w:tr w:rsidR="00C43DDB" w14:paraId="2B630E7E" w14:textId="77777777" w:rsidTr="00284803">
        <w:tc>
          <w:tcPr>
            <w:tcW w:w="879" w:type="dxa"/>
          </w:tcPr>
          <w:p w14:paraId="6D9630F5" w14:textId="77777777" w:rsidR="00C43DDB" w:rsidRDefault="00C43DDB" w:rsidP="00284803"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 w14:paraId="35E128C8" w14:textId="77777777" w:rsidR="00C43DDB" w:rsidRDefault="00C43DDB" w:rsidP="00284803">
            <w:r>
              <w:rPr>
                <w:sz w:val="16"/>
                <w:szCs w:val="16"/>
              </w:rPr>
              <w:t>0029</w:t>
            </w:r>
          </w:p>
        </w:tc>
        <w:tc>
          <w:tcPr>
            <w:tcW w:w="517" w:type="dxa"/>
          </w:tcPr>
          <w:p w14:paraId="19E64B36" w14:textId="77777777" w:rsidR="00C43DDB" w:rsidRDefault="00C43DDB" w:rsidP="00284803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2E02631" w14:textId="77777777" w:rsidR="00C43DDB" w:rsidRDefault="00C43DDB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C25FBE4" w14:textId="77777777" w:rsidR="00C43DDB" w:rsidRDefault="00C43DDB" w:rsidP="00284803">
            <w:r>
              <w:rPr>
                <w:sz w:val="16"/>
                <w:szCs w:val="16"/>
              </w:rPr>
              <w:t>(LTE_NBIOT_eMTC_NTN_req-Core) CR for TS36.108, Correction on non-regenerative payload and gateway for IoT NTN</w:t>
            </w:r>
          </w:p>
        </w:tc>
        <w:tc>
          <w:tcPr>
            <w:tcW w:w="517" w:type="dxa"/>
          </w:tcPr>
          <w:p w14:paraId="383D4EB8" w14:textId="77777777" w:rsidR="00C43DDB" w:rsidRDefault="00C43DDB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301AA1C" w14:textId="77777777" w:rsidR="00C43DDB" w:rsidRDefault="00C43DDB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1E7AFAB" w14:textId="77777777" w:rsidR="00C43DDB" w:rsidRDefault="00C43DD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04AEF25" w14:textId="77777777" w:rsidR="00C43DDB" w:rsidRDefault="00C43DDB" w:rsidP="00284803">
            <w:r>
              <w:rPr>
                <w:sz w:val="16"/>
                <w:szCs w:val="16"/>
              </w:rPr>
              <w:t>R4-2502368</w:t>
            </w:r>
          </w:p>
        </w:tc>
        <w:tc>
          <w:tcPr>
            <w:tcW w:w="1597" w:type="dxa"/>
          </w:tcPr>
          <w:p w14:paraId="55C4FE82" w14:textId="77777777" w:rsidR="00C43DDB" w:rsidRDefault="00C43DDB" w:rsidP="0028480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0164B78B" w14:textId="77777777" w:rsidR="00C43DDB" w:rsidRDefault="00C43DDB" w:rsidP="00284803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0FE20A18" w14:textId="77777777" w:rsidR="00C43DDB" w:rsidRDefault="00C43DDB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A9EFD7" w14:textId="77777777" w:rsidR="00C43DDB" w:rsidRDefault="00C43DDB" w:rsidP="00284803">
            <w:pPr>
              <w:rPr>
                <w:sz w:val="16"/>
                <w:szCs w:val="16"/>
              </w:rPr>
            </w:pPr>
          </w:p>
        </w:tc>
      </w:tr>
      <w:tr w:rsidR="00C43DDB" w14:paraId="7C564EC2" w14:textId="77777777" w:rsidTr="00284803">
        <w:tc>
          <w:tcPr>
            <w:tcW w:w="879" w:type="dxa"/>
          </w:tcPr>
          <w:p w14:paraId="122FD1EA" w14:textId="77777777" w:rsidR="00C43DDB" w:rsidRDefault="00C43DDB" w:rsidP="00284803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4F94C530" w14:textId="77777777" w:rsidR="00C43DDB" w:rsidRDefault="00C43DDB" w:rsidP="00284803">
            <w:r>
              <w:rPr>
                <w:sz w:val="16"/>
                <w:szCs w:val="16"/>
              </w:rPr>
              <w:t>7366</w:t>
            </w:r>
          </w:p>
        </w:tc>
        <w:tc>
          <w:tcPr>
            <w:tcW w:w="517" w:type="dxa"/>
          </w:tcPr>
          <w:p w14:paraId="195DB1B5" w14:textId="77777777" w:rsidR="00C43DDB" w:rsidRDefault="00C43DDB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773C7A" w14:textId="77777777" w:rsidR="00C43DDB" w:rsidRDefault="00C43DDB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B57F85A" w14:textId="77777777" w:rsidR="00C43DDB" w:rsidRDefault="00C43DDB" w:rsidP="00284803">
            <w:r>
              <w:rPr>
                <w:sz w:val="16"/>
                <w:szCs w:val="16"/>
              </w:rPr>
              <w:t>CR on core maintenance for R18 IoT NTN</w:t>
            </w:r>
          </w:p>
        </w:tc>
        <w:tc>
          <w:tcPr>
            <w:tcW w:w="517" w:type="dxa"/>
          </w:tcPr>
          <w:p w14:paraId="48DF5AFA" w14:textId="77777777" w:rsidR="00C43DDB" w:rsidRDefault="00C43DDB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BB21132" w14:textId="77777777" w:rsidR="00C43DDB" w:rsidRDefault="00C43DDB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394A85FA" w14:textId="77777777" w:rsidR="00C43DDB" w:rsidRDefault="00C43DD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B02A75A" w14:textId="77777777" w:rsidR="00C43DDB" w:rsidRDefault="00C43DDB" w:rsidP="00284803">
            <w:r>
              <w:rPr>
                <w:sz w:val="16"/>
                <w:szCs w:val="16"/>
              </w:rPr>
              <w:t>R4-2500392</w:t>
            </w:r>
          </w:p>
        </w:tc>
        <w:tc>
          <w:tcPr>
            <w:tcW w:w="1597" w:type="dxa"/>
          </w:tcPr>
          <w:p w14:paraId="2FDB183D" w14:textId="77777777" w:rsidR="00C43DDB" w:rsidRDefault="00C43DDB" w:rsidP="00284803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033DAF69" w14:textId="77777777" w:rsidR="00C43DDB" w:rsidRDefault="00C43DDB" w:rsidP="00284803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707EFB0D" w14:textId="77777777" w:rsidR="00C43DDB" w:rsidRDefault="00C43DDB" w:rsidP="00284803">
            <w:r>
              <w:rPr>
                <w:sz w:val="16"/>
                <w:szCs w:val="16"/>
              </w:rPr>
              <w:t>4.6A.3.3, 4.7A.4.3</w:t>
            </w:r>
          </w:p>
        </w:tc>
        <w:tc>
          <w:tcPr>
            <w:tcW w:w="998" w:type="dxa"/>
          </w:tcPr>
          <w:p w14:paraId="52720C7F" w14:textId="77777777" w:rsidR="00C43DDB" w:rsidRDefault="00C43DDB" w:rsidP="00284803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C43DDB" w14:paraId="652B45B0" w14:textId="77777777" w:rsidTr="00284803">
        <w:tc>
          <w:tcPr>
            <w:tcW w:w="879" w:type="dxa"/>
          </w:tcPr>
          <w:p w14:paraId="16185487" w14:textId="77777777" w:rsidR="00C43DDB" w:rsidRDefault="00C43DDB" w:rsidP="00284803">
            <w:r>
              <w:rPr>
                <w:sz w:val="16"/>
                <w:szCs w:val="16"/>
              </w:rPr>
              <w:t>36.181</w:t>
            </w:r>
          </w:p>
        </w:tc>
        <w:tc>
          <w:tcPr>
            <w:tcW w:w="637" w:type="dxa"/>
          </w:tcPr>
          <w:p w14:paraId="3E6F6FD2" w14:textId="77777777" w:rsidR="00C43DDB" w:rsidRDefault="00C43DDB" w:rsidP="00284803">
            <w:r>
              <w:rPr>
                <w:sz w:val="16"/>
                <w:szCs w:val="16"/>
              </w:rPr>
              <w:t>0023</w:t>
            </w:r>
          </w:p>
        </w:tc>
        <w:tc>
          <w:tcPr>
            <w:tcW w:w="517" w:type="dxa"/>
          </w:tcPr>
          <w:p w14:paraId="5421AEA5" w14:textId="77777777" w:rsidR="00C43DDB" w:rsidRDefault="00C43DDB" w:rsidP="00284803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2B35C43D" w14:textId="77777777" w:rsidR="00C43DDB" w:rsidRDefault="00C43DDB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8B618E6" w14:textId="77777777" w:rsidR="00C43DDB" w:rsidRDefault="00C43DDB" w:rsidP="00284803">
            <w:r>
              <w:rPr>
                <w:sz w:val="16"/>
                <w:szCs w:val="16"/>
              </w:rPr>
              <w:t>(LTE_NBIOT_eMTC_NTN_req-Perf) CR for TS36.181, Correction on non-regenerative payload and gateway for IoT NTN</w:t>
            </w:r>
          </w:p>
        </w:tc>
        <w:tc>
          <w:tcPr>
            <w:tcW w:w="517" w:type="dxa"/>
          </w:tcPr>
          <w:p w14:paraId="0CE60700" w14:textId="77777777" w:rsidR="00C43DDB" w:rsidRDefault="00C43DDB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A73D80" w14:textId="77777777" w:rsidR="00C43DDB" w:rsidRDefault="00C43DDB" w:rsidP="00284803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7DEF41AC" w14:textId="77777777" w:rsidR="00C43DDB" w:rsidRDefault="00C43DD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EB74C28" w14:textId="77777777" w:rsidR="00C43DDB" w:rsidRDefault="00C43DDB" w:rsidP="00284803">
            <w:r>
              <w:rPr>
                <w:sz w:val="16"/>
                <w:szCs w:val="16"/>
              </w:rPr>
              <w:t>R4-2502369</w:t>
            </w:r>
          </w:p>
        </w:tc>
        <w:tc>
          <w:tcPr>
            <w:tcW w:w="1597" w:type="dxa"/>
          </w:tcPr>
          <w:p w14:paraId="38F1914B" w14:textId="77777777" w:rsidR="00C43DDB" w:rsidRDefault="00C43DDB" w:rsidP="0028480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65FC044" w14:textId="77777777" w:rsidR="00C43DDB" w:rsidRDefault="00C43DDB" w:rsidP="00284803">
            <w:r>
              <w:rPr>
                <w:sz w:val="16"/>
                <w:szCs w:val="16"/>
              </w:rPr>
              <w:t>LTE_NBIoT_eMTC_NTN_req-Perf</w:t>
            </w:r>
          </w:p>
        </w:tc>
        <w:tc>
          <w:tcPr>
            <w:tcW w:w="2323" w:type="dxa"/>
          </w:tcPr>
          <w:p w14:paraId="425FB843" w14:textId="77777777" w:rsidR="00C43DDB" w:rsidRDefault="00C43DDB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D2CA7B9" w14:textId="77777777" w:rsidR="00C43DDB" w:rsidRDefault="00C43DDB" w:rsidP="00284803">
            <w:pPr>
              <w:rPr>
                <w:sz w:val="16"/>
                <w:szCs w:val="16"/>
              </w:rPr>
            </w:pPr>
          </w:p>
        </w:tc>
      </w:tr>
      <w:tr w:rsidR="00C43DDB" w14:paraId="39D4A45D" w14:textId="77777777" w:rsidTr="00284803">
        <w:tc>
          <w:tcPr>
            <w:tcW w:w="879" w:type="dxa"/>
          </w:tcPr>
          <w:p w14:paraId="481D56EA" w14:textId="77777777" w:rsidR="00C43DDB" w:rsidRDefault="00C43DDB" w:rsidP="00284803"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 w14:paraId="289C3104" w14:textId="77777777" w:rsidR="00C43DDB" w:rsidRDefault="00C43DDB" w:rsidP="00284803">
            <w:r>
              <w:rPr>
                <w:sz w:val="16"/>
                <w:szCs w:val="16"/>
              </w:rPr>
              <w:t>4506</w:t>
            </w:r>
          </w:p>
        </w:tc>
        <w:tc>
          <w:tcPr>
            <w:tcW w:w="517" w:type="dxa"/>
          </w:tcPr>
          <w:p w14:paraId="0B113069" w14:textId="77777777" w:rsidR="00C43DDB" w:rsidRDefault="00C43DDB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D7AEA56" w14:textId="77777777" w:rsidR="00C43DDB" w:rsidRDefault="00C43DDB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F7CB5F0" w14:textId="77777777" w:rsidR="00C43DDB" w:rsidRDefault="00C43DDB" w:rsidP="00284803">
            <w:r>
              <w:rPr>
                <w:sz w:val="16"/>
                <w:szCs w:val="16"/>
              </w:rPr>
              <w:t>CR to TS 36.307: Flexible Tx-Rx spacing for NB-IoT and eMTC over NTN</w:t>
            </w:r>
          </w:p>
        </w:tc>
        <w:tc>
          <w:tcPr>
            <w:tcW w:w="517" w:type="dxa"/>
          </w:tcPr>
          <w:p w14:paraId="4E5CAA14" w14:textId="77777777" w:rsidR="00C43DDB" w:rsidRDefault="00C43DDB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F59EB3" w14:textId="77777777" w:rsidR="00C43DDB" w:rsidRDefault="00C43DDB" w:rsidP="00284803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10D62647" w14:textId="77777777" w:rsidR="00C43DDB" w:rsidRDefault="00C43DD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2871ED4" w14:textId="77777777" w:rsidR="00C43DDB" w:rsidRDefault="00C43DDB" w:rsidP="00284803">
            <w:r>
              <w:rPr>
                <w:sz w:val="16"/>
                <w:szCs w:val="16"/>
              </w:rPr>
              <w:t>R4-2502992</w:t>
            </w:r>
          </w:p>
        </w:tc>
        <w:tc>
          <w:tcPr>
            <w:tcW w:w="1597" w:type="dxa"/>
          </w:tcPr>
          <w:p w14:paraId="14B664DD" w14:textId="77777777" w:rsidR="00C43DDB" w:rsidRDefault="00C43DDB" w:rsidP="00284803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34482E75" w14:textId="77777777" w:rsidR="00C43DDB" w:rsidRDefault="00C43DDB" w:rsidP="00284803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502B0383" w14:textId="77777777" w:rsidR="00C43DDB" w:rsidRDefault="00C43DDB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329D98" w14:textId="77777777" w:rsidR="00C43DDB" w:rsidRDefault="00C43DDB" w:rsidP="00284803">
            <w:pPr>
              <w:rPr>
                <w:sz w:val="16"/>
                <w:szCs w:val="16"/>
              </w:rPr>
            </w:pPr>
          </w:p>
        </w:tc>
      </w:tr>
      <w:tr w:rsidR="00C43DDB" w14:paraId="479BC167" w14:textId="77777777" w:rsidTr="00284803">
        <w:tc>
          <w:tcPr>
            <w:tcW w:w="879" w:type="dxa"/>
          </w:tcPr>
          <w:p w14:paraId="2DB25CF4" w14:textId="77777777" w:rsidR="00C43DDB" w:rsidRDefault="00C43DDB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EA4B5F6" w14:textId="77777777" w:rsidR="00C43DDB" w:rsidRDefault="00C43DDB" w:rsidP="00284803">
            <w:r>
              <w:rPr>
                <w:sz w:val="16"/>
                <w:szCs w:val="16"/>
              </w:rPr>
              <w:t>5326</w:t>
            </w:r>
          </w:p>
        </w:tc>
        <w:tc>
          <w:tcPr>
            <w:tcW w:w="517" w:type="dxa"/>
          </w:tcPr>
          <w:p w14:paraId="7FE5767B" w14:textId="77777777" w:rsidR="00C43DDB" w:rsidRDefault="00C43DDB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0FF3DE7" w14:textId="77777777" w:rsidR="00C43DDB" w:rsidRDefault="00C43DDB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AF68C13" w14:textId="77777777" w:rsidR="00C43DDB" w:rsidRDefault="00C43DDB" w:rsidP="00284803">
            <w:r>
              <w:rPr>
                <w:sz w:val="16"/>
                <w:szCs w:val="16"/>
              </w:rPr>
              <w:t>(Netw_Energy_NR-Perf) CR on TC maintenance for Rel-18 NES SSB-less</w:t>
            </w:r>
          </w:p>
        </w:tc>
        <w:tc>
          <w:tcPr>
            <w:tcW w:w="517" w:type="dxa"/>
          </w:tcPr>
          <w:p w14:paraId="5F68A7D7" w14:textId="77777777" w:rsidR="00C43DDB" w:rsidRDefault="00C43DDB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FBD585" w14:textId="77777777" w:rsidR="00C43DDB" w:rsidRDefault="00C43DDB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743B372A" w14:textId="77777777" w:rsidR="00C43DDB" w:rsidRDefault="00C43DD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EC03D06" w14:textId="77777777" w:rsidR="00C43DDB" w:rsidRDefault="00C43DDB" w:rsidP="00284803">
            <w:r>
              <w:rPr>
                <w:sz w:val="16"/>
                <w:szCs w:val="16"/>
              </w:rPr>
              <w:t>R4-2502630</w:t>
            </w:r>
          </w:p>
        </w:tc>
        <w:tc>
          <w:tcPr>
            <w:tcW w:w="1597" w:type="dxa"/>
          </w:tcPr>
          <w:p w14:paraId="4FF1BEE9" w14:textId="77777777" w:rsidR="00C43DDB" w:rsidRDefault="00C43DDB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835BF2C" w14:textId="77777777" w:rsidR="00C43DDB" w:rsidRDefault="00C43DDB" w:rsidP="00284803">
            <w:r>
              <w:rPr>
                <w:sz w:val="16"/>
                <w:szCs w:val="16"/>
              </w:rPr>
              <w:t>Netw_Energy_NR-Perf</w:t>
            </w:r>
          </w:p>
        </w:tc>
        <w:tc>
          <w:tcPr>
            <w:tcW w:w="2323" w:type="dxa"/>
          </w:tcPr>
          <w:p w14:paraId="10F3BC40" w14:textId="77777777" w:rsidR="00C43DDB" w:rsidRDefault="00C43DDB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1899EBE" w14:textId="77777777" w:rsidR="00C43DDB" w:rsidRDefault="00C43DDB" w:rsidP="00284803">
            <w:pPr>
              <w:rPr>
                <w:sz w:val="16"/>
                <w:szCs w:val="16"/>
              </w:rPr>
            </w:pPr>
          </w:p>
        </w:tc>
      </w:tr>
      <w:tr w:rsidR="00C43DDB" w14:paraId="04B7B658" w14:textId="77777777" w:rsidTr="00284803">
        <w:tc>
          <w:tcPr>
            <w:tcW w:w="879" w:type="dxa"/>
          </w:tcPr>
          <w:p w14:paraId="3D57794A" w14:textId="77777777" w:rsidR="00C43DDB" w:rsidRDefault="00C43DDB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FD4E2CC" w14:textId="77777777" w:rsidR="00C43DDB" w:rsidRDefault="00C43DDB" w:rsidP="00284803">
            <w:r>
              <w:rPr>
                <w:sz w:val="16"/>
                <w:szCs w:val="16"/>
              </w:rPr>
              <w:t>5327</w:t>
            </w:r>
          </w:p>
        </w:tc>
        <w:tc>
          <w:tcPr>
            <w:tcW w:w="517" w:type="dxa"/>
          </w:tcPr>
          <w:p w14:paraId="050DA0ED" w14:textId="77777777" w:rsidR="00C43DDB" w:rsidRDefault="00C43DDB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E35E64" w14:textId="77777777" w:rsidR="00C43DDB" w:rsidRDefault="00C43DDB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BA9084F" w14:textId="77777777" w:rsidR="00C43DDB" w:rsidRDefault="00C43DDB" w:rsidP="00284803">
            <w:r>
              <w:rPr>
                <w:sz w:val="16"/>
                <w:szCs w:val="16"/>
              </w:rPr>
              <w:t>(Netw_Energy_NR-Perf) CR on TC maintenance for Rel-18 NES CHO</w:t>
            </w:r>
          </w:p>
        </w:tc>
        <w:tc>
          <w:tcPr>
            <w:tcW w:w="517" w:type="dxa"/>
          </w:tcPr>
          <w:p w14:paraId="6EB07A6A" w14:textId="77777777" w:rsidR="00C43DDB" w:rsidRDefault="00C43DDB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3552BCC" w14:textId="77777777" w:rsidR="00C43DDB" w:rsidRDefault="00C43DDB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757DEB2D" w14:textId="77777777" w:rsidR="00C43DDB" w:rsidRDefault="00C43DD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AB414C8" w14:textId="77777777" w:rsidR="00C43DDB" w:rsidRDefault="00C43DDB" w:rsidP="00284803">
            <w:r>
              <w:rPr>
                <w:sz w:val="16"/>
                <w:szCs w:val="16"/>
              </w:rPr>
              <w:t>R4-2501217</w:t>
            </w:r>
          </w:p>
        </w:tc>
        <w:tc>
          <w:tcPr>
            <w:tcW w:w="1597" w:type="dxa"/>
          </w:tcPr>
          <w:p w14:paraId="698E421A" w14:textId="77777777" w:rsidR="00C43DDB" w:rsidRDefault="00C43DDB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18ACC9E" w14:textId="77777777" w:rsidR="00C43DDB" w:rsidRDefault="00C43DDB" w:rsidP="00284803">
            <w:r>
              <w:rPr>
                <w:sz w:val="16"/>
                <w:szCs w:val="16"/>
              </w:rPr>
              <w:t>Netw_Energy_NR-Perf</w:t>
            </w:r>
          </w:p>
        </w:tc>
        <w:tc>
          <w:tcPr>
            <w:tcW w:w="2323" w:type="dxa"/>
          </w:tcPr>
          <w:p w14:paraId="14D895D4" w14:textId="77777777" w:rsidR="00C43DDB" w:rsidRDefault="00C43DDB" w:rsidP="00284803">
            <w:r>
              <w:rPr>
                <w:sz w:val="16"/>
                <w:szCs w:val="16"/>
              </w:rPr>
              <w:t>A.3.13A.3 and A.7.3.3.4</w:t>
            </w:r>
          </w:p>
        </w:tc>
        <w:tc>
          <w:tcPr>
            <w:tcW w:w="998" w:type="dxa"/>
          </w:tcPr>
          <w:p w14:paraId="53F8A3FB" w14:textId="77777777" w:rsidR="00C43DDB" w:rsidRDefault="00C43DDB" w:rsidP="00284803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C43DDB" w14:paraId="43CC33DC" w14:textId="77777777" w:rsidTr="00284803">
        <w:tc>
          <w:tcPr>
            <w:tcW w:w="879" w:type="dxa"/>
          </w:tcPr>
          <w:p w14:paraId="16DAFF80" w14:textId="77777777" w:rsidR="00C43DDB" w:rsidRDefault="00C43DDB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A888772" w14:textId="77777777" w:rsidR="00C43DDB" w:rsidRDefault="00C43DDB" w:rsidP="00284803">
            <w:r>
              <w:rPr>
                <w:sz w:val="16"/>
                <w:szCs w:val="16"/>
              </w:rPr>
              <w:t>5419</w:t>
            </w:r>
          </w:p>
        </w:tc>
        <w:tc>
          <w:tcPr>
            <w:tcW w:w="517" w:type="dxa"/>
          </w:tcPr>
          <w:p w14:paraId="12C1183A" w14:textId="77777777" w:rsidR="00C43DDB" w:rsidRDefault="00C43DDB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4CB2D8F" w14:textId="77777777" w:rsidR="00C43DDB" w:rsidRDefault="00C43DDB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19F7B2C" w14:textId="77777777" w:rsidR="00C43DDB" w:rsidRDefault="00C43DDB" w:rsidP="00284803">
            <w:r>
              <w:rPr>
                <w:sz w:val="16"/>
                <w:szCs w:val="16"/>
              </w:rPr>
              <w:t>CR to TS 38.133 on core requirement maintenance for NES</w:t>
            </w:r>
          </w:p>
        </w:tc>
        <w:tc>
          <w:tcPr>
            <w:tcW w:w="517" w:type="dxa"/>
          </w:tcPr>
          <w:p w14:paraId="6E4537F9" w14:textId="77777777" w:rsidR="00C43DDB" w:rsidRDefault="00C43DDB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081485C" w14:textId="77777777" w:rsidR="00C43DDB" w:rsidRDefault="00C43DDB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2AC1E9D5" w14:textId="77777777" w:rsidR="00C43DDB" w:rsidRDefault="00C43DD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C346652" w14:textId="77777777" w:rsidR="00C43DDB" w:rsidRDefault="00C43DDB" w:rsidP="00284803">
            <w:r>
              <w:rPr>
                <w:sz w:val="16"/>
                <w:szCs w:val="16"/>
              </w:rPr>
              <w:t>R4-2502631</w:t>
            </w:r>
          </w:p>
        </w:tc>
        <w:tc>
          <w:tcPr>
            <w:tcW w:w="1597" w:type="dxa"/>
          </w:tcPr>
          <w:p w14:paraId="31463EBE" w14:textId="77777777" w:rsidR="00C43DDB" w:rsidRDefault="00C43DDB" w:rsidP="0028480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EE1C8AD" w14:textId="77777777" w:rsidR="00C43DDB" w:rsidRDefault="00C43DDB" w:rsidP="00284803">
            <w:r>
              <w:rPr>
                <w:sz w:val="16"/>
                <w:szCs w:val="16"/>
              </w:rPr>
              <w:t>Netw_Energy_NR-Core</w:t>
            </w:r>
          </w:p>
        </w:tc>
        <w:tc>
          <w:tcPr>
            <w:tcW w:w="2323" w:type="dxa"/>
          </w:tcPr>
          <w:p w14:paraId="66DC83E4" w14:textId="77777777" w:rsidR="00C43DDB" w:rsidRDefault="00C43DDB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4BCA329" w14:textId="77777777" w:rsidR="00C43DDB" w:rsidRDefault="00C43DDB" w:rsidP="00284803">
            <w:pPr>
              <w:rPr>
                <w:sz w:val="16"/>
                <w:szCs w:val="16"/>
              </w:rPr>
            </w:pPr>
          </w:p>
        </w:tc>
      </w:tr>
    </w:tbl>
    <w:p w14:paraId="641F2A61" w14:textId="77777777" w:rsidR="00915E08" w:rsidRDefault="00915E08" w:rsidP="00915E08"/>
    <w:p w14:paraId="286F0C28" w14:textId="40B549CD" w:rsidR="00915E08" w:rsidRDefault="005061AA" w:rsidP="00512C52">
      <w:pPr>
        <w:pStyle w:val="Heading2"/>
        <w:rPr>
          <w:rFonts w:cs="Arial"/>
          <w:noProof/>
        </w:rPr>
      </w:pPr>
      <w:r w:rsidRPr="005061AA">
        <w:rPr>
          <w:noProof/>
        </w:rPr>
        <w:lastRenderedPageBreak/>
        <w:t>RP-25060</w:t>
      </w:r>
      <w:r>
        <w:rPr>
          <w:noProof/>
        </w:rPr>
        <w:t>1</w:t>
      </w:r>
    </w:p>
    <w:p w14:paraId="47322C81" w14:textId="633496BA" w:rsidR="00915E08" w:rsidRPr="004347C0" w:rsidRDefault="00915E08" w:rsidP="00915E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5E14E4" w:rsidRPr="005E14E4">
        <w:rPr>
          <w:rFonts w:ascii="Arial" w:hAnsi="Arial" w:cs="Arial"/>
          <w:b/>
          <w:bCs/>
        </w:rPr>
        <w:t>RAN4 CRs to Maintenance for Closed WIs/SIs for REL-18 and earlier - Batch 24</w:t>
      </w:r>
    </w:p>
    <w:p w14:paraId="6AE21FC3" w14:textId="77777777" w:rsidR="00915E08" w:rsidRDefault="00915E08" w:rsidP="00915E0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65289C30" w14:textId="77777777" w:rsidR="00510EEB" w:rsidRDefault="00510EEB" w:rsidP="00510EEB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548AA" w:rsidRPr="004E535C" w14:paraId="23D1C485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41AE3F1" w14:textId="77777777" w:rsidR="007548AA" w:rsidRPr="00BF1EB6" w:rsidRDefault="007548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6A760C1" w14:textId="77777777" w:rsidR="007548AA" w:rsidRPr="00BF1EB6" w:rsidRDefault="007548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E379B89" w14:textId="77777777" w:rsidR="007548AA" w:rsidRPr="00BF1EB6" w:rsidRDefault="007548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656C54A" w14:textId="77777777" w:rsidR="007548AA" w:rsidRPr="00BF1EB6" w:rsidRDefault="007548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9DB7EA7" w14:textId="77777777" w:rsidR="007548AA" w:rsidRPr="00BF1EB6" w:rsidRDefault="007548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4968D2E" w14:textId="77777777" w:rsidR="007548AA" w:rsidRPr="00BF1EB6" w:rsidRDefault="007548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EB3069C" w14:textId="77777777" w:rsidR="007548AA" w:rsidRPr="00BF1EB6" w:rsidRDefault="007548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51173E7" w14:textId="77777777" w:rsidR="007548AA" w:rsidRPr="00BF1EB6" w:rsidRDefault="007548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998279A" w14:textId="77777777" w:rsidR="007548AA" w:rsidRPr="00BF1EB6" w:rsidRDefault="007548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D34321C" w14:textId="77777777" w:rsidR="007548AA" w:rsidRPr="00BF1EB6" w:rsidRDefault="007548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6733CFB" w14:textId="77777777" w:rsidR="007548AA" w:rsidRPr="00BF1EB6" w:rsidRDefault="007548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DF736BC" w14:textId="77777777" w:rsidR="007548AA" w:rsidRPr="00BF1EB6" w:rsidRDefault="007548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FFBA40F" w14:textId="77777777" w:rsidR="007548AA" w:rsidRPr="00BF1EB6" w:rsidRDefault="007548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548AA" w14:paraId="25FE36D6" w14:textId="77777777" w:rsidTr="00284803">
        <w:tc>
          <w:tcPr>
            <w:tcW w:w="879" w:type="dxa"/>
          </w:tcPr>
          <w:p w14:paraId="416CD98A" w14:textId="77777777" w:rsidR="007548AA" w:rsidRDefault="007548AA" w:rsidP="00284803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07E257F5" w14:textId="77777777" w:rsidR="007548AA" w:rsidRDefault="007548AA" w:rsidP="00284803">
            <w:r>
              <w:rPr>
                <w:sz w:val="16"/>
                <w:szCs w:val="16"/>
              </w:rPr>
              <w:t>0731</w:t>
            </w:r>
          </w:p>
        </w:tc>
        <w:tc>
          <w:tcPr>
            <w:tcW w:w="517" w:type="dxa"/>
          </w:tcPr>
          <w:p w14:paraId="1154F6CC" w14:textId="77777777" w:rsidR="007548AA" w:rsidRDefault="007548AA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8CAAB5" w14:textId="77777777" w:rsidR="007548AA" w:rsidRDefault="007548AA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67D96E1" w14:textId="77777777" w:rsidR="007548AA" w:rsidRDefault="007548AA" w:rsidP="00284803">
            <w:r>
              <w:rPr>
                <w:sz w:val="16"/>
                <w:szCs w:val="16"/>
              </w:rPr>
              <w:t>CR on applicability rules for Rel-18 ATG</w:t>
            </w:r>
          </w:p>
        </w:tc>
        <w:tc>
          <w:tcPr>
            <w:tcW w:w="517" w:type="dxa"/>
          </w:tcPr>
          <w:p w14:paraId="5B120742" w14:textId="77777777" w:rsidR="007548AA" w:rsidRDefault="007548AA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AD60CB" w14:textId="77777777" w:rsidR="007548AA" w:rsidRDefault="007548AA" w:rsidP="00284803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5F672236" w14:textId="77777777" w:rsidR="007548AA" w:rsidRDefault="007548AA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29862FD" w14:textId="77777777" w:rsidR="007548AA" w:rsidRDefault="007548AA" w:rsidP="00284803">
            <w:r>
              <w:rPr>
                <w:sz w:val="16"/>
                <w:szCs w:val="16"/>
              </w:rPr>
              <w:t>R4-2501424</w:t>
            </w:r>
          </w:p>
        </w:tc>
        <w:tc>
          <w:tcPr>
            <w:tcW w:w="1597" w:type="dxa"/>
          </w:tcPr>
          <w:p w14:paraId="7B1A3090" w14:textId="77777777" w:rsidR="007548AA" w:rsidRDefault="007548AA" w:rsidP="00284803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36C60E68" w14:textId="77777777" w:rsidR="007548AA" w:rsidRDefault="007548AA" w:rsidP="00284803">
            <w:r>
              <w:rPr>
                <w:sz w:val="16"/>
                <w:szCs w:val="16"/>
              </w:rPr>
              <w:t>NR_ATG-Perf</w:t>
            </w:r>
          </w:p>
        </w:tc>
        <w:tc>
          <w:tcPr>
            <w:tcW w:w="2323" w:type="dxa"/>
          </w:tcPr>
          <w:p w14:paraId="67237CA0" w14:textId="77777777" w:rsidR="007548AA" w:rsidRDefault="007548AA" w:rsidP="00284803">
            <w:r>
              <w:rPr>
                <w:sz w:val="16"/>
                <w:szCs w:val="16"/>
              </w:rPr>
              <w:t>5.1.1.12</w:t>
            </w:r>
          </w:p>
        </w:tc>
        <w:tc>
          <w:tcPr>
            <w:tcW w:w="998" w:type="dxa"/>
          </w:tcPr>
          <w:p w14:paraId="577105F4" w14:textId="77777777" w:rsidR="007548AA" w:rsidRDefault="007548AA" w:rsidP="00284803"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  <w:tr w:rsidR="007548AA" w14:paraId="3386ABE6" w14:textId="77777777" w:rsidTr="00284803">
        <w:tc>
          <w:tcPr>
            <w:tcW w:w="879" w:type="dxa"/>
          </w:tcPr>
          <w:p w14:paraId="248A7760" w14:textId="77777777" w:rsidR="007548AA" w:rsidRDefault="007548AA" w:rsidP="00284803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6F126A39" w14:textId="77777777" w:rsidR="007548AA" w:rsidRDefault="007548AA" w:rsidP="00284803">
            <w:r>
              <w:rPr>
                <w:sz w:val="16"/>
                <w:szCs w:val="16"/>
              </w:rPr>
              <w:t>0686</w:t>
            </w:r>
          </w:p>
        </w:tc>
        <w:tc>
          <w:tcPr>
            <w:tcW w:w="517" w:type="dxa"/>
          </w:tcPr>
          <w:p w14:paraId="3082106F" w14:textId="77777777" w:rsidR="007548AA" w:rsidRDefault="007548AA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8BD3264" w14:textId="77777777" w:rsidR="007548AA" w:rsidRDefault="007548AA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D42E56B" w14:textId="77777777" w:rsidR="007548AA" w:rsidRDefault="007548AA" w:rsidP="00284803">
            <w:r>
              <w:rPr>
                <w:sz w:val="16"/>
                <w:szCs w:val="16"/>
              </w:rPr>
              <w:t>Removal of the exceptional raster point from Rel-18 NR band n28</w:t>
            </w:r>
          </w:p>
        </w:tc>
        <w:tc>
          <w:tcPr>
            <w:tcW w:w="517" w:type="dxa"/>
          </w:tcPr>
          <w:p w14:paraId="6A681176" w14:textId="77777777" w:rsidR="007548AA" w:rsidRDefault="007548AA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72C2AB" w14:textId="77777777" w:rsidR="007548AA" w:rsidRDefault="007548AA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0EA2FC0E" w14:textId="77777777" w:rsidR="007548AA" w:rsidRDefault="007548AA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DAC6813" w14:textId="77777777" w:rsidR="007548AA" w:rsidRDefault="007548AA" w:rsidP="00284803">
            <w:r>
              <w:rPr>
                <w:sz w:val="16"/>
                <w:szCs w:val="16"/>
              </w:rPr>
              <w:t>R4-2501827</w:t>
            </w:r>
          </w:p>
        </w:tc>
        <w:tc>
          <w:tcPr>
            <w:tcW w:w="1597" w:type="dxa"/>
          </w:tcPr>
          <w:p w14:paraId="7A216336" w14:textId="77777777" w:rsidR="007548AA" w:rsidRDefault="007548AA" w:rsidP="0028480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DE8054D" w14:textId="77777777" w:rsidR="007548AA" w:rsidRDefault="007548AA" w:rsidP="00284803">
            <w:r>
              <w:rPr>
                <w:sz w:val="16"/>
                <w:szCs w:val="16"/>
              </w:rPr>
              <w:t>NR_channel_raster_enh</w:t>
            </w:r>
          </w:p>
        </w:tc>
        <w:tc>
          <w:tcPr>
            <w:tcW w:w="2323" w:type="dxa"/>
          </w:tcPr>
          <w:p w14:paraId="79205062" w14:textId="77777777" w:rsidR="007548AA" w:rsidRDefault="007548AA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B8B1B7" w14:textId="77777777" w:rsidR="007548AA" w:rsidRDefault="007548AA" w:rsidP="00284803">
            <w:pPr>
              <w:rPr>
                <w:sz w:val="16"/>
                <w:szCs w:val="16"/>
              </w:rPr>
            </w:pPr>
          </w:p>
        </w:tc>
      </w:tr>
      <w:tr w:rsidR="007548AA" w14:paraId="3B6809C2" w14:textId="77777777" w:rsidTr="00284803">
        <w:tc>
          <w:tcPr>
            <w:tcW w:w="879" w:type="dxa"/>
          </w:tcPr>
          <w:p w14:paraId="507D580B" w14:textId="77777777" w:rsidR="007548AA" w:rsidRDefault="007548AA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3A76E64" w14:textId="77777777" w:rsidR="007548AA" w:rsidRDefault="007548AA" w:rsidP="00284803">
            <w:r>
              <w:rPr>
                <w:sz w:val="16"/>
                <w:szCs w:val="16"/>
              </w:rPr>
              <w:t>5288</w:t>
            </w:r>
          </w:p>
        </w:tc>
        <w:tc>
          <w:tcPr>
            <w:tcW w:w="517" w:type="dxa"/>
          </w:tcPr>
          <w:p w14:paraId="7942EEB5" w14:textId="77777777" w:rsidR="007548AA" w:rsidRDefault="007548AA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CC83AD" w14:textId="77777777" w:rsidR="007548AA" w:rsidRDefault="007548AA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BE4494F" w14:textId="77777777" w:rsidR="007548AA" w:rsidRDefault="007548AA" w:rsidP="00284803">
            <w:r>
              <w:rPr>
                <w:sz w:val="16"/>
                <w:szCs w:val="16"/>
              </w:rPr>
              <w:t>(NR_ATG-Core) CR on location-based CHO of R18 ATG</w:t>
            </w:r>
          </w:p>
        </w:tc>
        <w:tc>
          <w:tcPr>
            <w:tcW w:w="517" w:type="dxa"/>
          </w:tcPr>
          <w:p w14:paraId="1FDD1DCA" w14:textId="77777777" w:rsidR="007548AA" w:rsidRDefault="007548AA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0CC89CE" w14:textId="77777777" w:rsidR="007548AA" w:rsidRDefault="007548AA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41CF58E3" w14:textId="77777777" w:rsidR="007548AA" w:rsidRDefault="007548AA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A91C705" w14:textId="77777777" w:rsidR="007548AA" w:rsidRDefault="007548AA" w:rsidP="00284803">
            <w:r>
              <w:rPr>
                <w:sz w:val="16"/>
                <w:szCs w:val="16"/>
              </w:rPr>
              <w:t>R4-2500934</w:t>
            </w:r>
          </w:p>
        </w:tc>
        <w:tc>
          <w:tcPr>
            <w:tcW w:w="1597" w:type="dxa"/>
          </w:tcPr>
          <w:p w14:paraId="558CE5DA" w14:textId="77777777" w:rsidR="007548AA" w:rsidRDefault="007548AA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95AD0A3" w14:textId="77777777" w:rsidR="007548AA" w:rsidRDefault="007548AA" w:rsidP="00284803">
            <w:r>
              <w:rPr>
                <w:sz w:val="16"/>
                <w:szCs w:val="16"/>
              </w:rPr>
              <w:t>NR_ATG-Core</w:t>
            </w:r>
          </w:p>
        </w:tc>
        <w:tc>
          <w:tcPr>
            <w:tcW w:w="2323" w:type="dxa"/>
          </w:tcPr>
          <w:p w14:paraId="4C02BB08" w14:textId="77777777" w:rsidR="007548AA" w:rsidRDefault="007548AA" w:rsidP="00284803">
            <w:r>
              <w:rPr>
                <w:sz w:val="16"/>
                <w:szCs w:val="16"/>
              </w:rPr>
              <w:t>6.1E.2.2.2</w:t>
            </w:r>
          </w:p>
        </w:tc>
        <w:tc>
          <w:tcPr>
            <w:tcW w:w="998" w:type="dxa"/>
          </w:tcPr>
          <w:p w14:paraId="1FCDF621" w14:textId="77777777" w:rsidR="007548AA" w:rsidRDefault="007548AA" w:rsidP="0028480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7548AA" w14:paraId="58FFF84A" w14:textId="77777777" w:rsidTr="00284803">
        <w:tc>
          <w:tcPr>
            <w:tcW w:w="879" w:type="dxa"/>
          </w:tcPr>
          <w:p w14:paraId="214B330B" w14:textId="77777777" w:rsidR="007548AA" w:rsidRDefault="007548AA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CF1DF1F" w14:textId="77777777" w:rsidR="007548AA" w:rsidRDefault="007548AA" w:rsidP="00284803">
            <w:r>
              <w:rPr>
                <w:sz w:val="16"/>
                <w:szCs w:val="16"/>
              </w:rPr>
              <w:t>5293</w:t>
            </w:r>
          </w:p>
        </w:tc>
        <w:tc>
          <w:tcPr>
            <w:tcW w:w="517" w:type="dxa"/>
          </w:tcPr>
          <w:p w14:paraId="460995F5" w14:textId="77777777" w:rsidR="007548AA" w:rsidRDefault="007548AA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8CAAED8" w14:textId="77777777" w:rsidR="007548AA" w:rsidRDefault="007548AA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A28251" w14:textId="77777777" w:rsidR="007548AA" w:rsidRDefault="007548AA" w:rsidP="00284803">
            <w:r>
              <w:rPr>
                <w:sz w:val="16"/>
                <w:szCs w:val="16"/>
              </w:rPr>
              <w:t>(NR_ATG-Core) CR to TS 38.133 on core maintenance for R18 ATG</w:t>
            </w:r>
          </w:p>
        </w:tc>
        <w:tc>
          <w:tcPr>
            <w:tcW w:w="517" w:type="dxa"/>
          </w:tcPr>
          <w:p w14:paraId="7F6E1BFD" w14:textId="77777777" w:rsidR="007548AA" w:rsidRDefault="007548AA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E34AC73" w14:textId="77777777" w:rsidR="007548AA" w:rsidRDefault="007548AA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05C89538" w14:textId="77777777" w:rsidR="007548AA" w:rsidRDefault="007548AA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B1125DC" w14:textId="77777777" w:rsidR="007548AA" w:rsidRDefault="007548AA" w:rsidP="00284803">
            <w:r>
              <w:rPr>
                <w:sz w:val="16"/>
                <w:szCs w:val="16"/>
              </w:rPr>
              <w:t>R4-2501012</w:t>
            </w:r>
          </w:p>
        </w:tc>
        <w:tc>
          <w:tcPr>
            <w:tcW w:w="1597" w:type="dxa"/>
          </w:tcPr>
          <w:p w14:paraId="5BE662AE" w14:textId="77777777" w:rsidR="007548AA" w:rsidRDefault="007548AA" w:rsidP="0028480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0648D7F" w14:textId="77777777" w:rsidR="007548AA" w:rsidRDefault="007548AA" w:rsidP="00284803">
            <w:r>
              <w:rPr>
                <w:sz w:val="16"/>
                <w:szCs w:val="16"/>
              </w:rPr>
              <w:t>NR_ATG-Core</w:t>
            </w:r>
          </w:p>
        </w:tc>
        <w:tc>
          <w:tcPr>
            <w:tcW w:w="2323" w:type="dxa"/>
          </w:tcPr>
          <w:p w14:paraId="1C950446" w14:textId="77777777" w:rsidR="007548AA" w:rsidRDefault="007548AA" w:rsidP="00284803">
            <w:r>
              <w:rPr>
                <w:sz w:val="16"/>
                <w:szCs w:val="16"/>
              </w:rPr>
              <w:t>4,2D.2.2, 4,2D.2.3, 4,2D.2.4, 6.1E.1.2.2, 6.2D.1.2.1, 6.2D.3.2</w:t>
            </w:r>
          </w:p>
        </w:tc>
        <w:tc>
          <w:tcPr>
            <w:tcW w:w="998" w:type="dxa"/>
          </w:tcPr>
          <w:p w14:paraId="1BD1C1AE" w14:textId="77777777" w:rsidR="007548AA" w:rsidRDefault="007548AA" w:rsidP="0028480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548AA" w14:paraId="0A84F7D5" w14:textId="77777777" w:rsidTr="00284803">
        <w:tc>
          <w:tcPr>
            <w:tcW w:w="879" w:type="dxa"/>
          </w:tcPr>
          <w:p w14:paraId="6EE5250B" w14:textId="77777777" w:rsidR="007548AA" w:rsidRDefault="007548AA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7CB01FE" w14:textId="77777777" w:rsidR="007548AA" w:rsidRDefault="007548AA" w:rsidP="00284803">
            <w:r>
              <w:rPr>
                <w:sz w:val="16"/>
                <w:szCs w:val="16"/>
              </w:rPr>
              <w:t>5302</w:t>
            </w:r>
          </w:p>
        </w:tc>
        <w:tc>
          <w:tcPr>
            <w:tcW w:w="517" w:type="dxa"/>
          </w:tcPr>
          <w:p w14:paraId="721855CC" w14:textId="77777777" w:rsidR="007548AA" w:rsidRDefault="007548AA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AA05BDC" w14:textId="77777777" w:rsidR="007548AA" w:rsidRDefault="007548AA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4F0DE5C" w14:textId="77777777" w:rsidR="007548AA" w:rsidRDefault="007548AA" w:rsidP="00284803">
            <w:r>
              <w:rPr>
                <w:sz w:val="16"/>
                <w:szCs w:val="16"/>
              </w:rPr>
              <w:t>CR on handover requirements for BWP without restriction</w:t>
            </w:r>
          </w:p>
        </w:tc>
        <w:tc>
          <w:tcPr>
            <w:tcW w:w="517" w:type="dxa"/>
          </w:tcPr>
          <w:p w14:paraId="078F6EA7" w14:textId="77777777" w:rsidR="007548AA" w:rsidRDefault="007548AA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494C07B" w14:textId="77777777" w:rsidR="007548AA" w:rsidRDefault="007548AA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79A8F0EB" w14:textId="77777777" w:rsidR="007548AA" w:rsidRDefault="007548AA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12F5716" w14:textId="77777777" w:rsidR="007548AA" w:rsidRDefault="007548AA" w:rsidP="00284803">
            <w:r>
              <w:rPr>
                <w:sz w:val="16"/>
                <w:szCs w:val="16"/>
              </w:rPr>
              <w:t>R4-2502653</w:t>
            </w:r>
          </w:p>
        </w:tc>
        <w:tc>
          <w:tcPr>
            <w:tcW w:w="1597" w:type="dxa"/>
          </w:tcPr>
          <w:p w14:paraId="702CE099" w14:textId="77777777" w:rsidR="007548AA" w:rsidRDefault="007548AA" w:rsidP="0028480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04B14638" w14:textId="77777777" w:rsidR="007548AA" w:rsidRDefault="007548AA" w:rsidP="00284803">
            <w:r>
              <w:rPr>
                <w:sz w:val="16"/>
                <w:szCs w:val="16"/>
              </w:rPr>
              <w:t>NR_BWP_wor-Core</w:t>
            </w:r>
          </w:p>
        </w:tc>
        <w:tc>
          <w:tcPr>
            <w:tcW w:w="2323" w:type="dxa"/>
          </w:tcPr>
          <w:p w14:paraId="1FDF96E8" w14:textId="77777777" w:rsidR="007548AA" w:rsidRDefault="007548AA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FACFD79" w14:textId="77777777" w:rsidR="007548AA" w:rsidRDefault="007548AA" w:rsidP="00284803">
            <w:pPr>
              <w:rPr>
                <w:sz w:val="16"/>
                <w:szCs w:val="16"/>
              </w:rPr>
            </w:pPr>
          </w:p>
        </w:tc>
      </w:tr>
      <w:tr w:rsidR="007548AA" w14:paraId="630F7431" w14:textId="77777777" w:rsidTr="00284803">
        <w:tc>
          <w:tcPr>
            <w:tcW w:w="879" w:type="dxa"/>
          </w:tcPr>
          <w:p w14:paraId="2A2456EF" w14:textId="77777777" w:rsidR="007548AA" w:rsidRDefault="007548AA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F27DD46" w14:textId="77777777" w:rsidR="007548AA" w:rsidRDefault="007548AA" w:rsidP="00284803">
            <w:r>
              <w:rPr>
                <w:sz w:val="16"/>
                <w:szCs w:val="16"/>
              </w:rPr>
              <w:t>5303</w:t>
            </w:r>
          </w:p>
        </w:tc>
        <w:tc>
          <w:tcPr>
            <w:tcW w:w="517" w:type="dxa"/>
          </w:tcPr>
          <w:p w14:paraId="4760A716" w14:textId="77777777" w:rsidR="007548AA" w:rsidRDefault="007548AA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1F6DCF8" w14:textId="77777777" w:rsidR="007548AA" w:rsidRDefault="007548AA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687F819" w14:textId="77777777" w:rsidR="007548AA" w:rsidRDefault="007548AA" w:rsidP="00284803">
            <w:r>
              <w:rPr>
                <w:sz w:val="16"/>
                <w:szCs w:val="16"/>
              </w:rPr>
              <w:t>CR on Pre-MG requirements for ATG</w:t>
            </w:r>
          </w:p>
        </w:tc>
        <w:tc>
          <w:tcPr>
            <w:tcW w:w="517" w:type="dxa"/>
          </w:tcPr>
          <w:p w14:paraId="3945C766" w14:textId="77777777" w:rsidR="007548AA" w:rsidRDefault="007548AA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FF789C" w14:textId="77777777" w:rsidR="007548AA" w:rsidRDefault="007548AA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17C2C95F" w14:textId="77777777" w:rsidR="007548AA" w:rsidRDefault="007548AA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6B40D0B" w14:textId="77777777" w:rsidR="007548AA" w:rsidRDefault="007548AA" w:rsidP="00284803">
            <w:r>
              <w:rPr>
                <w:sz w:val="16"/>
                <w:szCs w:val="16"/>
              </w:rPr>
              <w:t>R4-2501138</w:t>
            </w:r>
          </w:p>
        </w:tc>
        <w:tc>
          <w:tcPr>
            <w:tcW w:w="1597" w:type="dxa"/>
          </w:tcPr>
          <w:p w14:paraId="64651611" w14:textId="77777777" w:rsidR="007548AA" w:rsidRDefault="007548AA" w:rsidP="0028480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150C776D" w14:textId="77777777" w:rsidR="007548AA" w:rsidRDefault="007548AA" w:rsidP="00284803">
            <w:r>
              <w:rPr>
                <w:sz w:val="16"/>
                <w:szCs w:val="16"/>
              </w:rPr>
              <w:t>NR_ATG-Core</w:t>
            </w:r>
          </w:p>
        </w:tc>
        <w:tc>
          <w:tcPr>
            <w:tcW w:w="2323" w:type="dxa"/>
          </w:tcPr>
          <w:p w14:paraId="1A4E3DA2" w14:textId="77777777" w:rsidR="007548AA" w:rsidRDefault="007548AA" w:rsidP="00284803">
            <w:r>
              <w:rPr>
                <w:sz w:val="16"/>
                <w:szCs w:val="16"/>
              </w:rPr>
              <w:t>8.19D</w:t>
            </w:r>
          </w:p>
        </w:tc>
        <w:tc>
          <w:tcPr>
            <w:tcW w:w="998" w:type="dxa"/>
          </w:tcPr>
          <w:p w14:paraId="469F29B2" w14:textId="77777777" w:rsidR="007548AA" w:rsidRDefault="007548AA" w:rsidP="0028480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</w:tbl>
    <w:p w14:paraId="556FB0CB" w14:textId="77777777" w:rsidR="008E39BF" w:rsidRPr="004347C0" w:rsidRDefault="008E39BF" w:rsidP="008E39BF"/>
    <w:p w14:paraId="13FFBE66" w14:textId="5BDDF653" w:rsidR="001B2A06" w:rsidRDefault="005061AA" w:rsidP="001B2A06">
      <w:pPr>
        <w:pStyle w:val="Heading2"/>
        <w:rPr>
          <w:rFonts w:cs="Arial"/>
          <w:noProof/>
        </w:rPr>
      </w:pPr>
      <w:r w:rsidRPr="005061AA">
        <w:rPr>
          <w:noProof/>
        </w:rPr>
        <w:t>RP-25060</w:t>
      </w:r>
      <w:r>
        <w:rPr>
          <w:noProof/>
        </w:rPr>
        <w:t>2</w:t>
      </w:r>
    </w:p>
    <w:p w14:paraId="55380A95" w14:textId="699A199A" w:rsidR="001B2A06" w:rsidRPr="004347C0" w:rsidRDefault="001B2A06" w:rsidP="001B2A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5E14E4" w:rsidRPr="005E14E4">
        <w:rPr>
          <w:rFonts w:ascii="Arial" w:hAnsi="Arial" w:cs="Arial"/>
          <w:b/>
          <w:bCs/>
        </w:rPr>
        <w:t>RAN4 CRs to Maintenance for Closed WIs/SIs for REL-18 and earlier - Batch 25</w:t>
      </w:r>
    </w:p>
    <w:p w14:paraId="61FAD82C" w14:textId="77777777" w:rsidR="001B2A06" w:rsidRDefault="001B2A06" w:rsidP="001B2A06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43FD3187" w14:textId="77777777" w:rsidR="005311F6" w:rsidRDefault="005311F6" w:rsidP="005311F6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AC0699" w:rsidRPr="004E535C" w14:paraId="5F2E0BF9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B49B7E4" w14:textId="77777777" w:rsidR="00AC0699" w:rsidRPr="00BF1EB6" w:rsidRDefault="00AC069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6209086" w14:textId="77777777" w:rsidR="00AC0699" w:rsidRPr="00BF1EB6" w:rsidRDefault="00AC069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A5557B2" w14:textId="77777777" w:rsidR="00AC0699" w:rsidRPr="00BF1EB6" w:rsidRDefault="00AC069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121A88" w14:textId="77777777" w:rsidR="00AC0699" w:rsidRPr="00BF1EB6" w:rsidRDefault="00AC069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C90CF91" w14:textId="77777777" w:rsidR="00AC0699" w:rsidRPr="00BF1EB6" w:rsidRDefault="00AC069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A77A067" w14:textId="77777777" w:rsidR="00AC0699" w:rsidRPr="00BF1EB6" w:rsidRDefault="00AC069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A516822" w14:textId="77777777" w:rsidR="00AC0699" w:rsidRPr="00BF1EB6" w:rsidRDefault="00AC069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014BC97" w14:textId="77777777" w:rsidR="00AC0699" w:rsidRPr="00BF1EB6" w:rsidRDefault="00AC069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693B756" w14:textId="77777777" w:rsidR="00AC0699" w:rsidRPr="00BF1EB6" w:rsidRDefault="00AC069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BED26DA" w14:textId="77777777" w:rsidR="00AC0699" w:rsidRPr="00BF1EB6" w:rsidRDefault="00AC069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3F82D0C" w14:textId="77777777" w:rsidR="00AC0699" w:rsidRPr="00BF1EB6" w:rsidRDefault="00AC069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2E4F383" w14:textId="77777777" w:rsidR="00AC0699" w:rsidRPr="00BF1EB6" w:rsidRDefault="00AC069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45EAD60" w14:textId="77777777" w:rsidR="00AC0699" w:rsidRPr="00BF1EB6" w:rsidRDefault="00AC069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AC0699" w14:paraId="0A6EAE5A" w14:textId="77777777" w:rsidTr="00284803">
        <w:tc>
          <w:tcPr>
            <w:tcW w:w="879" w:type="dxa"/>
          </w:tcPr>
          <w:p w14:paraId="048E46F9" w14:textId="77777777" w:rsidR="00AC0699" w:rsidRDefault="00AC0699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1456711" w14:textId="77777777" w:rsidR="00AC0699" w:rsidRDefault="00AC0699" w:rsidP="00284803">
            <w:r>
              <w:rPr>
                <w:sz w:val="16"/>
                <w:szCs w:val="16"/>
              </w:rPr>
              <w:t>2677</w:t>
            </w:r>
          </w:p>
        </w:tc>
        <w:tc>
          <w:tcPr>
            <w:tcW w:w="517" w:type="dxa"/>
          </w:tcPr>
          <w:p w14:paraId="3E8FE240" w14:textId="77777777" w:rsidR="00AC0699" w:rsidRDefault="00AC0699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E77A62" w14:textId="77777777" w:rsidR="00AC0699" w:rsidRDefault="00AC0699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B4EBFDE" w14:textId="77777777" w:rsidR="00AC0699" w:rsidRDefault="00AC0699" w:rsidP="00284803">
            <w:r>
              <w:rPr>
                <w:sz w:val="16"/>
                <w:szCs w:val="16"/>
              </w:rPr>
              <w:t>Corrections to Harmonic Mixing UL allocations</w:t>
            </w:r>
          </w:p>
        </w:tc>
        <w:tc>
          <w:tcPr>
            <w:tcW w:w="517" w:type="dxa"/>
          </w:tcPr>
          <w:p w14:paraId="57237F50" w14:textId="77777777" w:rsidR="00AC0699" w:rsidRDefault="00AC0699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D80DD6" w14:textId="77777777" w:rsidR="00AC0699" w:rsidRDefault="00AC0699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06978231" w14:textId="77777777" w:rsidR="00AC0699" w:rsidRDefault="00AC069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D6A5528" w14:textId="77777777" w:rsidR="00AC0699" w:rsidRDefault="00AC0699" w:rsidP="00284803">
            <w:r>
              <w:rPr>
                <w:sz w:val="16"/>
                <w:szCs w:val="16"/>
              </w:rPr>
              <w:t>R4-2501573</w:t>
            </w:r>
          </w:p>
        </w:tc>
        <w:tc>
          <w:tcPr>
            <w:tcW w:w="1597" w:type="dxa"/>
          </w:tcPr>
          <w:p w14:paraId="7351EB0C" w14:textId="77777777" w:rsidR="00AC0699" w:rsidRDefault="00AC0699" w:rsidP="00284803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28B30D98" w14:textId="77777777" w:rsidR="00AC0699" w:rsidRDefault="00AC0699" w:rsidP="00284803">
            <w:r>
              <w:rPr>
                <w:sz w:val="16"/>
                <w:szCs w:val="16"/>
              </w:rPr>
              <w:t>NR_CADC_R18_2BDL_xBUL-Core, HPUE_FR1_TDD_NR_CADC_SUL_R18, HPUE_FR1_FDD_NR_CADC_R18</w:t>
            </w:r>
          </w:p>
        </w:tc>
        <w:tc>
          <w:tcPr>
            <w:tcW w:w="2323" w:type="dxa"/>
          </w:tcPr>
          <w:p w14:paraId="781D38C9" w14:textId="77777777" w:rsidR="00AC0699" w:rsidRDefault="00AC0699" w:rsidP="00284803">
            <w:r>
              <w:rPr>
                <w:sz w:val="16"/>
                <w:szCs w:val="16"/>
              </w:rPr>
              <w:t xml:space="preserve">7.3A.4 </w:t>
            </w:r>
          </w:p>
        </w:tc>
        <w:tc>
          <w:tcPr>
            <w:tcW w:w="998" w:type="dxa"/>
          </w:tcPr>
          <w:p w14:paraId="14187C8B" w14:textId="77777777" w:rsidR="00AC0699" w:rsidRDefault="00AC0699" w:rsidP="00284803"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 w:rsidR="00AC0699" w14:paraId="1094C4F6" w14:textId="77777777" w:rsidTr="00284803">
        <w:tc>
          <w:tcPr>
            <w:tcW w:w="879" w:type="dxa"/>
          </w:tcPr>
          <w:p w14:paraId="53235B9B" w14:textId="77777777" w:rsidR="00AC0699" w:rsidRDefault="00AC0699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E7E29E5" w14:textId="77777777" w:rsidR="00AC0699" w:rsidRDefault="00AC0699" w:rsidP="00284803">
            <w:r>
              <w:rPr>
                <w:sz w:val="16"/>
                <w:szCs w:val="16"/>
              </w:rPr>
              <w:t>2678</w:t>
            </w:r>
          </w:p>
        </w:tc>
        <w:tc>
          <w:tcPr>
            <w:tcW w:w="517" w:type="dxa"/>
          </w:tcPr>
          <w:p w14:paraId="1919EED7" w14:textId="77777777" w:rsidR="00AC0699" w:rsidRDefault="00AC0699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EC6DDF" w14:textId="77777777" w:rsidR="00AC0699" w:rsidRDefault="00AC0699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33FCD98" w14:textId="77777777" w:rsidR="00AC0699" w:rsidRDefault="00AC0699" w:rsidP="00284803">
            <w:r>
              <w:rPr>
                <w:sz w:val="16"/>
                <w:szCs w:val="16"/>
              </w:rPr>
              <w:t>Corrections to Harmonic Mixing UL allocations</w:t>
            </w:r>
          </w:p>
        </w:tc>
        <w:tc>
          <w:tcPr>
            <w:tcW w:w="517" w:type="dxa"/>
          </w:tcPr>
          <w:p w14:paraId="11BF01EF" w14:textId="77777777" w:rsidR="00AC0699" w:rsidRDefault="00AC0699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B9ECC3" w14:textId="77777777" w:rsidR="00AC0699" w:rsidRDefault="00AC0699" w:rsidP="0028480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2BCE4DB" w14:textId="77777777" w:rsidR="00AC0699" w:rsidRDefault="00AC069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3A4949B" w14:textId="77777777" w:rsidR="00AC0699" w:rsidRDefault="00AC0699" w:rsidP="00284803">
            <w:r>
              <w:rPr>
                <w:sz w:val="16"/>
                <w:szCs w:val="16"/>
              </w:rPr>
              <w:t>R4-2501574</w:t>
            </w:r>
          </w:p>
        </w:tc>
        <w:tc>
          <w:tcPr>
            <w:tcW w:w="1597" w:type="dxa"/>
          </w:tcPr>
          <w:p w14:paraId="5BE5B920" w14:textId="77777777" w:rsidR="00AC0699" w:rsidRDefault="00AC0699" w:rsidP="00284803"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 w14:paraId="16FBF105" w14:textId="77777777" w:rsidR="00AC0699" w:rsidRDefault="00AC0699" w:rsidP="00284803">
            <w:r>
              <w:rPr>
                <w:sz w:val="16"/>
                <w:szCs w:val="16"/>
              </w:rPr>
              <w:t>NR_CADC_R18_2BDL_xBUL-Core, HPUE_FR1_TDD_NR_CADC_SUL_R18, HPUE_FR1_FDD_NR_CADC_R18, NR_CADC_SUL_R19-Core, HPUE_NR_CADC_SUL_R19-Core</w:t>
            </w:r>
          </w:p>
        </w:tc>
        <w:tc>
          <w:tcPr>
            <w:tcW w:w="2323" w:type="dxa"/>
          </w:tcPr>
          <w:p w14:paraId="5A5A11F9" w14:textId="77777777" w:rsidR="00AC0699" w:rsidRDefault="00AC0699" w:rsidP="00284803">
            <w:r>
              <w:rPr>
                <w:sz w:val="16"/>
                <w:szCs w:val="16"/>
              </w:rPr>
              <w:t xml:space="preserve">7.3A.4 </w:t>
            </w:r>
          </w:p>
        </w:tc>
        <w:tc>
          <w:tcPr>
            <w:tcW w:w="998" w:type="dxa"/>
          </w:tcPr>
          <w:p w14:paraId="4C707066" w14:textId="77777777" w:rsidR="00AC0699" w:rsidRDefault="00AC0699" w:rsidP="00284803"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 w:rsidR="00AC0699" w14:paraId="4A4C2AA4" w14:textId="77777777" w:rsidTr="00284803">
        <w:tc>
          <w:tcPr>
            <w:tcW w:w="879" w:type="dxa"/>
          </w:tcPr>
          <w:p w14:paraId="3654C4EB" w14:textId="77777777" w:rsidR="00AC0699" w:rsidRDefault="00AC0699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D134402" w14:textId="77777777" w:rsidR="00AC0699" w:rsidRDefault="00AC0699" w:rsidP="00284803">
            <w:r>
              <w:rPr>
                <w:sz w:val="16"/>
                <w:szCs w:val="16"/>
              </w:rPr>
              <w:t>2687</w:t>
            </w:r>
          </w:p>
        </w:tc>
        <w:tc>
          <w:tcPr>
            <w:tcW w:w="517" w:type="dxa"/>
          </w:tcPr>
          <w:p w14:paraId="1724FC5C" w14:textId="77777777" w:rsidR="00AC0699" w:rsidRDefault="00AC0699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F2242D" w14:textId="77777777" w:rsidR="00AC0699" w:rsidRDefault="00AC0699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4628226" w14:textId="77777777" w:rsidR="00AC0699" w:rsidRDefault="00AC0699" w:rsidP="00284803">
            <w:r>
              <w:rPr>
                <w:sz w:val="16"/>
                <w:szCs w:val="16"/>
              </w:rPr>
              <w:t>(NR_CADC_R18_2BDL_xBUL-Core) Corrections on inter-band CA reference sensitivity due to intermodulation interference</w:t>
            </w:r>
          </w:p>
        </w:tc>
        <w:tc>
          <w:tcPr>
            <w:tcW w:w="517" w:type="dxa"/>
          </w:tcPr>
          <w:p w14:paraId="3227E7AA" w14:textId="77777777" w:rsidR="00AC0699" w:rsidRDefault="00AC0699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EF2D5D" w14:textId="77777777" w:rsidR="00AC0699" w:rsidRDefault="00AC0699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55AC22FF" w14:textId="77777777" w:rsidR="00AC0699" w:rsidRDefault="00AC069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7C78526" w14:textId="77777777" w:rsidR="00AC0699" w:rsidRDefault="00AC0699" w:rsidP="00284803">
            <w:r>
              <w:rPr>
                <w:sz w:val="16"/>
                <w:szCs w:val="16"/>
              </w:rPr>
              <w:t>R4-2501635</w:t>
            </w:r>
          </w:p>
        </w:tc>
        <w:tc>
          <w:tcPr>
            <w:tcW w:w="1597" w:type="dxa"/>
          </w:tcPr>
          <w:p w14:paraId="4C4BEDF4" w14:textId="77777777" w:rsidR="00AC0699" w:rsidRDefault="00AC0699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7F479BE" w14:textId="77777777" w:rsidR="00AC0699" w:rsidRDefault="00AC0699" w:rsidP="00284803">
            <w:r>
              <w:rPr>
                <w:sz w:val="16"/>
                <w:szCs w:val="16"/>
              </w:rPr>
              <w:t>NR_CADC_R18_2BDL_xBUL-Core</w:t>
            </w:r>
          </w:p>
        </w:tc>
        <w:tc>
          <w:tcPr>
            <w:tcW w:w="2323" w:type="dxa"/>
          </w:tcPr>
          <w:p w14:paraId="18EF282C" w14:textId="77777777" w:rsidR="00AC0699" w:rsidRDefault="00AC0699" w:rsidP="00284803">
            <w:r>
              <w:rPr>
                <w:sz w:val="16"/>
                <w:szCs w:val="16"/>
              </w:rPr>
              <w:t>7.3A.5</w:t>
            </w:r>
          </w:p>
        </w:tc>
        <w:tc>
          <w:tcPr>
            <w:tcW w:w="998" w:type="dxa"/>
          </w:tcPr>
          <w:p w14:paraId="29E4D1AA" w14:textId="77777777" w:rsidR="00AC0699" w:rsidRDefault="00AC0699" w:rsidP="00284803">
            <w:r>
              <w:rPr>
                <w:sz w:val="16"/>
                <w:szCs w:val="16"/>
              </w:rPr>
              <w:t xml:space="preserve">TS/TR ... CR ... ; TS/TR ... CR ... TS 38.521-1; TS/TR ... CR ... </w:t>
            </w:r>
          </w:p>
        </w:tc>
      </w:tr>
      <w:tr w:rsidR="00AC0699" w14:paraId="34F3F74A" w14:textId="77777777" w:rsidTr="00284803">
        <w:tc>
          <w:tcPr>
            <w:tcW w:w="879" w:type="dxa"/>
          </w:tcPr>
          <w:p w14:paraId="670CC525" w14:textId="77777777" w:rsidR="00AC0699" w:rsidRDefault="00AC0699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FF40809" w14:textId="77777777" w:rsidR="00AC0699" w:rsidRDefault="00AC0699" w:rsidP="00284803">
            <w:r>
              <w:rPr>
                <w:sz w:val="16"/>
                <w:szCs w:val="16"/>
              </w:rPr>
              <w:t>2688</w:t>
            </w:r>
          </w:p>
        </w:tc>
        <w:tc>
          <w:tcPr>
            <w:tcW w:w="517" w:type="dxa"/>
          </w:tcPr>
          <w:p w14:paraId="7FE53B2D" w14:textId="77777777" w:rsidR="00AC0699" w:rsidRDefault="00AC0699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1C1B92" w14:textId="77777777" w:rsidR="00AC0699" w:rsidRDefault="00AC0699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95A6B03" w14:textId="77777777" w:rsidR="00AC0699" w:rsidRDefault="00AC0699" w:rsidP="00284803">
            <w:r>
              <w:rPr>
                <w:sz w:val="16"/>
                <w:szCs w:val="16"/>
              </w:rPr>
              <w:t>(NR_CADC_R18_2BDL_xBUL-Core) Corrections on inter-band CA reference sensitivity due to intermodulation interference_R19_CAT_A</w:t>
            </w:r>
          </w:p>
        </w:tc>
        <w:tc>
          <w:tcPr>
            <w:tcW w:w="517" w:type="dxa"/>
          </w:tcPr>
          <w:p w14:paraId="6CC803B1" w14:textId="77777777" w:rsidR="00AC0699" w:rsidRDefault="00AC0699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0428095" w14:textId="77777777" w:rsidR="00AC0699" w:rsidRDefault="00AC0699" w:rsidP="0028480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224BA188" w14:textId="77777777" w:rsidR="00AC0699" w:rsidRDefault="00AC069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A80AA3C" w14:textId="77777777" w:rsidR="00AC0699" w:rsidRDefault="00AC0699" w:rsidP="00284803">
            <w:r>
              <w:rPr>
                <w:sz w:val="16"/>
                <w:szCs w:val="16"/>
              </w:rPr>
              <w:t>R4-2501636</w:t>
            </w:r>
          </w:p>
        </w:tc>
        <w:tc>
          <w:tcPr>
            <w:tcW w:w="1597" w:type="dxa"/>
          </w:tcPr>
          <w:p w14:paraId="450F92BE" w14:textId="77777777" w:rsidR="00AC0699" w:rsidRDefault="00AC0699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017D5FCA" w14:textId="77777777" w:rsidR="00AC0699" w:rsidRDefault="00AC0699" w:rsidP="00284803">
            <w:r>
              <w:rPr>
                <w:sz w:val="16"/>
                <w:szCs w:val="16"/>
              </w:rPr>
              <w:t>NR_CADC_R18_2BDL_xBUL-Core</w:t>
            </w:r>
          </w:p>
        </w:tc>
        <w:tc>
          <w:tcPr>
            <w:tcW w:w="2323" w:type="dxa"/>
          </w:tcPr>
          <w:p w14:paraId="41D076EA" w14:textId="77777777" w:rsidR="00AC0699" w:rsidRDefault="00AC0699" w:rsidP="00284803">
            <w:r>
              <w:rPr>
                <w:sz w:val="16"/>
                <w:szCs w:val="16"/>
              </w:rPr>
              <w:t>7.3A.5</w:t>
            </w:r>
          </w:p>
        </w:tc>
        <w:tc>
          <w:tcPr>
            <w:tcW w:w="998" w:type="dxa"/>
          </w:tcPr>
          <w:p w14:paraId="756EC121" w14:textId="77777777" w:rsidR="00AC0699" w:rsidRDefault="00AC0699" w:rsidP="00284803">
            <w:r>
              <w:rPr>
                <w:sz w:val="16"/>
                <w:szCs w:val="16"/>
              </w:rPr>
              <w:t xml:space="preserve">TS/TR ... CR ... ; TS/TR ... CR ... TS 38.521-1; TS/TR ... CR ... </w:t>
            </w:r>
          </w:p>
        </w:tc>
      </w:tr>
      <w:tr w:rsidR="00AC0699" w14:paraId="1B325519" w14:textId="77777777" w:rsidTr="00284803">
        <w:tc>
          <w:tcPr>
            <w:tcW w:w="879" w:type="dxa"/>
          </w:tcPr>
          <w:p w14:paraId="0E62A5BB" w14:textId="77777777" w:rsidR="00AC0699" w:rsidRDefault="00AC0699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97CB439" w14:textId="77777777" w:rsidR="00AC0699" w:rsidRDefault="00AC0699" w:rsidP="00284803">
            <w:r>
              <w:rPr>
                <w:sz w:val="16"/>
                <w:szCs w:val="16"/>
              </w:rPr>
              <w:t>2689</w:t>
            </w:r>
          </w:p>
        </w:tc>
        <w:tc>
          <w:tcPr>
            <w:tcW w:w="517" w:type="dxa"/>
          </w:tcPr>
          <w:p w14:paraId="401ADEE0" w14:textId="77777777" w:rsidR="00AC0699" w:rsidRDefault="00AC0699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1E50E11" w14:textId="77777777" w:rsidR="00AC0699" w:rsidRDefault="00AC0699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598216" w14:textId="77777777" w:rsidR="00AC0699" w:rsidRDefault="00AC0699" w:rsidP="00284803">
            <w:r>
              <w:rPr>
                <w:sz w:val="16"/>
                <w:szCs w:val="16"/>
              </w:rPr>
              <w:t>Corrections to 2 3 and 4 NR CA configuration tabels</w:t>
            </w:r>
          </w:p>
        </w:tc>
        <w:tc>
          <w:tcPr>
            <w:tcW w:w="517" w:type="dxa"/>
          </w:tcPr>
          <w:p w14:paraId="23E04CA7" w14:textId="77777777" w:rsidR="00AC0699" w:rsidRDefault="00AC0699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E96128" w14:textId="77777777" w:rsidR="00AC0699" w:rsidRDefault="00AC0699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0A41281B" w14:textId="77777777" w:rsidR="00AC0699" w:rsidRDefault="00AC069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0AC4EEE" w14:textId="77777777" w:rsidR="00AC0699" w:rsidRDefault="00AC0699" w:rsidP="00284803">
            <w:r>
              <w:rPr>
                <w:sz w:val="16"/>
                <w:szCs w:val="16"/>
              </w:rPr>
              <w:t>R4-2502989</w:t>
            </w:r>
          </w:p>
        </w:tc>
        <w:tc>
          <w:tcPr>
            <w:tcW w:w="1597" w:type="dxa"/>
          </w:tcPr>
          <w:p w14:paraId="6D5CBFFF" w14:textId="77777777" w:rsidR="00AC0699" w:rsidRDefault="00AC0699" w:rsidP="00284803">
            <w:r>
              <w:rPr>
                <w:sz w:val="16"/>
                <w:szCs w:val="16"/>
              </w:rPr>
              <w:t>Nokia, BT plc</w:t>
            </w:r>
          </w:p>
        </w:tc>
        <w:tc>
          <w:tcPr>
            <w:tcW w:w="1122" w:type="dxa"/>
          </w:tcPr>
          <w:p w14:paraId="1A3E9B0B" w14:textId="77777777" w:rsidR="00AC0699" w:rsidRDefault="00AC0699" w:rsidP="00284803">
            <w:r>
              <w:rPr>
                <w:sz w:val="16"/>
                <w:szCs w:val="16"/>
              </w:rPr>
              <w:t xml:space="preserve">NR_CADC_R18_yBDL_xBUL, </w:t>
            </w:r>
            <w:r>
              <w:rPr>
                <w:sz w:val="16"/>
                <w:szCs w:val="16"/>
              </w:rPr>
              <w:lastRenderedPageBreak/>
              <w:t>NR_CADC_R18_2BDL_xBUL, NR_CADC_R18_3BDL_xBUL</w:t>
            </w:r>
          </w:p>
        </w:tc>
        <w:tc>
          <w:tcPr>
            <w:tcW w:w="2323" w:type="dxa"/>
          </w:tcPr>
          <w:p w14:paraId="6ECEA852" w14:textId="77777777" w:rsidR="00AC0699" w:rsidRDefault="00AC0699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1C3BE4" w14:textId="77777777" w:rsidR="00AC0699" w:rsidRDefault="00AC0699" w:rsidP="00284803">
            <w:pPr>
              <w:rPr>
                <w:sz w:val="16"/>
                <w:szCs w:val="16"/>
              </w:rPr>
            </w:pPr>
          </w:p>
        </w:tc>
      </w:tr>
      <w:tr w:rsidR="00AC0699" w14:paraId="1840C6C9" w14:textId="77777777" w:rsidTr="00284803">
        <w:tc>
          <w:tcPr>
            <w:tcW w:w="879" w:type="dxa"/>
          </w:tcPr>
          <w:p w14:paraId="74F76D8E" w14:textId="77777777" w:rsidR="00AC0699" w:rsidRDefault="00AC0699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332D9BF" w14:textId="77777777" w:rsidR="00AC0699" w:rsidRDefault="00AC0699" w:rsidP="00284803">
            <w:r>
              <w:rPr>
                <w:sz w:val="16"/>
                <w:szCs w:val="16"/>
              </w:rPr>
              <w:t>2690</w:t>
            </w:r>
          </w:p>
        </w:tc>
        <w:tc>
          <w:tcPr>
            <w:tcW w:w="517" w:type="dxa"/>
          </w:tcPr>
          <w:p w14:paraId="60D84349" w14:textId="77777777" w:rsidR="00AC0699" w:rsidRDefault="00AC0699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9A2B9F" w14:textId="77777777" w:rsidR="00AC0699" w:rsidRDefault="00AC0699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C886661" w14:textId="77777777" w:rsidR="00AC0699" w:rsidRDefault="00AC0699" w:rsidP="00284803">
            <w:r>
              <w:rPr>
                <w:sz w:val="16"/>
                <w:szCs w:val="16"/>
              </w:rPr>
              <w:t>Corrections to 2 3 and 4 NR CA configuration tabels</w:t>
            </w:r>
          </w:p>
        </w:tc>
        <w:tc>
          <w:tcPr>
            <w:tcW w:w="517" w:type="dxa"/>
          </w:tcPr>
          <w:p w14:paraId="07CC5522" w14:textId="77777777" w:rsidR="00AC0699" w:rsidRDefault="00AC0699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EAAE2D" w14:textId="77777777" w:rsidR="00AC0699" w:rsidRDefault="00AC0699" w:rsidP="0028480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7A28D05B" w14:textId="77777777" w:rsidR="00AC0699" w:rsidRDefault="00AC069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ACE355D" w14:textId="77777777" w:rsidR="00AC0699" w:rsidRDefault="00AC0699" w:rsidP="00284803">
            <w:r>
              <w:rPr>
                <w:sz w:val="16"/>
                <w:szCs w:val="16"/>
              </w:rPr>
              <w:t>R4-2501655</w:t>
            </w:r>
          </w:p>
        </w:tc>
        <w:tc>
          <w:tcPr>
            <w:tcW w:w="1597" w:type="dxa"/>
          </w:tcPr>
          <w:p w14:paraId="23E1DF78" w14:textId="77777777" w:rsidR="00AC0699" w:rsidRDefault="00AC0699" w:rsidP="00284803">
            <w:r>
              <w:rPr>
                <w:sz w:val="16"/>
                <w:szCs w:val="16"/>
              </w:rPr>
              <w:t>Nokia, BT plc</w:t>
            </w:r>
          </w:p>
        </w:tc>
        <w:tc>
          <w:tcPr>
            <w:tcW w:w="1122" w:type="dxa"/>
          </w:tcPr>
          <w:p w14:paraId="2B46B84A" w14:textId="77777777" w:rsidR="00AC0699" w:rsidRDefault="00AC0699" w:rsidP="00284803">
            <w:r>
              <w:rPr>
                <w:sz w:val="16"/>
                <w:szCs w:val="16"/>
              </w:rPr>
              <w:t>NR_CADC_R18_yBDL_xBUL, NR_CADC_R18_2BDL_xBUL, NR_CADC_R18_3BDL_xBUL</w:t>
            </w:r>
          </w:p>
        </w:tc>
        <w:tc>
          <w:tcPr>
            <w:tcW w:w="2323" w:type="dxa"/>
          </w:tcPr>
          <w:p w14:paraId="5318C37A" w14:textId="77777777" w:rsidR="00AC0699" w:rsidRDefault="00AC0699" w:rsidP="00284803">
            <w:r>
              <w:rPr>
                <w:sz w:val="16"/>
                <w:szCs w:val="16"/>
              </w:rPr>
              <w:t xml:space="preserve">5.5A.3.1, 5.5A.3.2, 5.5A.3.3 </w:t>
            </w:r>
          </w:p>
        </w:tc>
        <w:tc>
          <w:tcPr>
            <w:tcW w:w="998" w:type="dxa"/>
          </w:tcPr>
          <w:p w14:paraId="780FFBEE" w14:textId="77777777" w:rsidR="00AC0699" w:rsidRDefault="00AC0699" w:rsidP="00284803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AC0699" w14:paraId="734B5FC4" w14:textId="77777777" w:rsidTr="00284803">
        <w:tc>
          <w:tcPr>
            <w:tcW w:w="879" w:type="dxa"/>
          </w:tcPr>
          <w:p w14:paraId="0816C119" w14:textId="77777777" w:rsidR="00AC0699" w:rsidRDefault="00AC0699" w:rsidP="0028480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6BFA98C6" w14:textId="77777777" w:rsidR="00AC0699" w:rsidRDefault="00AC0699" w:rsidP="00284803">
            <w:r>
              <w:rPr>
                <w:sz w:val="16"/>
                <w:szCs w:val="16"/>
              </w:rPr>
              <w:t>1357</w:t>
            </w:r>
          </w:p>
        </w:tc>
        <w:tc>
          <w:tcPr>
            <w:tcW w:w="517" w:type="dxa"/>
          </w:tcPr>
          <w:p w14:paraId="07C3C2B8" w14:textId="77777777" w:rsidR="00AC0699" w:rsidRDefault="00AC0699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11B7C6" w14:textId="77777777" w:rsidR="00AC0699" w:rsidRDefault="00AC0699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EC42A34" w14:textId="77777777" w:rsidR="00AC0699" w:rsidRDefault="00AC0699" w:rsidP="00284803">
            <w:r>
              <w:rPr>
                <w:sz w:val="16"/>
                <w:szCs w:val="16"/>
              </w:rPr>
              <w:t>(NR_CADC_R18_2BDL_xBUL-Core) Corrections on NR CA band for two bands between FR1 and FR2</w:t>
            </w:r>
          </w:p>
        </w:tc>
        <w:tc>
          <w:tcPr>
            <w:tcW w:w="517" w:type="dxa"/>
          </w:tcPr>
          <w:p w14:paraId="5693EFB8" w14:textId="77777777" w:rsidR="00AC0699" w:rsidRDefault="00AC0699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605617" w14:textId="77777777" w:rsidR="00AC0699" w:rsidRDefault="00AC0699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7ED36793" w14:textId="77777777" w:rsidR="00AC0699" w:rsidRDefault="00AC069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F396D96" w14:textId="77777777" w:rsidR="00AC0699" w:rsidRDefault="00AC0699" w:rsidP="00284803">
            <w:r>
              <w:rPr>
                <w:sz w:val="16"/>
                <w:szCs w:val="16"/>
              </w:rPr>
              <w:t>R4-2501639</w:t>
            </w:r>
          </w:p>
        </w:tc>
        <w:tc>
          <w:tcPr>
            <w:tcW w:w="1597" w:type="dxa"/>
          </w:tcPr>
          <w:p w14:paraId="292DDEA6" w14:textId="77777777" w:rsidR="00AC0699" w:rsidRDefault="00AC0699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FC340E6" w14:textId="77777777" w:rsidR="00AC0699" w:rsidRDefault="00AC0699" w:rsidP="00284803">
            <w:r>
              <w:rPr>
                <w:sz w:val="16"/>
                <w:szCs w:val="16"/>
              </w:rPr>
              <w:t>NR_CADC_R18_2BDL_xBUL-Core</w:t>
            </w:r>
          </w:p>
        </w:tc>
        <w:tc>
          <w:tcPr>
            <w:tcW w:w="2323" w:type="dxa"/>
          </w:tcPr>
          <w:p w14:paraId="609D930A" w14:textId="77777777" w:rsidR="00AC0699" w:rsidRDefault="00AC0699" w:rsidP="00284803">
            <w:r>
              <w:rPr>
                <w:sz w:val="16"/>
                <w:szCs w:val="16"/>
              </w:rPr>
              <w:t>5.2A.1</w:t>
            </w:r>
          </w:p>
        </w:tc>
        <w:tc>
          <w:tcPr>
            <w:tcW w:w="998" w:type="dxa"/>
          </w:tcPr>
          <w:p w14:paraId="181EDE85" w14:textId="77777777" w:rsidR="00AC0699" w:rsidRDefault="00AC0699" w:rsidP="00284803">
            <w:r>
              <w:rPr>
                <w:sz w:val="16"/>
                <w:szCs w:val="16"/>
              </w:rPr>
              <w:t xml:space="preserve">TS/TR ... CR ... ; TS/TR ... CR ... TS 38.521-3; TS/TR ... CR ... </w:t>
            </w:r>
          </w:p>
        </w:tc>
      </w:tr>
      <w:tr w:rsidR="00AC0699" w14:paraId="01C0803E" w14:textId="77777777" w:rsidTr="00284803">
        <w:tc>
          <w:tcPr>
            <w:tcW w:w="879" w:type="dxa"/>
          </w:tcPr>
          <w:p w14:paraId="2DA5DF09" w14:textId="77777777" w:rsidR="00AC0699" w:rsidRDefault="00AC0699" w:rsidP="0028480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F6A276C" w14:textId="77777777" w:rsidR="00AC0699" w:rsidRDefault="00AC0699" w:rsidP="00284803">
            <w:r>
              <w:rPr>
                <w:sz w:val="16"/>
                <w:szCs w:val="16"/>
              </w:rPr>
              <w:t>1358</w:t>
            </w:r>
          </w:p>
        </w:tc>
        <w:tc>
          <w:tcPr>
            <w:tcW w:w="517" w:type="dxa"/>
          </w:tcPr>
          <w:p w14:paraId="36773B31" w14:textId="77777777" w:rsidR="00AC0699" w:rsidRDefault="00AC0699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26A24B" w14:textId="77777777" w:rsidR="00AC0699" w:rsidRDefault="00AC0699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02CC268" w14:textId="77777777" w:rsidR="00AC0699" w:rsidRDefault="00AC0699" w:rsidP="00284803">
            <w:r>
              <w:rPr>
                <w:sz w:val="16"/>
                <w:szCs w:val="16"/>
              </w:rPr>
              <w:t>(NR_CADC_R18_2BDL_xBUL-Core) Corrections on NR CA band for two bands between FR1 and FR2_R19_CAT_A</w:t>
            </w:r>
          </w:p>
        </w:tc>
        <w:tc>
          <w:tcPr>
            <w:tcW w:w="517" w:type="dxa"/>
          </w:tcPr>
          <w:p w14:paraId="102ADB3D" w14:textId="77777777" w:rsidR="00AC0699" w:rsidRDefault="00AC0699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57296343" w14:textId="77777777" w:rsidR="00AC0699" w:rsidRDefault="00AC0699" w:rsidP="0028480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9D1F2B4" w14:textId="77777777" w:rsidR="00AC0699" w:rsidRDefault="00AC069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658DCC6" w14:textId="77777777" w:rsidR="00AC0699" w:rsidRDefault="00AC0699" w:rsidP="00284803">
            <w:r>
              <w:rPr>
                <w:sz w:val="16"/>
                <w:szCs w:val="16"/>
              </w:rPr>
              <w:t>R4-2501640</w:t>
            </w:r>
          </w:p>
        </w:tc>
        <w:tc>
          <w:tcPr>
            <w:tcW w:w="1597" w:type="dxa"/>
          </w:tcPr>
          <w:p w14:paraId="0A1A7BAA" w14:textId="77777777" w:rsidR="00AC0699" w:rsidRDefault="00AC0699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3506D32B" w14:textId="77777777" w:rsidR="00AC0699" w:rsidRDefault="00AC0699" w:rsidP="00284803">
            <w:r>
              <w:rPr>
                <w:sz w:val="16"/>
                <w:szCs w:val="16"/>
              </w:rPr>
              <w:t>NR_CADC_R18_2BDL_xBUL-Core</w:t>
            </w:r>
          </w:p>
        </w:tc>
        <w:tc>
          <w:tcPr>
            <w:tcW w:w="2323" w:type="dxa"/>
          </w:tcPr>
          <w:p w14:paraId="61DFEB1E" w14:textId="77777777" w:rsidR="00AC0699" w:rsidRDefault="00AC0699" w:rsidP="00284803">
            <w:r>
              <w:rPr>
                <w:sz w:val="16"/>
                <w:szCs w:val="16"/>
              </w:rPr>
              <w:t>5.2A.1</w:t>
            </w:r>
          </w:p>
        </w:tc>
        <w:tc>
          <w:tcPr>
            <w:tcW w:w="998" w:type="dxa"/>
          </w:tcPr>
          <w:p w14:paraId="664BB736" w14:textId="77777777" w:rsidR="00AC0699" w:rsidRDefault="00AC0699" w:rsidP="00284803">
            <w:r>
              <w:rPr>
                <w:sz w:val="16"/>
                <w:szCs w:val="16"/>
              </w:rPr>
              <w:t xml:space="preserve">TS/TR ... CR ... ; TS/TR ... CR ... TS 38.521-3; TS/TR ... CR ... </w:t>
            </w:r>
          </w:p>
        </w:tc>
      </w:tr>
      <w:tr w:rsidR="00AC0699" w14:paraId="01F56419" w14:textId="77777777" w:rsidTr="00284803">
        <w:tc>
          <w:tcPr>
            <w:tcW w:w="879" w:type="dxa"/>
          </w:tcPr>
          <w:p w14:paraId="51047408" w14:textId="77777777" w:rsidR="00AC0699" w:rsidRDefault="00AC0699" w:rsidP="00284803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32E448E0" w14:textId="77777777" w:rsidR="00AC0699" w:rsidRDefault="00AC0699" w:rsidP="00284803">
            <w:r>
              <w:rPr>
                <w:sz w:val="16"/>
                <w:szCs w:val="16"/>
              </w:rPr>
              <w:t>0716</w:t>
            </w:r>
          </w:p>
        </w:tc>
        <w:tc>
          <w:tcPr>
            <w:tcW w:w="517" w:type="dxa"/>
          </w:tcPr>
          <w:p w14:paraId="7ACC8E6A" w14:textId="77777777" w:rsidR="00AC0699" w:rsidRDefault="00AC0699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807EEF" w14:textId="77777777" w:rsidR="00AC0699" w:rsidRDefault="00AC0699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0924535" w14:textId="77777777" w:rsidR="00AC0699" w:rsidRDefault="00AC0699" w:rsidP="00284803">
            <w:r>
              <w:rPr>
                <w:sz w:val="16"/>
                <w:szCs w:val="16"/>
              </w:rPr>
              <w:t>CR to 38.101-4 for PT-RS config for requirements with multi-RX in FR2</w:t>
            </w:r>
          </w:p>
        </w:tc>
        <w:tc>
          <w:tcPr>
            <w:tcW w:w="517" w:type="dxa"/>
          </w:tcPr>
          <w:p w14:paraId="2675C671" w14:textId="77777777" w:rsidR="00AC0699" w:rsidRDefault="00AC0699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F4A9BC5" w14:textId="77777777" w:rsidR="00AC0699" w:rsidRDefault="00AC0699" w:rsidP="00284803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C468951" w14:textId="77777777" w:rsidR="00AC0699" w:rsidRDefault="00AC069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90EBD77" w14:textId="77777777" w:rsidR="00AC0699" w:rsidRDefault="00AC0699" w:rsidP="00284803">
            <w:r>
              <w:rPr>
                <w:sz w:val="16"/>
                <w:szCs w:val="16"/>
              </w:rPr>
              <w:t>R4-2500261</w:t>
            </w:r>
          </w:p>
        </w:tc>
        <w:tc>
          <w:tcPr>
            <w:tcW w:w="1597" w:type="dxa"/>
          </w:tcPr>
          <w:p w14:paraId="458784A7" w14:textId="77777777" w:rsidR="00AC0699" w:rsidRDefault="00AC0699" w:rsidP="00284803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7AF8CF69" w14:textId="77777777" w:rsidR="00AC0699" w:rsidRDefault="00AC0699" w:rsidP="00284803">
            <w:r>
              <w:rPr>
                <w:sz w:val="16"/>
                <w:szCs w:val="16"/>
              </w:rPr>
              <w:t>NR_FR2_multiRX_DL-Perf</w:t>
            </w:r>
          </w:p>
        </w:tc>
        <w:tc>
          <w:tcPr>
            <w:tcW w:w="2323" w:type="dxa"/>
          </w:tcPr>
          <w:p w14:paraId="3639D9B2" w14:textId="77777777" w:rsidR="00AC0699" w:rsidRDefault="00AC0699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4614087" w14:textId="77777777" w:rsidR="00AC0699" w:rsidRDefault="00AC0699" w:rsidP="00284803">
            <w:pPr>
              <w:rPr>
                <w:sz w:val="16"/>
                <w:szCs w:val="16"/>
              </w:rPr>
            </w:pPr>
          </w:p>
        </w:tc>
      </w:tr>
      <w:tr w:rsidR="00AC0699" w14:paraId="6CA34D52" w14:textId="77777777" w:rsidTr="00284803">
        <w:tc>
          <w:tcPr>
            <w:tcW w:w="879" w:type="dxa"/>
          </w:tcPr>
          <w:p w14:paraId="3E0DB985" w14:textId="77777777" w:rsidR="00AC0699" w:rsidRDefault="00AC0699" w:rsidP="00284803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2F930421" w14:textId="77777777" w:rsidR="00AC0699" w:rsidRDefault="00AC0699" w:rsidP="00284803">
            <w:r>
              <w:rPr>
                <w:sz w:val="16"/>
                <w:szCs w:val="16"/>
              </w:rPr>
              <w:t>0728</w:t>
            </w:r>
          </w:p>
        </w:tc>
        <w:tc>
          <w:tcPr>
            <w:tcW w:w="517" w:type="dxa"/>
          </w:tcPr>
          <w:p w14:paraId="3612242E" w14:textId="77777777" w:rsidR="00AC0699" w:rsidRDefault="00AC0699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102C968" w14:textId="77777777" w:rsidR="00AC0699" w:rsidRDefault="00AC0699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F58CAD" w14:textId="77777777" w:rsidR="00AC0699" w:rsidRDefault="00AC0699" w:rsidP="00284803">
            <w:r>
              <w:rPr>
                <w:sz w:val="16"/>
                <w:szCs w:val="16"/>
              </w:rPr>
              <w:t>(NR_FR2_multiRX_DL-Perf) CR for 38.101-4 on Correcting FRC tables</w:t>
            </w:r>
          </w:p>
        </w:tc>
        <w:tc>
          <w:tcPr>
            <w:tcW w:w="517" w:type="dxa"/>
          </w:tcPr>
          <w:p w14:paraId="71227FEB" w14:textId="77777777" w:rsidR="00AC0699" w:rsidRDefault="00AC0699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92479E" w14:textId="77777777" w:rsidR="00AC0699" w:rsidRDefault="00AC0699" w:rsidP="00284803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2DD24BF2" w14:textId="77777777" w:rsidR="00AC0699" w:rsidRDefault="00AC069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7B84AB1" w14:textId="77777777" w:rsidR="00AC0699" w:rsidRDefault="00AC0699" w:rsidP="00284803">
            <w:r>
              <w:rPr>
                <w:sz w:val="16"/>
                <w:szCs w:val="16"/>
              </w:rPr>
              <w:t>R4-2502322</w:t>
            </w:r>
          </w:p>
        </w:tc>
        <w:tc>
          <w:tcPr>
            <w:tcW w:w="1597" w:type="dxa"/>
          </w:tcPr>
          <w:p w14:paraId="741668F3" w14:textId="77777777" w:rsidR="00AC0699" w:rsidRDefault="00AC0699" w:rsidP="00284803">
            <w:r>
              <w:rPr>
                <w:sz w:val="16"/>
                <w:szCs w:val="16"/>
              </w:rPr>
              <w:t>Nokia, Qualcomm</w:t>
            </w:r>
          </w:p>
        </w:tc>
        <w:tc>
          <w:tcPr>
            <w:tcW w:w="1122" w:type="dxa"/>
          </w:tcPr>
          <w:p w14:paraId="1AC52DD6" w14:textId="77777777" w:rsidR="00AC0699" w:rsidRDefault="00AC0699" w:rsidP="00284803">
            <w:r>
              <w:rPr>
                <w:sz w:val="16"/>
                <w:szCs w:val="16"/>
              </w:rPr>
              <w:t>NR_FR2_multiRX_DL-Perf</w:t>
            </w:r>
          </w:p>
        </w:tc>
        <w:tc>
          <w:tcPr>
            <w:tcW w:w="2323" w:type="dxa"/>
          </w:tcPr>
          <w:p w14:paraId="197C3274" w14:textId="77777777" w:rsidR="00AC0699" w:rsidRDefault="00AC0699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CA83919" w14:textId="77777777" w:rsidR="00AC0699" w:rsidRDefault="00AC0699" w:rsidP="00284803">
            <w:pPr>
              <w:rPr>
                <w:sz w:val="16"/>
                <w:szCs w:val="16"/>
              </w:rPr>
            </w:pPr>
          </w:p>
        </w:tc>
      </w:tr>
      <w:tr w:rsidR="00AC0699" w14:paraId="323135A6" w14:textId="77777777" w:rsidTr="00284803">
        <w:tc>
          <w:tcPr>
            <w:tcW w:w="879" w:type="dxa"/>
          </w:tcPr>
          <w:p w14:paraId="4FDA2971" w14:textId="77777777" w:rsidR="00AC0699" w:rsidRDefault="00AC0699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F74A831" w14:textId="77777777" w:rsidR="00AC0699" w:rsidRDefault="00AC0699" w:rsidP="00284803">
            <w:r>
              <w:rPr>
                <w:sz w:val="16"/>
                <w:szCs w:val="16"/>
              </w:rPr>
              <w:t>5333</w:t>
            </w:r>
          </w:p>
        </w:tc>
        <w:tc>
          <w:tcPr>
            <w:tcW w:w="517" w:type="dxa"/>
          </w:tcPr>
          <w:p w14:paraId="39655F54" w14:textId="77777777" w:rsidR="00AC0699" w:rsidRDefault="00AC0699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106F95A" w14:textId="77777777" w:rsidR="00AC0699" w:rsidRDefault="00AC0699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98B163" w14:textId="77777777" w:rsidR="00AC0699" w:rsidRDefault="00AC0699" w:rsidP="00284803">
            <w:r>
              <w:rPr>
                <w:sz w:val="16"/>
                <w:szCs w:val="16"/>
              </w:rPr>
              <w:t>(NR_HST_FR2_enh-Core) Correction on inter-frequency cell identification without gap requirements for FR2 HST</w:t>
            </w:r>
          </w:p>
        </w:tc>
        <w:tc>
          <w:tcPr>
            <w:tcW w:w="517" w:type="dxa"/>
          </w:tcPr>
          <w:p w14:paraId="13D9E595" w14:textId="77777777" w:rsidR="00AC0699" w:rsidRDefault="00AC0699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9493019" w14:textId="77777777" w:rsidR="00AC0699" w:rsidRDefault="00AC0699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77C6F4AB" w14:textId="77777777" w:rsidR="00AC0699" w:rsidRDefault="00AC069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6A54261" w14:textId="77777777" w:rsidR="00AC0699" w:rsidRDefault="00AC0699" w:rsidP="00284803">
            <w:r>
              <w:rPr>
                <w:sz w:val="16"/>
                <w:szCs w:val="16"/>
              </w:rPr>
              <w:t>R4-2502654</w:t>
            </w:r>
          </w:p>
        </w:tc>
        <w:tc>
          <w:tcPr>
            <w:tcW w:w="1597" w:type="dxa"/>
          </w:tcPr>
          <w:p w14:paraId="2CF03943" w14:textId="77777777" w:rsidR="00AC0699" w:rsidRDefault="00AC0699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6D197C2" w14:textId="77777777" w:rsidR="00AC0699" w:rsidRDefault="00AC0699" w:rsidP="00284803">
            <w:r>
              <w:rPr>
                <w:sz w:val="16"/>
                <w:szCs w:val="16"/>
              </w:rPr>
              <w:t>NR_HST_FR2_enh-Core</w:t>
            </w:r>
          </w:p>
        </w:tc>
        <w:tc>
          <w:tcPr>
            <w:tcW w:w="2323" w:type="dxa"/>
          </w:tcPr>
          <w:p w14:paraId="01B7ADD8" w14:textId="77777777" w:rsidR="00AC0699" w:rsidRDefault="00AC0699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94EC11" w14:textId="77777777" w:rsidR="00AC0699" w:rsidRDefault="00AC0699" w:rsidP="00284803">
            <w:pPr>
              <w:rPr>
                <w:sz w:val="16"/>
                <w:szCs w:val="16"/>
              </w:rPr>
            </w:pPr>
          </w:p>
        </w:tc>
      </w:tr>
      <w:tr w:rsidR="00AC0699" w14:paraId="0D4C0B85" w14:textId="77777777" w:rsidTr="00284803">
        <w:tc>
          <w:tcPr>
            <w:tcW w:w="879" w:type="dxa"/>
          </w:tcPr>
          <w:p w14:paraId="24E3FA3F" w14:textId="77777777" w:rsidR="00AC0699" w:rsidRDefault="00AC0699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9040DAA" w14:textId="77777777" w:rsidR="00AC0699" w:rsidRDefault="00AC0699" w:rsidP="00284803">
            <w:r>
              <w:rPr>
                <w:sz w:val="16"/>
                <w:szCs w:val="16"/>
              </w:rPr>
              <w:t>5427</w:t>
            </w:r>
          </w:p>
        </w:tc>
        <w:tc>
          <w:tcPr>
            <w:tcW w:w="517" w:type="dxa"/>
          </w:tcPr>
          <w:p w14:paraId="0B8D173D" w14:textId="77777777" w:rsidR="00AC0699" w:rsidRDefault="00AC0699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EC148E4" w14:textId="77777777" w:rsidR="00AC0699" w:rsidRDefault="00AC0699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816227B" w14:textId="77777777" w:rsidR="00AC0699" w:rsidRDefault="00AC0699" w:rsidP="00284803">
            <w:r>
              <w:rPr>
                <w:sz w:val="16"/>
                <w:szCs w:val="16"/>
              </w:rPr>
              <w:t>CR for Rel-18 multi-Rx test case maintenance</w:t>
            </w:r>
          </w:p>
        </w:tc>
        <w:tc>
          <w:tcPr>
            <w:tcW w:w="517" w:type="dxa"/>
          </w:tcPr>
          <w:p w14:paraId="24357F62" w14:textId="77777777" w:rsidR="00AC0699" w:rsidRDefault="00AC0699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649D02" w14:textId="77777777" w:rsidR="00AC0699" w:rsidRDefault="00AC0699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35E8175D" w14:textId="77777777" w:rsidR="00AC0699" w:rsidRDefault="00AC069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3D5291F" w14:textId="77777777" w:rsidR="00AC0699" w:rsidRDefault="00AC0699" w:rsidP="00284803">
            <w:r>
              <w:rPr>
                <w:sz w:val="16"/>
                <w:szCs w:val="16"/>
              </w:rPr>
              <w:t>R4-2502145</w:t>
            </w:r>
          </w:p>
        </w:tc>
        <w:tc>
          <w:tcPr>
            <w:tcW w:w="1597" w:type="dxa"/>
          </w:tcPr>
          <w:p w14:paraId="4397580A" w14:textId="77777777" w:rsidR="00AC0699" w:rsidRDefault="00AC0699" w:rsidP="0028480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0193FF1" w14:textId="77777777" w:rsidR="00AC0699" w:rsidRDefault="00AC0699" w:rsidP="00284803">
            <w:r>
              <w:rPr>
                <w:sz w:val="16"/>
                <w:szCs w:val="16"/>
              </w:rPr>
              <w:t>NR_FR2_multiRX_DL-Perf</w:t>
            </w:r>
          </w:p>
        </w:tc>
        <w:tc>
          <w:tcPr>
            <w:tcW w:w="2323" w:type="dxa"/>
          </w:tcPr>
          <w:p w14:paraId="03B6BEE5" w14:textId="77777777" w:rsidR="00AC0699" w:rsidRDefault="00AC0699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C60F77" w14:textId="77777777" w:rsidR="00AC0699" w:rsidRDefault="00AC0699" w:rsidP="00284803">
            <w:pPr>
              <w:rPr>
                <w:sz w:val="16"/>
                <w:szCs w:val="16"/>
              </w:rPr>
            </w:pPr>
          </w:p>
        </w:tc>
      </w:tr>
    </w:tbl>
    <w:p w14:paraId="4F539C25" w14:textId="77777777" w:rsidR="008E39BF" w:rsidRPr="004347C0" w:rsidRDefault="008E39BF" w:rsidP="008E39BF"/>
    <w:p w14:paraId="2AC0DEF8" w14:textId="25BD5D57" w:rsidR="005E14E4" w:rsidRDefault="005061AA" w:rsidP="005E14E4">
      <w:pPr>
        <w:pStyle w:val="Heading2"/>
        <w:rPr>
          <w:rFonts w:cs="Arial"/>
          <w:noProof/>
        </w:rPr>
      </w:pPr>
      <w:r w:rsidRPr="005061AA">
        <w:rPr>
          <w:noProof/>
        </w:rPr>
        <w:t>RP-25060</w:t>
      </w:r>
      <w:r>
        <w:rPr>
          <w:noProof/>
        </w:rPr>
        <w:t>3</w:t>
      </w:r>
    </w:p>
    <w:p w14:paraId="44368CC9" w14:textId="75DED480" w:rsidR="005E14E4" w:rsidRPr="004347C0" w:rsidRDefault="005E14E4" w:rsidP="005E14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>RAN4 CRs to Maintenance for Closed WIs/SIs for REL-18 and earlier - Batch 2</w:t>
      </w:r>
      <w:r>
        <w:rPr>
          <w:rFonts w:ascii="Arial" w:hAnsi="Arial" w:cs="Arial"/>
          <w:b/>
          <w:bCs/>
        </w:rPr>
        <w:t>6</w:t>
      </w:r>
    </w:p>
    <w:p w14:paraId="7BC3D9CD" w14:textId="77777777" w:rsidR="005E14E4" w:rsidRDefault="005E14E4" w:rsidP="005E14E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5F77BC94" w14:textId="77777777" w:rsidR="009E2A24" w:rsidRDefault="009E2A24" w:rsidP="009E2A24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32FDB" w:rsidRPr="004E535C" w14:paraId="3A34C710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7BACFF3" w14:textId="77777777" w:rsidR="00532FDB" w:rsidRPr="00BF1EB6" w:rsidRDefault="00532FD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4C89E3C" w14:textId="77777777" w:rsidR="00532FDB" w:rsidRPr="00BF1EB6" w:rsidRDefault="00532FD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F6B0811" w14:textId="77777777" w:rsidR="00532FDB" w:rsidRPr="00BF1EB6" w:rsidRDefault="00532FD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21245A" w14:textId="77777777" w:rsidR="00532FDB" w:rsidRPr="00BF1EB6" w:rsidRDefault="00532FD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A7C8907" w14:textId="77777777" w:rsidR="00532FDB" w:rsidRPr="00BF1EB6" w:rsidRDefault="00532FD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6A1C6CD" w14:textId="77777777" w:rsidR="00532FDB" w:rsidRPr="00BF1EB6" w:rsidRDefault="00532FD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754B0F1" w14:textId="77777777" w:rsidR="00532FDB" w:rsidRPr="00BF1EB6" w:rsidRDefault="00532FD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714DACD" w14:textId="77777777" w:rsidR="00532FDB" w:rsidRPr="00BF1EB6" w:rsidRDefault="00532FD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61ACEBB" w14:textId="77777777" w:rsidR="00532FDB" w:rsidRPr="00BF1EB6" w:rsidRDefault="00532FD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D7990C2" w14:textId="77777777" w:rsidR="00532FDB" w:rsidRPr="00BF1EB6" w:rsidRDefault="00532FD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BB33E7D" w14:textId="77777777" w:rsidR="00532FDB" w:rsidRPr="00BF1EB6" w:rsidRDefault="00532FD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6711D59" w14:textId="77777777" w:rsidR="00532FDB" w:rsidRPr="00BF1EB6" w:rsidRDefault="00532FD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C7FB44D" w14:textId="77777777" w:rsidR="00532FDB" w:rsidRPr="00BF1EB6" w:rsidRDefault="00532FD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32FDB" w14:paraId="30E75B8F" w14:textId="77777777" w:rsidTr="00284803">
        <w:tc>
          <w:tcPr>
            <w:tcW w:w="879" w:type="dxa"/>
          </w:tcPr>
          <w:p w14:paraId="15C58988" w14:textId="77777777" w:rsidR="00532FDB" w:rsidRDefault="00532FDB" w:rsidP="00284803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5639DC47" w14:textId="77777777" w:rsidR="00532FDB" w:rsidRDefault="00532FDB" w:rsidP="00284803">
            <w:r>
              <w:rPr>
                <w:sz w:val="16"/>
                <w:szCs w:val="16"/>
              </w:rPr>
              <w:t>7372</w:t>
            </w:r>
          </w:p>
        </w:tc>
        <w:tc>
          <w:tcPr>
            <w:tcW w:w="517" w:type="dxa"/>
          </w:tcPr>
          <w:p w14:paraId="04C480A4" w14:textId="77777777" w:rsidR="00532FDB" w:rsidRDefault="00532FDB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87B5D3" w14:textId="77777777" w:rsidR="00532FDB" w:rsidRDefault="00532FDB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E571381" w14:textId="77777777" w:rsidR="00532FDB" w:rsidRDefault="00532FDB" w:rsidP="00284803">
            <w:r>
              <w:rPr>
                <w:sz w:val="16"/>
                <w:szCs w:val="16"/>
              </w:rPr>
              <w:t>CR on requirements for inter-RAT measurement without gap</w:t>
            </w:r>
          </w:p>
        </w:tc>
        <w:tc>
          <w:tcPr>
            <w:tcW w:w="517" w:type="dxa"/>
          </w:tcPr>
          <w:p w14:paraId="7D940A03" w14:textId="77777777" w:rsidR="00532FDB" w:rsidRDefault="00532FDB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3510BB4" w14:textId="77777777" w:rsidR="00532FDB" w:rsidRDefault="00532FDB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473AC08C" w14:textId="77777777" w:rsidR="00532FDB" w:rsidRDefault="00532FD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3F991A1" w14:textId="77777777" w:rsidR="00532FDB" w:rsidRDefault="00532FDB" w:rsidP="00284803">
            <w:r>
              <w:rPr>
                <w:sz w:val="16"/>
                <w:szCs w:val="16"/>
              </w:rPr>
              <w:t>R4-2501252</w:t>
            </w:r>
          </w:p>
        </w:tc>
        <w:tc>
          <w:tcPr>
            <w:tcW w:w="1597" w:type="dxa"/>
          </w:tcPr>
          <w:p w14:paraId="08548E01" w14:textId="77777777" w:rsidR="00532FDB" w:rsidRDefault="00532FDB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ED87EE7" w14:textId="77777777" w:rsidR="00532FDB" w:rsidRDefault="00532FDB" w:rsidP="00284803"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 w14:paraId="428922C8" w14:textId="77777777" w:rsidR="00532FDB" w:rsidRDefault="00532FDB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2083BB5" w14:textId="77777777" w:rsidR="00532FDB" w:rsidRDefault="00532FDB" w:rsidP="00284803">
            <w:pPr>
              <w:rPr>
                <w:sz w:val="16"/>
                <w:szCs w:val="16"/>
              </w:rPr>
            </w:pPr>
          </w:p>
        </w:tc>
      </w:tr>
      <w:tr w:rsidR="00532FDB" w14:paraId="54413558" w14:textId="77777777" w:rsidTr="00284803">
        <w:tc>
          <w:tcPr>
            <w:tcW w:w="879" w:type="dxa"/>
          </w:tcPr>
          <w:p w14:paraId="36B03765" w14:textId="77777777" w:rsidR="00532FDB" w:rsidRDefault="00532FDB" w:rsidP="00284803"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 w14:paraId="2149EB3F" w14:textId="77777777" w:rsidR="00532FDB" w:rsidRDefault="00532FDB" w:rsidP="00284803">
            <w:r>
              <w:rPr>
                <w:sz w:val="16"/>
                <w:szCs w:val="16"/>
              </w:rPr>
              <w:t>7373</w:t>
            </w:r>
          </w:p>
        </w:tc>
        <w:tc>
          <w:tcPr>
            <w:tcW w:w="517" w:type="dxa"/>
          </w:tcPr>
          <w:p w14:paraId="2BD2834A" w14:textId="77777777" w:rsidR="00532FDB" w:rsidRDefault="00532FDB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6037896" w14:textId="77777777" w:rsidR="00532FDB" w:rsidRDefault="00532FDB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E35F002" w14:textId="77777777" w:rsidR="00532FDB" w:rsidRDefault="00532FDB" w:rsidP="00284803">
            <w:r>
              <w:rPr>
                <w:sz w:val="16"/>
                <w:szCs w:val="16"/>
              </w:rPr>
              <w:t>CR on interruption during inter-RAT NR measurements without measurement gap</w:t>
            </w:r>
          </w:p>
        </w:tc>
        <w:tc>
          <w:tcPr>
            <w:tcW w:w="517" w:type="dxa"/>
          </w:tcPr>
          <w:p w14:paraId="46452437" w14:textId="77777777" w:rsidR="00532FDB" w:rsidRDefault="00532FDB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58B2141" w14:textId="77777777" w:rsidR="00532FDB" w:rsidRDefault="00532FDB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25879B33" w14:textId="77777777" w:rsidR="00532FDB" w:rsidRDefault="00532FD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E59AC2C" w14:textId="77777777" w:rsidR="00532FDB" w:rsidRDefault="00532FDB" w:rsidP="00284803">
            <w:r>
              <w:rPr>
                <w:sz w:val="16"/>
                <w:szCs w:val="16"/>
              </w:rPr>
              <w:t>R4-2502671</w:t>
            </w:r>
          </w:p>
        </w:tc>
        <w:tc>
          <w:tcPr>
            <w:tcW w:w="1597" w:type="dxa"/>
          </w:tcPr>
          <w:p w14:paraId="312EFA1D" w14:textId="77777777" w:rsidR="00532FDB" w:rsidRDefault="00532FDB" w:rsidP="00284803">
            <w:r>
              <w:rPr>
                <w:sz w:val="16"/>
                <w:szCs w:val="16"/>
              </w:rPr>
              <w:t>OPPO, Nokia</w:t>
            </w:r>
          </w:p>
        </w:tc>
        <w:tc>
          <w:tcPr>
            <w:tcW w:w="1122" w:type="dxa"/>
          </w:tcPr>
          <w:p w14:paraId="723DF41D" w14:textId="77777777" w:rsidR="00532FDB" w:rsidRDefault="00532FDB" w:rsidP="00284803"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 w14:paraId="4DCAE49C" w14:textId="77777777" w:rsidR="00532FDB" w:rsidRDefault="00532FDB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BB11A0C" w14:textId="77777777" w:rsidR="00532FDB" w:rsidRDefault="00532FDB" w:rsidP="00284803">
            <w:pPr>
              <w:rPr>
                <w:sz w:val="16"/>
                <w:szCs w:val="16"/>
              </w:rPr>
            </w:pPr>
          </w:p>
        </w:tc>
      </w:tr>
      <w:tr w:rsidR="00532FDB" w14:paraId="31AF72DB" w14:textId="77777777" w:rsidTr="00284803">
        <w:tc>
          <w:tcPr>
            <w:tcW w:w="879" w:type="dxa"/>
          </w:tcPr>
          <w:p w14:paraId="64A85BE4" w14:textId="77777777" w:rsidR="00532FDB" w:rsidRDefault="00532FDB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9DA1B63" w14:textId="77777777" w:rsidR="00532FDB" w:rsidRDefault="00532FDB" w:rsidP="00284803">
            <w:r>
              <w:rPr>
                <w:sz w:val="16"/>
                <w:szCs w:val="16"/>
              </w:rPr>
              <w:t>2653</w:t>
            </w:r>
          </w:p>
        </w:tc>
        <w:tc>
          <w:tcPr>
            <w:tcW w:w="517" w:type="dxa"/>
          </w:tcPr>
          <w:p w14:paraId="2F596B79" w14:textId="77777777" w:rsidR="00532FDB" w:rsidRDefault="00532FDB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7CD7E0" w14:textId="77777777" w:rsidR="00532FDB" w:rsidRDefault="00532FDB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4727AD4" w14:textId="77777777" w:rsidR="00532FDB" w:rsidRDefault="00532FDB" w:rsidP="00284803">
            <w:r>
              <w:rPr>
                <w:sz w:val="16"/>
                <w:szCs w:val="16"/>
              </w:rPr>
              <w:t>(  NR_MC_enh-Core) Correct the capability name for Tx switching</w:t>
            </w:r>
          </w:p>
        </w:tc>
        <w:tc>
          <w:tcPr>
            <w:tcW w:w="517" w:type="dxa"/>
          </w:tcPr>
          <w:p w14:paraId="06DED150" w14:textId="77777777" w:rsidR="00532FDB" w:rsidRDefault="00532FDB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D10A9AE" w14:textId="77777777" w:rsidR="00532FDB" w:rsidRDefault="00532FDB" w:rsidP="0028480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734A33DA" w14:textId="77777777" w:rsidR="00532FDB" w:rsidRDefault="00532FD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0B42284" w14:textId="77777777" w:rsidR="00532FDB" w:rsidRDefault="00532FDB" w:rsidP="00284803">
            <w:r>
              <w:rPr>
                <w:sz w:val="16"/>
                <w:szCs w:val="16"/>
              </w:rPr>
              <w:t>R4-2500965</w:t>
            </w:r>
          </w:p>
        </w:tc>
        <w:tc>
          <w:tcPr>
            <w:tcW w:w="1597" w:type="dxa"/>
          </w:tcPr>
          <w:p w14:paraId="199CE039" w14:textId="77777777" w:rsidR="00532FDB" w:rsidRDefault="00532FDB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32529C03" w14:textId="77777777" w:rsidR="00532FDB" w:rsidRDefault="00532FDB" w:rsidP="00284803">
            <w:r>
              <w:rPr>
                <w:sz w:val="16"/>
                <w:szCs w:val="16"/>
              </w:rPr>
              <w:t>NR_MC_enh-Core</w:t>
            </w:r>
          </w:p>
        </w:tc>
        <w:tc>
          <w:tcPr>
            <w:tcW w:w="2323" w:type="dxa"/>
          </w:tcPr>
          <w:p w14:paraId="2637F200" w14:textId="77777777" w:rsidR="00532FDB" w:rsidRDefault="00532FDB" w:rsidP="00284803">
            <w:r>
              <w:rPr>
                <w:sz w:val="16"/>
                <w:szCs w:val="16"/>
              </w:rPr>
              <w:t>5.5A.3, 6.3A.3.3.6,  6.3A.3.3.6a</w:t>
            </w:r>
          </w:p>
        </w:tc>
        <w:tc>
          <w:tcPr>
            <w:tcW w:w="998" w:type="dxa"/>
          </w:tcPr>
          <w:p w14:paraId="4B4BB018" w14:textId="77777777" w:rsidR="00532FDB" w:rsidRDefault="00532FDB" w:rsidP="0028480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32FDB" w14:paraId="2EAB9D3F" w14:textId="77777777" w:rsidTr="00284803">
        <w:tc>
          <w:tcPr>
            <w:tcW w:w="879" w:type="dxa"/>
          </w:tcPr>
          <w:p w14:paraId="32D60D88" w14:textId="77777777" w:rsidR="00532FDB" w:rsidRDefault="00532FDB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8D1E94E" w14:textId="77777777" w:rsidR="00532FDB" w:rsidRDefault="00532FDB" w:rsidP="00284803">
            <w:r>
              <w:rPr>
                <w:sz w:val="16"/>
                <w:szCs w:val="16"/>
              </w:rPr>
              <w:t>2665</w:t>
            </w:r>
          </w:p>
        </w:tc>
        <w:tc>
          <w:tcPr>
            <w:tcW w:w="517" w:type="dxa"/>
          </w:tcPr>
          <w:p w14:paraId="07F03972" w14:textId="77777777" w:rsidR="00532FDB" w:rsidRDefault="00532FDB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D8714E" w14:textId="77777777" w:rsidR="00532FDB" w:rsidRDefault="00532FDB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7F7B39" w14:textId="77777777" w:rsidR="00532FDB" w:rsidRDefault="00532FDB" w:rsidP="00284803">
            <w:r>
              <w:rPr>
                <w:sz w:val="16"/>
                <w:szCs w:val="16"/>
              </w:rPr>
              <w:t>(  NR_MC_enh-Core) Correct the capability name for Tx switching</w:t>
            </w:r>
          </w:p>
        </w:tc>
        <w:tc>
          <w:tcPr>
            <w:tcW w:w="517" w:type="dxa"/>
          </w:tcPr>
          <w:p w14:paraId="64A73B42" w14:textId="77777777" w:rsidR="00532FDB" w:rsidRDefault="00532FDB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992F0F" w14:textId="77777777" w:rsidR="00532FDB" w:rsidRDefault="00532FDB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55AF5BB8" w14:textId="77777777" w:rsidR="00532FDB" w:rsidRDefault="00532FD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35E72B1" w14:textId="77777777" w:rsidR="00532FDB" w:rsidRDefault="00532FDB" w:rsidP="00284803">
            <w:r>
              <w:rPr>
                <w:sz w:val="16"/>
                <w:szCs w:val="16"/>
              </w:rPr>
              <w:t>R4-2501432</w:t>
            </w:r>
          </w:p>
        </w:tc>
        <w:tc>
          <w:tcPr>
            <w:tcW w:w="1597" w:type="dxa"/>
          </w:tcPr>
          <w:p w14:paraId="1962C9C5" w14:textId="77777777" w:rsidR="00532FDB" w:rsidRDefault="00532FDB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7DE33965" w14:textId="77777777" w:rsidR="00532FDB" w:rsidRDefault="00532FDB" w:rsidP="00284803">
            <w:r>
              <w:rPr>
                <w:sz w:val="16"/>
                <w:szCs w:val="16"/>
              </w:rPr>
              <w:t>NR_MC_enh-Core</w:t>
            </w:r>
          </w:p>
        </w:tc>
        <w:tc>
          <w:tcPr>
            <w:tcW w:w="2323" w:type="dxa"/>
          </w:tcPr>
          <w:p w14:paraId="111DC5B0" w14:textId="77777777" w:rsidR="00532FDB" w:rsidRDefault="00532FDB" w:rsidP="00284803">
            <w:r>
              <w:rPr>
                <w:sz w:val="16"/>
                <w:szCs w:val="16"/>
              </w:rPr>
              <w:t>5.5A.3, 6.3A.3.3.6,  6.3A.3.3.6a</w:t>
            </w:r>
          </w:p>
        </w:tc>
        <w:tc>
          <w:tcPr>
            <w:tcW w:w="998" w:type="dxa"/>
          </w:tcPr>
          <w:p w14:paraId="3E35BD4A" w14:textId="77777777" w:rsidR="00532FDB" w:rsidRDefault="00532FDB" w:rsidP="0028480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32FDB" w14:paraId="56E1CB7B" w14:textId="77777777" w:rsidTr="00284803">
        <w:tc>
          <w:tcPr>
            <w:tcW w:w="879" w:type="dxa"/>
          </w:tcPr>
          <w:p w14:paraId="08BC39CE" w14:textId="77777777" w:rsidR="00532FDB" w:rsidRDefault="00532FDB" w:rsidP="00284803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380244FD" w14:textId="77777777" w:rsidR="00532FDB" w:rsidRDefault="00532FDB" w:rsidP="00284803">
            <w:r>
              <w:rPr>
                <w:sz w:val="16"/>
                <w:szCs w:val="16"/>
              </w:rPr>
              <w:t>0733</w:t>
            </w:r>
          </w:p>
        </w:tc>
        <w:tc>
          <w:tcPr>
            <w:tcW w:w="517" w:type="dxa"/>
          </w:tcPr>
          <w:p w14:paraId="4A1D7DBE" w14:textId="77777777" w:rsidR="00532FDB" w:rsidRDefault="00532FDB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86DC813" w14:textId="77777777" w:rsidR="00532FDB" w:rsidRDefault="00532FDB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6A169E0" w14:textId="77777777" w:rsidR="00532FDB" w:rsidRDefault="00532FDB" w:rsidP="00284803">
            <w:r>
              <w:rPr>
                <w:sz w:val="16"/>
                <w:szCs w:val="16"/>
              </w:rPr>
              <w:t>CR on PDSCH Reference Channel for Rel-18 8Rx CA</w:t>
            </w:r>
          </w:p>
        </w:tc>
        <w:tc>
          <w:tcPr>
            <w:tcW w:w="517" w:type="dxa"/>
          </w:tcPr>
          <w:p w14:paraId="0967A293" w14:textId="77777777" w:rsidR="00532FDB" w:rsidRDefault="00532FDB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7D49FF7" w14:textId="77777777" w:rsidR="00532FDB" w:rsidRDefault="00532FDB" w:rsidP="00284803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309BA45" w14:textId="77777777" w:rsidR="00532FDB" w:rsidRDefault="00532FD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73BC65B" w14:textId="77777777" w:rsidR="00532FDB" w:rsidRDefault="00532FDB" w:rsidP="00284803">
            <w:r>
              <w:rPr>
                <w:sz w:val="16"/>
                <w:szCs w:val="16"/>
              </w:rPr>
              <w:t>R4-2502329</w:t>
            </w:r>
          </w:p>
        </w:tc>
        <w:tc>
          <w:tcPr>
            <w:tcW w:w="1597" w:type="dxa"/>
          </w:tcPr>
          <w:p w14:paraId="1B354A02" w14:textId="77777777" w:rsidR="00532FDB" w:rsidRDefault="00532FDB" w:rsidP="00284803">
            <w:r>
              <w:rPr>
                <w:sz w:val="16"/>
                <w:szCs w:val="16"/>
              </w:rPr>
              <w:t>Samsung, Nokia</w:t>
            </w:r>
          </w:p>
        </w:tc>
        <w:tc>
          <w:tcPr>
            <w:tcW w:w="1122" w:type="dxa"/>
          </w:tcPr>
          <w:p w14:paraId="6664E400" w14:textId="77777777" w:rsidR="00532FDB" w:rsidRDefault="00532FDB" w:rsidP="00284803">
            <w:r>
              <w:rPr>
                <w:sz w:val="16"/>
                <w:szCs w:val="16"/>
              </w:rPr>
              <w:t>NR_ENDC_RF_FR1_enh2-Perf</w:t>
            </w:r>
          </w:p>
        </w:tc>
        <w:tc>
          <w:tcPr>
            <w:tcW w:w="2323" w:type="dxa"/>
          </w:tcPr>
          <w:p w14:paraId="478BB375" w14:textId="77777777" w:rsidR="00532FDB" w:rsidRDefault="00532FDB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5707914" w14:textId="77777777" w:rsidR="00532FDB" w:rsidRDefault="00532FDB" w:rsidP="00284803">
            <w:pPr>
              <w:rPr>
                <w:sz w:val="16"/>
                <w:szCs w:val="16"/>
              </w:rPr>
            </w:pPr>
          </w:p>
        </w:tc>
      </w:tr>
      <w:tr w:rsidR="00532FDB" w14:paraId="2B74F0DA" w14:textId="77777777" w:rsidTr="00284803">
        <w:tc>
          <w:tcPr>
            <w:tcW w:w="879" w:type="dxa"/>
          </w:tcPr>
          <w:p w14:paraId="2F481802" w14:textId="77777777" w:rsidR="00532FDB" w:rsidRDefault="00532FDB" w:rsidP="00284803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7BCDD4E6" w14:textId="77777777" w:rsidR="00532FDB" w:rsidRDefault="00532FDB" w:rsidP="00284803">
            <w:r>
              <w:rPr>
                <w:sz w:val="16"/>
                <w:szCs w:val="16"/>
              </w:rPr>
              <w:t>0735</w:t>
            </w:r>
          </w:p>
        </w:tc>
        <w:tc>
          <w:tcPr>
            <w:tcW w:w="517" w:type="dxa"/>
          </w:tcPr>
          <w:p w14:paraId="226D6308" w14:textId="77777777" w:rsidR="00532FDB" w:rsidRDefault="00532FDB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97CFDE6" w14:textId="77777777" w:rsidR="00532FDB" w:rsidRDefault="00532FDB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255226" w14:textId="77777777" w:rsidR="00532FDB" w:rsidRDefault="00532FDB" w:rsidP="00284803">
            <w:r>
              <w:rPr>
                <w:sz w:val="16"/>
                <w:szCs w:val="16"/>
              </w:rPr>
              <w:t>CR on 38.101-4: Modification on applicability rules and test setup for 8Rx requirements</w:t>
            </w:r>
          </w:p>
        </w:tc>
        <w:tc>
          <w:tcPr>
            <w:tcW w:w="517" w:type="dxa"/>
          </w:tcPr>
          <w:p w14:paraId="51CD3D5E" w14:textId="77777777" w:rsidR="00532FDB" w:rsidRDefault="00532FDB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9B81684" w14:textId="77777777" w:rsidR="00532FDB" w:rsidRDefault="00532FDB" w:rsidP="00284803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64497DA" w14:textId="77777777" w:rsidR="00532FDB" w:rsidRDefault="00532FD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0824E21" w14:textId="77777777" w:rsidR="00532FDB" w:rsidRDefault="00532FDB" w:rsidP="00284803">
            <w:r>
              <w:rPr>
                <w:sz w:val="16"/>
                <w:szCs w:val="16"/>
              </w:rPr>
              <w:t>R4-2502358</w:t>
            </w:r>
          </w:p>
        </w:tc>
        <w:tc>
          <w:tcPr>
            <w:tcW w:w="1597" w:type="dxa"/>
          </w:tcPr>
          <w:p w14:paraId="21FC09DA" w14:textId="77777777" w:rsidR="00532FDB" w:rsidRDefault="00532FDB" w:rsidP="00284803">
            <w:r>
              <w:rPr>
                <w:sz w:val="16"/>
                <w:szCs w:val="16"/>
              </w:rPr>
              <w:t>Huawei, HiSilicon, MediaTek</w:t>
            </w:r>
          </w:p>
        </w:tc>
        <w:tc>
          <w:tcPr>
            <w:tcW w:w="1122" w:type="dxa"/>
          </w:tcPr>
          <w:p w14:paraId="5D12BD12" w14:textId="77777777" w:rsidR="00532FDB" w:rsidRDefault="00532FDB" w:rsidP="00284803">
            <w:r>
              <w:rPr>
                <w:sz w:val="16"/>
                <w:szCs w:val="16"/>
              </w:rPr>
              <w:t>NR_ENDC_RF_FR1_enh2-Perf</w:t>
            </w:r>
          </w:p>
        </w:tc>
        <w:tc>
          <w:tcPr>
            <w:tcW w:w="2323" w:type="dxa"/>
          </w:tcPr>
          <w:p w14:paraId="32EC4ED1" w14:textId="77777777" w:rsidR="00532FDB" w:rsidRDefault="00532FDB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98800B" w14:textId="77777777" w:rsidR="00532FDB" w:rsidRDefault="00532FDB" w:rsidP="00284803">
            <w:pPr>
              <w:rPr>
                <w:sz w:val="16"/>
                <w:szCs w:val="16"/>
              </w:rPr>
            </w:pPr>
          </w:p>
        </w:tc>
      </w:tr>
      <w:tr w:rsidR="00532FDB" w14:paraId="6772E0F9" w14:textId="77777777" w:rsidTr="00284803">
        <w:tc>
          <w:tcPr>
            <w:tcW w:w="879" w:type="dxa"/>
          </w:tcPr>
          <w:p w14:paraId="4048A048" w14:textId="77777777" w:rsidR="00532FDB" w:rsidRDefault="00532FDB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D39AFC4" w14:textId="77777777" w:rsidR="00532FDB" w:rsidRDefault="00532FDB" w:rsidP="00284803">
            <w:r>
              <w:rPr>
                <w:sz w:val="16"/>
                <w:szCs w:val="16"/>
              </w:rPr>
              <w:t>5289</w:t>
            </w:r>
          </w:p>
        </w:tc>
        <w:tc>
          <w:tcPr>
            <w:tcW w:w="517" w:type="dxa"/>
          </w:tcPr>
          <w:p w14:paraId="6918C239" w14:textId="77777777" w:rsidR="00532FDB" w:rsidRDefault="00532FDB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5E0049B" w14:textId="77777777" w:rsidR="00532FDB" w:rsidRDefault="00532FDB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E1DB0D6" w14:textId="77777777" w:rsidR="00532FDB" w:rsidRDefault="00532FDB" w:rsidP="00284803">
            <w:r>
              <w:rPr>
                <w:sz w:val="16"/>
                <w:szCs w:val="16"/>
              </w:rPr>
              <w:t>(NR_MG_enh2-Core) CR on Case 2 of R18 Concurrent MGs</w:t>
            </w:r>
          </w:p>
        </w:tc>
        <w:tc>
          <w:tcPr>
            <w:tcW w:w="517" w:type="dxa"/>
          </w:tcPr>
          <w:p w14:paraId="4415C567" w14:textId="77777777" w:rsidR="00532FDB" w:rsidRDefault="00532FDB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242DB16" w14:textId="77777777" w:rsidR="00532FDB" w:rsidRDefault="00532FDB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29DB863A" w14:textId="77777777" w:rsidR="00532FDB" w:rsidRDefault="00532FD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5B9317D" w14:textId="77777777" w:rsidR="00532FDB" w:rsidRDefault="00532FDB" w:rsidP="00284803">
            <w:r>
              <w:rPr>
                <w:sz w:val="16"/>
                <w:szCs w:val="16"/>
              </w:rPr>
              <w:t>R4-2500935</w:t>
            </w:r>
          </w:p>
        </w:tc>
        <w:tc>
          <w:tcPr>
            <w:tcW w:w="1597" w:type="dxa"/>
          </w:tcPr>
          <w:p w14:paraId="0CAC8120" w14:textId="77777777" w:rsidR="00532FDB" w:rsidRDefault="00532FDB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0E24DA4" w14:textId="77777777" w:rsidR="00532FDB" w:rsidRDefault="00532FDB" w:rsidP="00284803"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 w14:paraId="14C95C14" w14:textId="77777777" w:rsidR="00532FDB" w:rsidRDefault="00532FDB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BDE3A65" w14:textId="77777777" w:rsidR="00532FDB" w:rsidRDefault="00532FDB" w:rsidP="0028480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532FDB" w14:paraId="64F44101" w14:textId="77777777" w:rsidTr="00284803">
        <w:tc>
          <w:tcPr>
            <w:tcW w:w="879" w:type="dxa"/>
          </w:tcPr>
          <w:p w14:paraId="3D2D97B5" w14:textId="77777777" w:rsidR="00532FDB" w:rsidRDefault="00532FDB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921E022" w14:textId="77777777" w:rsidR="00532FDB" w:rsidRDefault="00532FDB" w:rsidP="00284803">
            <w:r>
              <w:rPr>
                <w:sz w:val="16"/>
                <w:szCs w:val="16"/>
              </w:rPr>
              <w:t>5318</w:t>
            </w:r>
          </w:p>
        </w:tc>
        <w:tc>
          <w:tcPr>
            <w:tcW w:w="517" w:type="dxa"/>
          </w:tcPr>
          <w:p w14:paraId="43A048F9" w14:textId="77777777" w:rsidR="00532FDB" w:rsidRDefault="00532FDB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71C6360" w14:textId="77777777" w:rsidR="00532FDB" w:rsidRDefault="00532FDB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71D61CC" w14:textId="77777777" w:rsidR="00532FDB" w:rsidRDefault="00532FDB" w:rsidP="00284803">
            <w:r>
              <w:rPr>
                <w:sz w:val="16"/>
                <w:szCs w:val="16"/>
              </w:rPr>
              <w:t>(NR_MC_enh-Perf) Correction to multi-carrier enhancement RRM test cases_R18</w:t>
            </w:r>
          </w:p>
        </w:tc>
        <w:tc>
          <w:tcPr>
            <w:tcW w:w="517" w:type="dxa"/>
          </w:tcPr>
          <w:p w14:paraId="5D3D95C4" w14:textId="77777777" w:rsidR="00532FDB" w:rsidRDefault="00532FDB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A7650F" w14:textId="77777777" w:rsidR="00532FDB" w:rsidRDefault="00532FDB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16DCB6A9" w14:textId="77777777" w:rsidR="00532FDB" w:rsidRDefault="00532FD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C582C71" w14:textId="77777777" w:rsidR="00532FDB" w:rsidRDefault="00532FDB" w:rsidP="00284803">
            <w:r>
              <w:rPr>
                <w:sz w:val="16"/>
                <w:szCs w:val="16"/>
              </w:rPr>
              <w:t>R4-2501203</w:t>
            </w:r>
          </w:p>
        </w:tc>
        <w:tc>
          <w:tcPr>
            <w:tcW w:w="1597" w:type="dxa"/>
          </w:tcPr>
          <w:p w14:paraId="4DADA39F" w14:textId="77777777" w:rsidR="00532FDB" w:rsidRDefault="00532FDB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96AE9EC" w14:textId="77777777" w:rsidR="00532FDB" w:rsidRDefault="00532FDB" w:rsidP="00284803">
            <w:r>
              <w:rPr>
                <w:sz w:val="16"/>
                <w:szCs w:val="16"/>
              </w:rPr>
              <w:t>NR_MC_enh-Perf</w:t>
            </w:r>
          </w:p>
        </w:tc>
        <w:tc>
          <w:tcPr>
            <w:tcW w:w="2323" w:type="dxa"/>
          </w:tcPr>
          <w:p w14:paraId="359CD070" w14:textId="77777777" w:rsidR="00532FDB" w:rsidRDefault="00532FDB" w:rsidP="00284803">
            <w:r>
              <w:rPr>
                <w:sz w:val="16"/>
                <w:szCs w:val="16"/>
              </w:rPr>
              <w:t>A.6.5.7D.1, A.6.5.7D.2, A.6.5.7D.3, A.6.5.7D.4</w:t>
            </w:r>
          </w:p>
        </w:tc>
        <w:tc>
          <w:tcPr>
            <w:tcW w:w="998" w:type="dxa"/>
          </w:tcPr>
          <w:p w14:paraId="5BF51A06" w14:textId="77777777" w:rsidR="00532FDB" w:rsidRDefault="00532FDB" w:rsidP="00284803">
            <w:r>
              <w:rPr>
                <w:sz w:val="16"/>
                <w:szCs w:val="16"/>
              </w:rPr>
              <w:t xml:space="preserve">TS/TR ... CR ... ; TS38.533;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532FDB" w14:paraId="09C82535" w14:textId="77777777" w:rsidTr="00284803">
        <w:tc>
          <w:tcPr>
            <w:tcW w:w="879" w:type="dxa"/>
          </w:tcPr>
          <w:p w14:paraId="096EA1A0" w14:textId="77777777" w:rsidR="00532FDB" w:rsidRDefault="00532FDB" w:rsidP="00284803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743B3DEE" w14:textId="77777777" w:rsidR="00532FDB" w:rsidRDefault="00532FDB" w:rsidP="00284803">
            <w:r>
              <w:rPr>
                <w:sz w:val="16"/>
                <w:szCs w:val="16"/>
              </w:rPr>
              <w:t>5357</w:t>
            </w:r>
          </w:p>
        </w:tc>
        <w:tc>
          <w:tcPr>
            <w:tcW w:w="517" w:type="dxa"/>
          </w:tcPr>
          <w:p w14:paraId="1FC3C641" w14:textId="77777777" w:rsidR="00532FDB" w:rsidRDefault="00532FDB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4996994" w14:textId="77777777" w:rsidR="00532FDB" w:rsidRDefault="00532FDB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C7434EB" w14:textId="77777777" w:rsidR="00532FDB" w:rsidRDefault="00532FDB" w:rsidP="00284803">
            <w:r>
              <w:rPr>
                <w:sz w:val="16"/>
                <w:szCs w:val="16"/>
              </w:rPr>
              <w:t>(NR_MG_enh2-Core) CR on 38.133 MG enh2 on NCSGs</w:t>
            </w:r>
          </w:p>
        </w:tc>
        <w:tc>
          <w:tcPr>
            <w:tcW w:w="517" w:type="dxa"/>
          </w:tcPr>
          <w:p w14:paraId="111F19A1" w14:textId="77777777" w:rsidR="00532FDB" w:rsidRDefault="00532FDB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26EB82" w14:textId="77777777" w:rsidR="00532FDB" w:rsidRDefault="00532FDB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7D25D900" w14:textId="77777777" w:rsidR="00532FDB" w:rsidRDefault="00532FD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002E217" w14:textId="77777777" w:rsidR="00532FDB" w:rsidRDefault="00532FDB" w:rsidP="00284803">
            <w:r>
              <w:rPr>
                <w:sz w:val="16"/>
                <w:szCs w:val="16"/>
              </w:rPr>
              <w:t>R4-2502670</w:t>
            </w:r>
          </w:p>
        </w:tc>
        <w:tc>
          <w:tcPr>
            <w:tcW w:w="1597" w:type="dxa"/>
          </w:tcPr>
          <w:p w14:paraId="79A86764" w14:textId="77777777" w:rsidR="00532FDB" w:rsidRDefault="00532FDB" w:rsidP="00284803">
            <w:r>
              <w:rPr>
                <w:sz w:val="16"/>
                <w:szCs w:val="16"/>
              </w:rPr>
              <w:t>Ericsson, Nokia, CMCC, OPPO</w:t>
            </w:r>
          </w:p>
        </w:tc>
        <w:tc>
          <w:tcPr>
            <w:tcW w:w="1122" w:type="dxa"/>
          </w:tcPr>
          <w:p w14:paraId="4C935BC4" w14:textId="77777777" w:rsidR="00532FDB" w:rsidRDefault="00532FDB" w:rsidP="00284803"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 w14:paraId="4C345288" w14:textId="77777777" w:rsidR="00532FDB" w:rsidRDefault="00532FDB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E4F0D91" w14:textId="77777777" w:rsidR="00532FDB" w:rsidRDefault="00532FDB" w:rsidP="00284803">
            <w:pPr>
              <w:rPr>
                <w:sz w:val="16"/>
                <w:szCs w:val="16"/>
              </w:rPr>
            </w:pPr>
          </w:p>
        </w:tc>
      </w:tr>
      <w:tr w:rsidR="00532FDB" w14:paraId="1D40CDB5" w14:textId="77777777" w:rsidTr="00284803">
        <w:tc>
          <w:tcPr>
            <w:tcW w:w="879" w:type="dxa"/>
          </w:tcPr>
          <w:p w14:paraId="5E481833" w14:textId="77777777" w:rsidR="00532FDB" w:rsidRDefault="00532FDB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ED55457" w14:textId="77777777" w:rsidR="00532FDB" w:rsidRDefault="00532FDB" w:rsidP="00284803">
            <w:r>
              <w:rPr>
                <w:sz w:val="16"/>
                <w:szCs w:val="16"/>
              </w:rPr>
              <w:t>5423</w:t>
            </w:r>
          </w:p>
        </w:tc>
        <w:tc>
          <w:tcPr>
            <w:tcW w:w="517" w:type="dxa"/>
          </w:tcPr>
          <w:p w14:paraId="29115217" w14:textId="77777777" w:rsidR="00532FDB" w:rsidRDefault="00532FDB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8716F2" w14:textId="77777777" w:rsidR="00532FDB" w:rsidRDefault="00532FDB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1880C8C" w14:textId="77777777" w:rsidR="00532FDB" w:rsidRDefault="00532FDB" w:rsidP="00284803">
            <w:r>
              <w:rPr>
                <w:sz w:val="16"/>
                <w:szCs w:val="16"/>
              </w:rPr>
              <w:t>(NR_MG_enh2-Perf) CR on MGE2 R18 performance</w:t>
            </w:r>
          </w:p>
        </w:tc>
        <w:tc>
          <w:tcPr>
            <w:tcW w:w="517" w:type="dxa"/>
          </w:tcPr>
          <w:p w14:paraId="2B56070A" w14:textId="77777777" w:rsidR="00532FDB" w:rsidRDefault="00532FDB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E58DC9B" w14:textId="77777777" w:rsidR="00532FDB" w:rsidRDefault="00532FDB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5213F535" w14:textId="77777777" w:rsidR="00532FDB" w:rsidRDefault="00532FD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2B2D65B" w14:textId="77777777" w:rsidR="00532FDB" w:rsidRDefault="00532FDB" w:rsidP="00284803">
            <w:r>
              <w:rPr>
                <w:sz w:val="16"/>
                <w:szCs w:val="16"/>
              </w:rPr>
              <w:t>R4-2502672</w:t>
            </w:r>
          </w:p>
        </w:tc>
        <w:tc>
          <w:tcPr>
            <w:tcW w:w="1597" w:type="dxa"/>
          </w:tcPr>
          <w:p w14:paraId="01D654AD" w14:textId="77777777" w:rsidR="00532FDB" w:rsidRDefault="00532FDB" w:rsidP="00284803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167B2EBE" w14:textId="77777777" w:rsidR="00532FDB" w:rsidRDefault="00532FDB" w:rsidP="00284803">
            <w:r>
              <w:rPr>
                <w:sz w:val="16"/>
                <w:szCs w:val="16"/>
              </w:rPr>
              <w:t>NR_MG_enh2-Perf</w:t>
            </w:r>
          </w:p>
        </w:tc>
        <w:tc>
          <w:tcPr>
            <w:tcW w:w="2323" w:type="dxa"/>
          </w:tcPr>
          <w:p w14:paraId="0EBCE3DB" w14:textId="77777777" w:rsidR="00532FDB" w:rsidRDefault="00532FDB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F7DEED8" w14:textId="77777777" w:rsidR="00532FDB" w:rsidRDefault="00532FDB" w:rsidP="00284803">
            <w:pPr>
              <w:rPr>
                <w:sz w:val="16"/>
                <w:szCs w:val="16"/>
              </w:rPr>
            </w:pPr>
          </w:p>
        </w:tc>
      </w:tr>
      <w:tr w:rsidR="00532FDB" w14:paraId="5927D847" w14:textId="77777777" w:rsidTr="00284803">
        <w:tc>
          <w:tcPr>
            <w:tcW w:w="879" w:type="dxa"/>
          </w:tcPr>
          <w:p w14:paraId="5A204855" w14:textId="77777777" w:rsidR="00532FDB" w:rsidRDefault="00532FDB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383CBD5" w14:textId="77777777" w:rsidR="00532FDB" w:rsidRDefault="00532FDB" w:rsidP="00284803">
            <w:r>
              <w:rPr>
                <w:sz w:val="16"/>
                <w:szCs w:val="16"/>
              </w:rPr>
              <w:t>5426</w:t>
            </w:r>
          </w:p>
        </w:tc>
        <w:tc>
          <w:tcPr>
            <w:tcW w:w="517" w:type="dxa"/>
          </w:tcPr>
          <w:p w14:paraId="122F73E3" w14:textId="77777777" w:rsidR="00532FDB" w:rsidRDefault="00532FDB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17D8635" w14:textId="77777777" w:rsidR="00532FDB" w:rsidRDefault="00532FDB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79288AF" w14:textId="77777777" w:rsidR="00532FDB" w:rsidRDefault="00532FDB" w:rsidP="00284803">
            <w:r>
              <w:rPr>
                <w:sz w:val="16"/>
                <w:szCs w:val="16"/>
              </w:rPr>
              <w:t>CR to TS 38133 on NeedForInterruption</w:t>
            </w:r>
          </w:p>
        </w:tc>
        <w:tc>
          <w:tcPr>
            <w:tcW w:w="517" w:type="dxa"/>
          </w:tcPr>
          <w:p w14:paraId="1B92447E" w14:textId="77777777" w:rsidR="00532FDB" w:rsidRDefault="00532FDB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5A61F9" w14:textId="77777777" w:rsidR="00532FDB" w:rsidRDefault="00532FDB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076D8340" w14:textId="77777777" w:rsidR="00532FDB" w:rsidRDefault="00532FD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F50D00C" w14:textId="77777777" w:rsidR="00532FDB" w:rsidRDefault="00532FDB" w:rsidP="00284803">
            <w:r>
              <w:rPr>
                <w:sz w:val="16"/>
                <w:szCs w:val="16"/>
              </w:rPr>
              <w:t>R4-2502673</w:t>
            </w:r>
          </w:p>
        </w:tc>
        <w:tc>
          <w:tcPr>
            <w:tcW w:w="1597" w:type="dxa"/>
          </w:tcPr>
          <w:p w14:paraId="2A4A0CC4" w14:textId="77777777" w:rsidR="00532FDB" w:rsidRDefault="00532FDB" w:rsidP="00284803">
            <w:r>
              <w:rPr>
                <w:sz w:val="16"/>
                <w:szCs w:val="16"/>
              </w:rPr>
              <w:t>Nokia, OPPO</w:t>
            </w:r>
          </w:p>
        </w:tc>
        <w:tc>
          <w:tcPr>
            <w:tcW w:w="1122" w:type="dxa"/>
          </w:tcPr>
          <w:p w14:paraId="75D87BB7" w14:textId="77777777" w:rsidR="00532FDB" w:rsidRDefault="00532FDB" w:rsidP="00284803"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 w14:paraId="0D0F0462" w14:textId="77777777" w:rsidR="00532FDB" w:rsidRDefault="00532FDB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27E278" w14:textId="77777777" w:rsidR="00532FDB" w:rsidRDefault="00532FDB" w:rsidP="00284803">
            <w:pPr>
              <w:rPr>
                <w:sz w:val="16"/>
                <w:szCs w:val="16"/>
              </w:rPr>
            </w:pPr>
          </w:p>
        </w:tc>
      </w:tr>
      <w:tr w:rsidR="00532FDB" w14:paraId="27D5CC72" w14:textId="77777777" w:rsidTr="00284803">
        <w:tc>
          <w:tcPr>
            <w:tcW w:w="879" w:type="dxa"/>
          </w:tcPr>
          <w:p w14:paraId="68A10EF5" w14:textId="77777777" w:rsidR="00532FDB" w:rsidRDefault="00532FDB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5C7ADD1" w14:textId="77777777" w:rsidR="00532FDB" w:rsidRDefault="00532FDB" w:rsidP="00284803">
            <w:r>
              <w:rPr>
                <w:sz w:val="16"/>
                <w:szCs w:val="16"/>
              </w:rPr>
              <w:t>5442</w:t>
            </w:r>
          </w:p>
        </w:tc>
        <w:tc>
          <w:tcPr>
            <w:tcW w:w="517" w:type="dxa"/>
          </w:tcPr>
          <w:p w14:paraId="5863D21D" w14:textId="77777777" w:rsidR="00532FDB" w:rsidRDefault="00532FDB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807C4E" w14:textId="77777777" w:rsidR="00532FDB" w:rsidRDefault="00532FDB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42D60AD" w14:textId="77777777" w:rsidR="00532FDB" w:rsidRDefault="00532FDB" w:rsidP="00284803">
            <w:r>
              <w:rPr>
                <w:sz w:val="16"/>
                <w:szCs w:val="16"/>
              </w:rPr>
              <w:t>CR38.133 Corrections to CSSF requirements</w:t>
            </w:r>
          </w:p>
        </w:tc>
        <w:tc>
          <w:tcPr>
            <w:tcW w:w="517" w:type="dxa"/>
          </w:tcPr>
          <w:p w14:paraId="1BE2AA5C" w14:textId="77777777" w:rsidR="00532FDB" w:rsidRDefault="00532FDB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AE5945" w14:textId="77777777" w:rsidR="00532FDB" w:rsidRDefault="00532FDB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78A3A1B3" w14:textId="77777777" w:rsidR="00532FDB" w:rsidRDefault="00532FD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87F56F9" w14:textId="77777777" w:rsidR="00532FDB" w:rsidRDefault="00532FDB" w:rsidP="00284803">
            <w:r>
              <w:rPr>
                <w:sz w:val="16"/>
                <w:szCs w:val="16"/>
              </w:rPr>
              <w:t>R4-2502674</w:t>
            </w:r>
          </w:p>
        </w:tc>
        <w:tc>
          <w:tcPr>
            <w:tcW w:w="1597" w:type="dxa"/>
          </w:tcPr>
          <w:p w14:paraId="08386D8B" w14:textId="77777777" w:rsidR="00532FDB" w:rsidRDefault="00532FDB" w:rsidP="0028480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7CF343A" w14:textId="77777777" w:rsidR="00532FDB" w:rsidRDefault="00532FDB" w:rsidP="00284803"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 w14:paraId="631380E4" w14:textId="77777777" w:rsidR="00532FDB" w:rsidRDefault="00532FDB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44935A" w14:textId="77777777" w:rsidR="00532FDB" w:rsidRDefault="00532FDB" w:rsidP="00284803">
            <w:pPr>
              <w:rPr>
                <w:sz w:val="16"/>
                <w:szCs w:val="16"/>
              </w:rPr>
            </w:pPr>
          </w:p>
        </w:tc>
      </w:tr>
    </w:tbl>
    <w:p w14:paraId="58A26ABB" w14:textId="77777777" w:rsidR="008E39BF" w:rsidRPr="004347C0" w:rsidRDefault="008E39BF" w:rsidP="008E39BF"/>
    <w:p w14:paraId="008B1BEE" w14:textId="4F7B5FBA" w:rsidR="005E14E4" w:rsidRDefault="005061AA" w:rsidP="005E14E4">
      <w:pPr>
        <w:pStyle w:val="Heading2"/>
        <w:rPr>
          <w:rFonts w:cs="Arial"/>
          <w:noProof/>
        </w:rPr>
      </w:pPr>
      <w:r w:rsidRPr="005061AA">
        <w:rPr>
          <w:noProof/>
        </w:rPr>
        <w:t>RP-25060</w:t>
      </w:r>
      <w:r>
        <w:rPr>
          <w:noProof/>
        </w:rPr>
        <w:t>4</w:t>
      </w:r>
    </w:p>
    <w:p w14:paraId="73BB1C73" w14:textId="2CA3F7F5" w:rsidR="005E14E4" w:rsidRPr="004347C0" w:rsidRDefault="005E14E4" w:rsidP="005E14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>RAN4 CRs to Maintenance for Closed WIs/SIs for REL-18 and earlier - Batch 2</w:t>
      </w:r>
      <w:r>
        <w:rPr>
          <w:rFonts w:ascii="Arial" w:hAnsi="Arial" w:cs="Arial"/>
          <w:b/>
          <w:bCs/>
        </w:rPr>
        <w:t>7</w:t>
      </w:r>
    </w:p>
    <w:p w14:paraId="6C3F614F" w14:textId="77777777" w:rsidR="005E14E4" w:rsidRDefault="005E14E4" w:rsidP="005E14E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528B22BC" w14:textId="77777777" w:rsidR="00B97030" w:rsidRDefault="00B97030" w:rsidP="00B97030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5264A" w:rsidRPr="004E535C" w14:paraId="733D58FC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8D0AD9D" w14:textId="77777777" w:rsidR="0055264A" w:rsidRPr="00BF1EB6" w:rsidRDefault="0055264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A138F9" w14:textId="77777777" w:rsidR="0055264A" w:rsidRPr="00BF1EB6" w:rsidRDefault="0055264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C13999A" w14:textId="77777777" w:rsidR="0055264A" w:rsidRPr="00BF1EB6" w:rsidRDefault="0055264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6F8670F" w14:textId="77777777" w:rsidR="0055264A" w:rsidRPr="00BF1EB6" w:rsidRDefault="0055264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2969A8A" w14:textId="77777777" w:rsidR="0055264A" w:rsidRPr="00BF1EB6" w:rsidRDefault="0055264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6B39625" w14:textId="77777777" w:rsidR="0055264A" w:rsidRPr="00BF1EB6" w:rsidRDefault="0055264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93E680" w14:textId="77777777" w:rsidR="0055264A" w:rsidRPr="00BF1EB6" w:rsidRDefault="0055264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EFEAD45" w14:textId="77777777" w:rsidR="0055264A" w:rsidRPr="00BF1EB6" w:rsidRDefault="0055264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B49F1C6" w14:textId="77777777" w:rsidR="0055264A" w:rsidRPr="00BF1EB6" w:rsidRDefault="0055264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ECD4498" w14:textId="77777777" w:rsidR="0055264A" w:rsidRPr="00BF1EB6" w:rsidRDefault="0055264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3CD6B3E" w14:textId="77777777" w:rsidR="0055264A" w:rsidRPr="00BF1EB6" w:rsidRDefault="0055264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A97CBD6" w14:textId="77777777" w:rsidR="0055264A" w:rsidRPr="00BF1EB6" w:rsidRDefault="0055264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C73D84A" w14:textId="77777777" w:rsidR="0055264A" w:rsidRPr="00BF1EB6" w:rsidRDefault="0055264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5264A" w14:paraId="28D0FE2A" w14:textId="77777777" w:rsidTr="00284803">
        <w:tc>
          <w:tcPr>
            <w:tcW w:w="879" w:type="dxa"/>
          </w:tcPr>
          <w:p w14:paraId="138BAE0A" w14:textId="77777777" w:rsidR="0055264A" w:rsidRDefault="0055264A" w:rsidP="00284803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70A07E16" w14:textId="77777777" w:rsidR="0055264A" w:rsidRDefault="0055264A" w:rsidP="00284803">
            <w:r>
              <w:rPr>
                <w:sz w:val="16"/>
                <w:szCs w:val="16"/>
              </w:rPr>
              <w:t>1023</w:t>
            </w:r>
          </w:p>
        </w:tc>
        <w:tc>
          <w:tcPr>
            <w:tcW w:w="517" w:type="dxa"/>
          </w:tcPr>
          <w:p w14:paraId="581204A2" w14:textId="77777777" w:rsidR="0055264A" w:rsidRDefault="0055264A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489165" w14:textId="77777777" w:rsidR="0055264A" w:rsidRDefault="0055264A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8FEA1A9" w14:textId="77777777" w:rsidR="0055264A" w:rsidRDefault="0055264A" w:rsidP="00284803">
            <w:r>
              <w:rPr>
                <w:sz w:val="16"/>
                <w:szCs w:val="16"/>
              </w:rPr>
              <w:t>(NR_FR1_lessthan_5MHz_BW-Core) CR to TS 37104 - FoffsetRAT for NR 3MHz channel BW</w:t>
            </w:r>
          </w:p>
        </w:tc>
        <w:tc>
          <w:tcPr>
            <w:tcW w:w="517" w:type="dxa"/>
          </w:tcPr>
          <w:p w14:paraId="0B8CC5A9" w14:textId="77777777" w:rsidR="0055264A" w:rsidRDefault="0055264A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287A223" w14:textId="77777777" w:rsidR="0055264A" w:rsidRDefault="0055264A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863E5F8" w14:textId="77777777" w:rsidR="0055264A" w:rsidRDefault="0055264A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B7A18FC" w14:textId="77777777" w:rsidR="0055264A" w:rsidRDefault="0055264A" w:rsidP="00284803">
            <w:r>
              <w:rPr>
                <w:sz w:val="16"/>
                <w:szCs w:val="16"/>
              </w:rPr>
              <w:t>R4-2501364</w:t>
            </w:r>
          </w:p>
        </w:tc>
        <w:tc>
          <w:tcPr>
            <w:tcW w:w="1597" w:type="dxa"/>
          </w:tcPr>
          <w:p w14:paraId="261D56BD" w14:textId="77777777" w:rsidR="0055264A" w:rsidRDefault="0055264A" w:rsidP="0028480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E95464F" w14:textId="77777777" w:rsidR="0055264A" w:rsidRDefault="0055264A" w:rsidP="00284803">
            <w:r>
              <w:rPr>
                <w:sz w:val="16"/>
                <w:szCs w:val="16"/>
              </w:rPr>
              <w:t>NR_FR1_lessthan_5MHz_BW-Core</w:t>
            </w:r>
          </w:p>
        </w:tc>
        <w:tc>
          <w:tcPr>
            <w:tcW w:w="2323" w:type="dxa"/>
          </w:tcPr>
          <w:p w14:paraId="4FB720A3" w14:textId="77777777" w:rsidR="0055264A" w:rsidRDefault="0055264A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6BE22F" w14:textId="77777777" w:rsidR="0055264A" w:rsidRDefault="0055264A" w:rsidP="00284803">
            <w:pPr>
              <w:rPr>
                <w:sz w:val="16"/>
                <w:szCs w:val="16"/>
              </w:rPr>
            </w:pPr>
          </w:p>
        </w:tc>
      </w:tr>
      <w:tr w:rsidR="0055264A" w14:paraId="4A71BB46" w14:textId="77777777" w:rsidTr="00284803">
        <w:tc>
          <w:tcPr>
            <w:tcW w:w="879" w:type="dxa"/>
          </w:tcPr>
          <w:p w14:paraId="74B369F8" w14:textId="77777777" w:rsidR="0055264A" w:rsidRDefault="0055264A" w:rsidP="00284803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21F551B2" w14:textId="77777777" w:rsidR="0055264A" w:rsidRDefault="0055264A" w:rsidP="00284803">
            <w:r>
              <w:rPr>
                <w:sz w:val="16"/>
                <w:szCs w:val="16"/>
              </w:rPr>
              <w:t>1094</w:t>
            </w:r>
          </w:p>
        </w:tc>
        <w:tc>
          <w:tcPr>
            <w:tcW w:w="517" w:type="dxa"/>
          </w:tcPr>
          <w:p w14:paraId="5B4BE437" w14:textId="77777777" w:rsidR="0055264A" w:rsidRDefault="0055264A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7F07EC" w14:textId="77777777" w:rsidR="0055264A" w:rsidRDefault="0055264A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95F9876" w14:textId="77777777" w:rsidR="0055264A" w:rsidRDefault="0055264A" w:rsidP="00284803">
            <w:r>
              <w:rPr>
                <w:sz w:val="16"/>
                <w:szCs w:val="16"/>
              </w:rPr>
              <w:t>(NR_FR1_lessthan_5MHz_BW-Perf) CR to TS 37141 - FoffsetRAT for NR 3MHz channel BW</w:t>
            </w:r>
          </w:p>
        </w:tc>
        <w:tc>
          <w:tcPr>
            <w:tcW w:w="517" w:type="dxa"/>
          </w:tcPr>
          <w:p w14:paraId="1368DBC2" w14:textId="77777777" w:rsidR="0055264A" w:rsidRDefault="0055264A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8C362BD" w14:textId="77777777" w:rsidR="0055264A" w:rsidRDefault="0055264A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3AAFCE84" w14:textId="77777777" w:rsidR="0055264A" w:rsidRDefault="0055264A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5928056" w14:textId="77777777" w:rsidR="0055264A" w:rsidRDefault="0055264A" w:rsidP="00284803">
            <w:r>
              <w:rPr>
                <w:sz w:val="16"/>
                <w:szCs w:val="16"/>
              </w:rPr>
              <w:t>R4-2501365</w:t>
            </w:r>
          </w:p>
        </w:tc>
        <w:tc>
          <w:tcPr>
            <w:tcW w:w="1597" w:type="dxa"/>
          </w:tcPr>
          <w:p w14:paraId="605229AC" w14:textId="77777777" w:rsidR="0055264A" w:rsidRDefault="0055264A" w:rsidP="0028480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B15A1CC" w14:textId="77777777" w:rsidR="0055264A" w:rsidRDefault="0055264A" w:rsidP="00284803">
            <w:r>
              <w:rPr>
                <w:sz w:val="16"/>
                <w:szCs w:val="16"/>
              </w:rPr>
              <w:t>NR_FR1_lessthan_5MHz_BW-Perf</w:t>
            </w:r>
          </w:p>
        </w:tc>
        <w:tc>
          <w:tcPr>
            <w:tcW w:w="2323" w:type="dxa"/>
          </w:tcPr>
          <w:p w14:paraId="17ECE1AF" w14:textId="77777777" w:rsidR="0055264A" w:rsidRDefault="0055264A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9AB07E" w14:textId="77777777" w:rsidR="0055264A" w:rsidRDefault="0055264A" w:rsidP="00284803">
            <w:pPr>
              <w:rPr>
                <w:sz w:val="16"/>
                <w:szCs w:val="16"/>
              </w:rPr>
            </w:pPr>
          </w:p>
        </w:tc>
      </w:tr>
      <w:tr w:rsidR="0055264A" w14:paraId="0DD17BE9" w14:textId="77777777" w:rsidTr="00284803">
        <w:tc>
          <w:tcPr>
            <w:tcW w:w="879" w:type="dxa"/>
          </w:tcPr>
          <w:p w14:paraId="082A3CAE" w14:textId="77777777" w:rsidR="0055264A" w:rsidRDefault="0055264A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766A74A" w14:textId="77777777" w:rsidR="0055264A" w:rsidRDefault="0055264A" w:rsidP="00284803">
            <w:r>
              <w:rPr>
                <w:sz w:val="16"/>
                <w:szCs w:val="16"/>
              </w:rPr>
              <w:t>2617</w:t>
            </w:r>
          </w:p>
        </w:tc>
        <w:tc>
          <w:tcPr>
            <w:tcW w:w="517" w:type="dxa"/>
          </w:tcPr>
          <w:p w14:paraId="182CB80C" w14:textId="77777777" w:rsidR="0055264A" w:rsidRDefault="0055264A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9D68FF" w14:textId="77777777" w:rsidR="0055264A" w:rsidRDefault="0055264A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FD1C0CC" w14:textId="77777777" w:rsidR="0055264A" w:rsidRDefault="0055264A" w:rsidP="00284803">
            <w:r>
              <w:rPr>
                <w:sz w:val="16"/>
                <w:szCs w:val="16"/>
              </w:rPr>
              <w:t>CR 38.101-1 R18 Corection for ACS requirement for 3 MHz carrier</w:t>
            </w:r>
          </w:p>
        </w:tc>
        <w:tc>
          <w:tcPr>
            <w:tcW w:w="517" w:type="dxa"/>
          </w:tcPr>
          <w:p w14:paraId="0CDE3ADD" w14:textId="77777777" w:rsidR="0055264A" w:rsidRDefault="0055264A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484E137" w14:textId="77777777" w:rsidR="0055264A" w:rsidRDefault="0055264A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38C0C5E9" w14:textId="77777777" w:rsidR="0055264A" w:rsidRDefault="0055264A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67547B2" w14:textId="77777777" w:rsidR="0055264A" w:rsidRDefault="0055264A" w:rsidP="00284803">
            <w:r>
              <w:rPr>
                <w:sz w:val="16"/>
                <w:szCs w:val="16"/>
              </w:rPr>
              <w:t>R4-2500363</w:t>
            </w:r>
          </w:p>
        </w:tc>
        <w:tc>
          <w:tcPr>
            <w:tcW w:w="1597" w:type="dxa"/>
          </w:tcPr>
          <w:p w14:paraId="6C4C5F83" w14:textId="77777777" w:rsidR="0055264A" w:rsidRDefault="0055264A" w:rsidP="0028480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8F91B5A" w14:textId="77777777" w:rsidR="0055264A" w:rsidRDefault="0055264A" w:rsidP="00284803">
            <w:r>
              <w:rPr>
                <w:sz w:val="16"/>
                <w:szCs w:val="16"/>
              </w:rPr>
              <w:t>NR_FR1_lessthan_5MHz_BW</w:t>
            </w:r>
          </w:p>
        </w:tc>
        <w:tc>
          <w:tcPr>
            <w:tcW w:w="2323" w:type="dxa"/>
          </w:tcPr>
          <w:p w14:paraId="179B21CA" w14:textId="77777777" w:rsidR="0055264A" w:rsidRDefault="0055264A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56C10E9" w14:textId="77777777" w:rsidR="0055264A" w:rsidRDefault="0055264A" w:rsidP="00284803">
            <w:pPr>
              <w:rPr>
                <w:sz w:val="16"/>
                <w:szCs w:val="16"/>
              </w:rPr>
            </w:pPr>
          </w:p>
        </w:tc>
      </w:tr>
      <w:tr w:rsidR="0055264A" w14:paraId="5A4C8E49" w14:textId="77777777" w:rsidTr="00284803">
        <w:tc>
          <w:tcPr>
            <w:tcW w:w="879" w:type="dxa"/>
          </w:tcPr>
          <w:p w14:paraId="388B5523" w14:textId="77777777" w:rsidR="0055264A" w:rsidRDefault="0055264A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44E0218" w14:textId="77777777" w:rsidR="0055264A" w:rsidRDefault="0055264A" w:rsidP="00284803">
            <w:r>
              <w:rPr>
                <w:sz w:val="16"/>
                <w:szCs w:val="16"/>
              </w:rPr>
              <w:t>2618</w:t>
            </w:r>
          </w:p>
        </w:tc>
        <w:tc>
          <w:tcPr>
            <w:tcW w:w="517" w:type="dxa"/>
          </w:tcPr>
          <w:p w14:paraId="4FB33F84" w14:textId="77777777" w:rsidR="0055264A" w:rsidRDefault="0055264A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A987AE7" w14:textId="77777777" w:rsidR="0055264A" w:rsidRDefault="0055264A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6AFC27D" w14:textId="77777777" w:rsidR="0055264A" w:rsidRDefault="0055264A" w:rsidP="00284803">
            <w:r>
              <w:rPr>
                <w:sz w:val="16"/>
                <w:szCs w:val="16"/>
              </w:rPr>
              <w:t>CR 38.101-1 R19 Corection for ACS requirement for 3 MHz carrier</w:t>
            </w:r>
          </w:p>
        </w:tc>
        <w:tc>
          <w:tcPr>
            <w:tcW w:w="517" w:type="dxa"/>
          </w:tcPr>
          <w:p w14:paraId="0FC515B2" w14:textId="77777777" w:rsidR="0055264A" w:rsidRDefault="0055264A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6DE10CD" w14:textId="77777777" w:rsidR="0055264A" w:rsidRDefault="0055264A" w:rsidP="0028480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03758B8" w14:textId="77777777" w:rsidR="0055264A" w:rsidRDefault="0055264A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653794A" w14:textId="77777777" w:rsidR="0055264A" w:rsidRDefault="0055264A" w:rsidP="00284803">
            <w:r>
              <w:rPr>
                <w:sz w:val="16"/>
                <w:szCs w:val="16"/>
              </w:rPr>
              <w:t>R4-2503038</w:t>
            </w:r>
          </w:p>
        </w:tc>
        <w:tc>
          <w:tcPr>
            <w:tcW w:w="1597" w:type="dxa"/>
          </w:tcPr>
          <w:p w14:paraId="0B60DBAF" w14:textId="77777777" w:rsidR="0055264A" w:rsidRDefault="0055264A" w:rsidP="0028480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DD88D36" w14:textId="77777777" w:rsidR="0055264A" w:rsidRDefault="0055264A" w:rsidP="00284803">
            <w:r>
              <w:rPr>
                <w:sz w:val="16"/>
                <w:szCs w:val="16"/>
              </w:rPr>
              <w:t>NR_FR1_lessthan_5MHz_BW</w:t>
            </w:r>
          </w:p>
        </w:tc>
        <w:tc>
          <w:tcPr>
            <w:tcW w:w="2323" w:type="dxa"/>
          </w:tcPr>
          <w:p w14:paraId="17AE12C8" w14:textId="77777777" w:rsidR="0055264A" w:rsidRDefault="0055264A" w:rsidP="00284803">
            <w:r>
              <w:rPr>
                <w:sz w:val="16"/>
                <w:szCs w:val="16"/>
              </w:rPr>
              <w:t>7.5</w:t>
            </w:r>
          </w:p>
        </w:tc>
        <w:tc>
          <w:tcPr>
            <w:tcW w:w="998" w:type="dxa"/>
          </w:tcPr>
          <w:p w14:paraId="0C13450C" w14:textId="77777777" w:rsidR="0055264A" w:rsidRDefault="0055264A" w:rsidP="0028480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5264A" w14:paraId="31AEFC42" w14:textId="77777777" w:rsidTr="00284803">
        <w:tc>
          <w:tcPr>
            <w:tcW w:w="879" w:type="dxa"/>
          </w:tcPr>
          <w:p w14:paraId="45FB77D0" w14:textId="77777777" w:rsidR="0055264A" w:rsidRDefault="0055264A" w:rsidP="00284803">
            <w:r>
              <w:rPr>
                <w:sz w:val="16"/>
                <w:szCs w:val="16"/>
              </w:rPr>
              <w:lastRenderedPageBreak/>
              <w:t>38.101-4</w:t>
            </w:r>
          </w:p>
        </w:tc>
        <w:tc>
          <w:tcPr>
            <w:tcW w:w="637" w:type="dxa"/>
          </w:tcPr>
          <w:p w14:paraId="5B30329D" w14:textId="77777777" w:rsidR="0055264A" w:rsidRDefault="0055264A" w:rsidP="00284803">
            <w:r>
              <w:rPr>
                <w:sz w:val="16"/>
                <w:szCs w:val="16"/>
              </w:rPr>
              <w:t>0732</w:t>
            </w:r>
          </w:p>
        </w:tc>
        <w:tc>
          <w:tcPr>
            <w:tcW w:w="517" w:type="dxa"/>
          </w:tcPr>
          <w:p w14:paraId="631298E2" w14:textId="77777777" w:rsidR="0055264A" w:rsidRDefault="0055264A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800CDD" w14:textId="77777777" w:rsidR="0055264A" w:rsidRDefault="0055264A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A7A504D" w14:textId="77777777" w:rsidR="0055264A" w:rsidRDefault="0055264A" w:rsidP="00284803">
            <w:r>
              <w:rPr>
                <w:sz w:val="16"/>
                <w:szCs w:val="16"/>
              </w:rPr>
              <w:t>CR on applicability rules for Rel-18 less than 5MHz BW</w:t>
            </w:r>
          </w:p>
        </w:tc>
        <w:tc>
          <w:tcPr>
            <w:tcW w:w="517" w:type="dxa"/>
          </w:tcPr>
          <w:p w14:paraId="216787E5" w14:textId="77777777" w:rsidR="0055264A" w:rsidRDefault="0055264A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D52194" w14:textId="77777777" w:rsidR="0055264A" w:rsidRDefault="0055264A" w:rsidP="00284803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5A75E5E2" w14:textId="77777777" w:rsidR="0055264A" w:rsidRDefault="0055264A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800F500" w14:textId="77777777" w:rsidR="0055264A" w:rsidRDefault="0055264A" w:rsidP="00284803">
            <w:r>
              <w:rPr>
                <w:sz w:val="16"/>
                <w:szCs w:val="16"/>
              </w:rPr>
              <w:t>R4-2501425</w:t>
            </w:r>
          </w:p>
        </w:tc>
        <w:tc>
          <w:tcPr>
            <w:tcW w:w="1597" w:type="dxa"/>
          </w:tcPr>
          <w:p w14:paraId="57C40266" w14:textId="77777777" w:rsidR="0055264A" w:rsidRDefault="0055264A" w:rsidP="00284803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159CF792" w14:textId="77777777" w:rsidR="0055264A" w:rsidRDefault="0055264A" w:rsidP="00284803">
            <w:r>
              <w:rPr>
                <w:sz w:val="16"/>
                <w:szCs w:val="16"/>
              </w:rPr>
              <w:t>NR_FR1_lessthan_5MHz_BW-Perf</w:t>
            </w:r>
          </w:p>
        </w:tc>
        <w:tc>
          <w:tcPr>
            <w:tcW w:w="2323" w:type="dxa"/>
          </w:tcPr>
          <w:p w14:paraId="41D260D3" w14:textId="77777777" w:rsidR="0055264A" w:rsidRDefault="0055264A" w:rsidP="00284803">
            <w:r>
              <w:rPr>
                <w:sz w:val="16"/>
                <w:szCs w:val="16"/>
              </w:rPr>
              <w:t>5.1.1.3</w:t>
            </w:r>
          </w:p>
        </w:tc>
        <w:tc>
          <w:tcPr>
            <w:tcW w:w="998" w:type="dxa"/>
          </w:tcPr>
          <w:p w14:paraId="3ED94EC0" w14:textId="77777777" w:rsidR="0055264A" w:rsidRDefault="0055264A" w:rsidP="00284803"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  <w:tr w:rsidR="0055264A" w14:paraId="657439AF" w14:textId="77777777" w:rsidTr="00284803">
        <w:tc>
          <w:tcPr>
            <w:tcW w:w="879" w:type="dxa"/>
          </w:tcPr>
          <w:p w14:paraId="21104805" w14:textId="77777777" w:rsidR="0055264A" w:rsidRDefault="0055264A" w:rsidP="00284803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08A7ABB5" w14:textId="77777777" w:rsidR="0055264A" w:rsidRDefault="0055264A" w:rsidP="00284803">
            <w:r>
              <w:rPr>
                <w:sz w:val="16"/>
                <w:szCs w:val="16"/>
              </w:rPr>
              <w:t>0681</w:t>
            </w:r>
          </w:p>
        </w:tc>
        <w:tc>
          <w:tcPr>
            <w:tcW w:w="517" w:type="dxa"/>
          </w:tcPr>
          <w:p w14:paraId="2372E199" w14:textId="77777777" w:rsidR="0055264A" w:rsidRDefault="0055264A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456FD2" w14:textId="77777777" w:rsidR="0055264A" w:rsidRDefault="0055264A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7DF7878" w14:textId="77777777" w:rsidR="0055264A" w:rsidRDefault="0055264A" w:rsidP="00284803">
            <w:r>
              <w:rPr>
                <w:sz w:val="16"/>
                <w:szCs w:val="16"/>
              </w:rPr>
              <w:t>(NR_FR1_lessthan_5MHz_BW-Core) CR to TS38.104 Add NB-IoT RB power dynamic range for 3MHz</w:t>
            </w:r>
          </w:p>
        </w:tc>
        <w:tc>
          <w:tcPr>
            <w:tcW w:w="517" w:type="dxa"/>
          </w:tcPr>
          <w:p w14:paraId="631D81BD" w14:textId="77777777" w:rsidR="0055264A" w:rsidRDefault="0055264A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E0709F2" w14:textId="77777777" w:rsidR="0055264A" w:rsidRDefault="0055264A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6F158465" w14:textId="77777777" w:rsidR="0055264A" w:rsidRDefault="0055264A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784FDB8" w14:textId="77777777" w:rsidR="0055264A" w:rsidRDefault="0055264A" w:rsidP="00284803">
            <w:r>
              <w:rPr>
                <w:sz w:val="16"/>
                <w:szCs w:val="16"/>
              </w:rPr>
              <w:t>R4-2500596</w:t>
            </w:r>
          </w:p>
        </w:tc>
        <w:tc>
          <w:tcPr>
            <w:tcW w:w="1597" w:type="dxa"/>
          </w:tcPr>
          <w:p w14:paraId="34064C65" w14:textId="77777777" w:rsidR="0055264A" w:rsidRDefault="0055264A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70AD7C48" w14:textId="77777777" w:rsidR="0055264A" w:rsidRDefault="0055264A" w:rsidP="00284803">
            <w:r>
              <w:rPr>
                <w:sz w:val="16"/>
                <w:szCs w:val="16"/>
              </w:rPr>
              <w:t>NR_FR1_lessthan_5MHz_BW-Core</w:t>
            </w:r>
          </w:p>
        </w:tc>
        <w:tc>
          <w:tcPr>
            <w:tcW w:w="2323" w:type="dxa"/>
          </w:tcPr>
          <w:p w14:paraId="4A85BBD5" w14:textId="77777777" w:rsidR="0055264A" w:rsidRDefault="0055264A" w:rsidP="00284803">
            <w:r>
              <w:rPr>
                <w:sz w:val="16"/>
                <w:szCs w:val="16"/>
              </w:rPr>
              <w:t>6.3.4</w:t>
            </w:r>
          </w:p>
        </w:tc>
        <w:tc>
          <w:tcPr>
            <w:tcW w:w="998" w:type="dxa"/>
          </w:tcPr>
          <w:p w14:paraId="0783C6F4" w14:textId="77777777" w:rsidR="0055264A" w:rsidRDefault="0055264A" w:rsidP="0028480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5264A" w14:paraId="16058031" w14:textId="77777777" w:rsidTr="00284803">
        <w:tc>
          <w:tcPr>
            <w:tcW w:w="879" w:type="dxa"/>
          </w:tcPr>
          <w:p w14:paraId="36D5CD82" w14:textId="77777777" w:rsidR="0055264A" w:rsidRDefault="0055264A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339D363" w14:textId="77777777" w:rsidR="0055264A" w:rsidRDefault="0055264A" w:rsidP="00284803">
            <w:r>
              <w:rPr>
                <w:sz w:val="16"/>
                <w:szCs w:val="16"/>
              </w:rPr>
              <w:t>5421</w:t>
            </w:r>
          </w:p>
        </w:tc>
        <w:tc>
          <w:tcPr>
            <w:tcW w:w="517" w:type="dxa"/>
          </w:tcPr>
          <w:p w14:paraId="1C6F4AAB" w14:textId="77777777" w:rsidR="0055264A" w:rsidRDefault="0055264A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4904375" w14:textId="77777777" w:rsidR="0055264A" w:rsidRDefault="0055264A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D78C854" w14:textId="77777777" w:rsidR="0055264A" w:rsidRDefault="0055264A" w:rsidP="00284803">
            <w:r>
              <w:rPr>
                <w:sz w:val="16"/>
                <w:szCs w:val="16"/>
              </w:rPr>
              <w:t>CR for Rel-18 Less Than 5MHz Performance part</w:t>
            </w:r>
          </w:p>
        </w:tc>
        <w:tc>
          <w:tcPr>
            <w:tcW w:w="517" w:type="dxa"/>
          </w:tcPr>
          <w:p w14:paraId="7DAA1CD9" w14:textId="77777777" w:rsidR="0055264A" w:rsidRDefault="0055264A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221A4FA" w14:textId="77777777" w:rsidR="0055264A" w:rsidRDefault="0055264A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5FC2ACE9" w14:textId="77777777" w:rsidR="0055264A" w:rsidRDefault="0055264A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A705949" w14:textId="77777777" w:rsidR="0055264A" w:rsidRDefault="0055264A" w:rsidP="00284803">
            <w:r>
              <w:rPr>
                <w:sz w:val="16"/>
                <w:szCs w:val="16"/>
              </w:rPr>
              <w:t>R4-2502650</w:t>
            </w:r>
          </w:p>
        </w:tc>
        <w:tc>
          <w:tcPr>
            <w:tcW w:w="1597" w:type="dxa"/>
          </w:tcPr>
          <w:p w14:paraId="531E32EA" w14:textId="77777777" w:rsidR="0055264A" w:rsidRDefault="0055264A" w:rsidP="00284803">
            <w:r>
              <w:rPr>
                <w:sz w:val="16"/>
                <w:szCs w:val="16"/>
              </w:rPr>
              <w:t>Nokia, Ericsson, Huawei, HiSilicon, MediaTek, ZTE, Sanechip, Qualcomm</w:t>
            </w:r>
          </w:p>
        </w:tc>
        <w:tc>
          <w:tcPr>
            <w:tcW w:w="1122" w:type="dxa"/>
          </w:tcPr>
          <w:p w14:paraId="48941C57" w14:textId="77777777" w:rsidR="0055264A" w:rsidRDefault="0055264A" w:rsidP="00284803">
            <w:r>
              <w:rPr>
                <w:sz w:val="16"/>
                <w:szCs w:val="16"/>
              </w:rPr>
              <w:t>NR_FR1_lessthan_5MHz_BW-Perf</w:t>
            </w:r>
          </w:p>
        </w:tc>
        <w:tc>
          <w:tcPr>
            <w:tcW w:w="2323" w:type="dxa"/>
          </w:tcPr>
          <w:p w14:paraId="75100D92" w14:textId="77777777" w:rsidR="0055264A" w:rsidRDefault="0055264A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3E57D53" w14:textId="77777777" w:rsidR="0055264A" w:rsidRDefault="0055264A" w:rsidP="00284803">
            <w:pPr>
              <w:rPr>
                <w:sz w:val="16"/>
                <w:szCs w:val="16"/>
              </w:rPr>
            </w:pPr>
          </w:p>
        </w:tc>
      </w:tr>
      <w:tr w:rsidR="0055264A" w14:paraId="5CCC1B10" w14:textId="77777777" w:rsidTr="00284803">
        <w:tc>
          <w:tcPr>
            <w:tcW w:w="879" w:type="dxa"/>
          </w:tcPr>
          <w:p w14:paraId="6C13A3A0" w14:textId="77777777" w:rsidR="0055264A" w:rsidRDefault="0055264A" w:rsidP="00284803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48792A6F" w14:textId="77777777" w:rsidR="0055264A" w:rsidRDefault="0055264A" w:rsidP="00284803">
            <w:r>
              <w:rPr>
                <w:sz w:val="16"/>
                <w:szCs w:val="16"/>
              </w:rPr>
              <w:t>0484</w:t>
            </w:r>
          </w:p>
        </w:tc>
        <w:tc>
          <w:tcPr>
            <w:tcW w:w="517" w:type="dxa"/>
          </w:tcPr>
          <w:p w14:paraId="6B5DC128" w14:textId="77777777" w:rsidR="0055264A" w:rsidRDefault="0055264A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C81DC3" w14:textId="77777777" w:rsidR="0055264A" w:rsidRDefault="0055264A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62A69A0" w14:textId="77777777" w:rsidR="0055264A" w:rsidRDefault="0055264A" w:rsidP="00284803">
            <w:r>
              <w:rPr>
                <w:sz w:val="16"/>
                <w:szCs w:val="16"/>
              </w:rPr>
              <w:t>CR to TS 38.141-1 to add 3MHz for occupied bandwidth test</w:t>
            </w:r>
          </w:p>
        </w:tc>
        <w:tc>
          <w:tcPr>
            <w:tcW w:w="517" w:type="dxa"/>
          </w:tcPr>
          <w:p w14:paraId="64230A45" w14:textId="77777777" w:rsidR="0055264A" w:rsidRDefault="0055264A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4DEF88" w14:textId="77777777" w:rsidR="0055264A" w:rsidRDefault="0055264A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5BEAEE8D" w14:textId="77777777" w:rsidR="0055264A" w:rsidRDefault="0055264A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ECE6F43" w14:textId="77777777" w:rsidR="0055264A" w:rsidRDefault="0055264A" w:rsidP="00284803">
            <w:r>
              <w:rPr>
                <w:sz w:val="16"/>
                <w:szCs w:val="16"/>
              </w:rPr>
              <w:t>R4-2500212</w:t>
            </w:r>
          </w:p>
        </w:tc>
        <w:tc>
          <w:tcPr>
            <w:tcW w:w="1597" w:type="dxa"/>
          </w:tcPr>
          <w:p w14:paraId="308F4797" w14:textId="77777777" w:rsidR="0055264A" w:rsidRDefault="0055264A" w:rsidP="0028480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3BA3510" w14:textId="77777777" w:rsidR="0055264A" w:rsidRDefault="0055264A" w:rsidP="00284803">
            <w:r>
              <w:rPr>
                <w:sz w:val="16"/>
                <w:szCs w:val="16"/>
              </w:rPr>
              <w:t>NR_FR1_lessthan_5MHz_BW-Perf</w:t>
            </w:r>
          </w:p>
        </w:tc>
        <w:tc>
          <w:tcPr>
            <w:tcW w:w="2323" w:type="dxa"/>
          </w:tcPr>
          <w:p w14:paraId="19926C0D" w14:textId="77777777" w:rsidR="0055264A" w:rsidRDefault="0055264A" w:rsidP="00284803">
            <w:r>
              <w:rPr>
                <w:sz w:val="16"/>
                <w:szCs w:val="16"/>
              </w:rPr>
              <w:t>6.6.2.4.2</w:t>
            </w:r>
          </w:p>
        </w:tc>
        <w:tc>
          <w:tcPr>
            <w:tcW w:w="998" w:type="dxa"/>
          </w:tcPr>
          <w:p w14:paraId="2147DBE8" w14:textId="77777777" w:rsidR="0055264A" w:rsidRDefault="0055264A" w:rsidP="0028480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55264A" w14:paraId="1DD9F8D4" w14:textId="77777777" w:rsidTr="00284803">
        <w:tc>
          <w:tcPr>
            <w:tcW w:w="879" w:type="dxa"/>
          </w:tcPr>
          <w:p w14:paraId="1D370F1B" w14:textId="77777777" w:rsidR="0055264A" w:rsidRDefault="0055264A" w:rsidP="00284803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644B2D90" w14:textId="77777777" w:rsidR="0055264A" w:rsidRDefault="0055264A" w:rsidP="00284803">
            <w:r>
              <w:rPr>
                <w:sz w:val="16"/>
                <w:szCs w:val="16"/>
              </w:rPr>
              <w:t>0485</w:t>
            </w:r>
          </w:p>
        </w:tc>
        <w:tc>
          <w:tcPr>
            <w:tcW w:w="517" w:type="dxa"/>
          </w:tcPr>
          <w:p w14:paraId="331FD457" w14:textId="77777777" w:rsidR="0055264A" w:rsidRDefault="0055264A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721DE14" w14:textId="77777777" w:rsidR="0055264A" w:rsidRDefault="0055264A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9518241" w14:textId="77777777" w:rsidR="0055264A" w:rsidRDefault="0055264A" w:rsidP="00284803">
            <w:r>
              <w:rPr>
                <w:sz w:val="16"/>
                <w:szCs w:val="16"/>
              </w:rPr>
              <w:t>(NR_FR1_lessthan_5MHz_BW-Perf) CR to TS38.141-1 Add NB-IoT RB power dynamic range and occupied bandwidth requirement for 3MHz</w:t>
            </w:r>
          </w:p>
        </w:tc>
        <w:tc>
          <w:tcPr>
            <w:tcW w:w="517" w:type="dxa"/>
          </w:tcPr>
          <w:p w14:paraId="66FEBB0C" w14:textId="77777777" w:rsidR="0055264A" w:rsidRDefault="0055264A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5AA77B" w14:textId="77777777" w:rsidR="0055264A" w:rsidRDefault="0055264A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11D7F7A6" w14:textId="77777777" w:rsidR="0055264A" w:rsidRDefault="0055264A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544463E" w14:textId="77777777" w:rsidR="0055264A" w:rsidRDefault="0055264A" w:rsidP="00284803">
            <w:r>
              <w:rPr>
                <w:sz w:val="16"/>
                <w:szCs w:val="16"/>
              </w:rPr>
              <w:t>R4-2502337</w:t>
            </w:r>
          </w:p>
        </w:tc>
        <w:tc>
          <w:tcPr>
            <w:tcW w:w="1597" w:type="dxa"/>
          </w:tcPr>
          <w:p w14:paraId="47476F12" w14:textId="77777777" w:rsidR="0055264A" w:rsidRDefault="0055264A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A7CE85F" w14:textId="77777777" w:rsidR="0055264A" w:rsidRDefault="0055264A" w:rsidP="00284803">
            <w:r>
              <w:rPr>
                <w:sz w:val="16"/>
                <w:szCs w:val="16"/>
              </w:rPr>
              <w:t>NR_FR1_lessthan_5MHz_BW-Perf</w:t>
            </w:r>
          </w:p>
        </w:tc>
        <w:tc>
          <w:tcPr>
            <w:tcW w:w="2323" w:type="dxa"/>
          </w:tcPr>
          <w:p w14:paraId="44EB4E64" w14:textId="77777777" w:rsidR="0055264A" w:rsidRDefault="0055264A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22B2FEB" w14:textId="77777777" w:rsidR="0055264A" w:rsidRDefault="0055264A" w:rsidP="00284803">
            <w:pPr>
              <w:rPr>
                <w:sz w:val="16"/>
                <w:szCs w:val="16"/>
              </w:rPr>
            </w:pPr>
          </w:p>
        </w:tc>
      </w:tr>
    </w:tbl>
    <w:p w14:paraId="7FDD099D" w14:textId="77777777" w:rsidR="008E39BF" w:rsidRPr="004347C0" w:rsidRDefault="008E39BF" w:rsidP="008E39BF"/>
    <w:p w14:paraId="15D568F9" w14:textId="644F4B1C" w:rsidR="005E14E4" w:rsidRDefault="005061AA" w:rsidP="005E14E4">
      <w:pPr>
        <w:pStyle w:val="Heading2"/>
        <w:rPr>
          <w:rFonts w:cs="Arial"/>
          <w:noProof/>
        </w:rPr>
      </w:pPr>
      <w:r w:rsidRPr="005061AA">
        <w:rPr>
          <w:noProof/>
        </w:rPr>
        <w:t>RP-25060</w:t>
      </w:r>
      <w:r>
        <w:rPr>
          <w:noProof/>
        </w:rPr>
        <w:t>5</w:t>
      </w:r>
    </w:p>
    <w:p w14:paraId="3728E688" w14:textId="384DAA2C" w:rsidR="005E14E4" w:rsidRPr="004347C0" w:rsidRDefault="005E14E4" w:rsidP="005E14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>RAN4 CRs to Maintenance for Closed WIs/SIs for REL-18 and earlier - Batch 2</w:t>
      </w:r>
      <w:r>
        <w:rPr>
          <w:rFonts w:ascii="Arial" w:hAnsi="Arial" w:cs="Arial"/>
          <w:b/>
          <w:bCs/>
        </w:rPr>
        <w:t>8</w:t>
      </w:r>
    </w:p>
    <w:p w14:paraId="3720D396" w14:textId="77777777" w:rsidR="005E14E4" w:rsidRDefault="005E14E4" w:rsidP="005E14E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2A2A2FF7" w14:textId="77777777" w:rsidR="00B97030" w:rsidRDefault="00B97030" w:rsidP="00B97030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54654" w:rsidRPr="004E535C" w14:paraId="1B4876FA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98169CA" w14:textId="77777777" w:rsidR="00F54654" w:rsidRPr="00BF1EB6" w:rsidRDefault="00F54654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4C45108" w14:textId="77777777" w:rsidR="00F54654" w:rsidRPr="00BF1EB6" w:rsidRDefault="00F54654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A659A6A" w14:textId="77777777" w:rsidR="00F54654" w:rsidRPr="00BF1EB6" w:rsidRDefault="00F54654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6E1ADC0" w14:textId="77777777" w:rsidR="00F54654" w:rsidRPr="00BF1EB6" w:rsidRDefault="00F54654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AD35F09" w14:textId="77777777" w:rsidR="00F54654" w:rsidRPr="00BF1EB6" w:rsidRDefault="00F54654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9F1D6A1" w14:textId="77777777" w:rsidR="00F54654" w:rsidRPr="00BF1EB6" w:rsidRDefault="00F54654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DC3A9CA" w14:textId="77777777" w:rsidR="00F54654" w:rsidRPr="00BF1EB6" w:rsidRDefault="00F54654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6559947" w14:textId="77777777" w:rsidR="00F54654" w:rsidRPr="00BF1EB6" w:rsidRDefault="00F54654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CE60C0B" w14:textId="77777777" w:rsidR="00F54654" w:rsidRPr="00BF1EB6" w:rsidRDefault="00F54654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068ADE7" w14:textId="77777777" w:rsidR="00F54654" w:rsidRPr="00BF1EB6" w:rsidRDefault="00F54654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AE461B0" w14:textId="77777777" w:rsidR="00F54654" w:rsidRPr="00BF1EB6" w:rsidRDefault="00F54654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68496FF" w14:textId="77777777" w:rsidR="00F54654" w:rsidRPr="00BF1EB6" w:rsidRDefault="00F54654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7A18A6E" w14:textId="77777777" w:rsidR="00F54654" w:rsidRPr="00BF1EB6" w:rsidRDefault="00F54654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54654" w14:paraId="1081AEC6" w14:textId="77777777" w:rsidTr="00284803">
        <w:tc>
          <w:tcPr>
            <w:tcW w:w="879" w:type="dxa"/>
          </w:tcPr>
          <w:p w14:paraId="46092691" w14:textId="77777777" w:rsidR="00F54654" w:rsidRDefault="00F54654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8196908" w14:textId="77777777" w:rsidR="00F54654" w:rsidRDefault="00F54654" w:rsidP="00284803">
            <w:r>
              <w:rPr>
                <w:sz w:val="16"/>
                <w:szCs w:val="16"/>
              </w:rPr>
              <w:t>5249</w:t>
            </w:r>
          </w:p>
        </w:tc>
        <w:tc>
          <w:tcPr>
            <w:tcW w:w="517" w:type="dxa"/>
          </w:tcPr>
          <w:p w14:paraId="31DF4860" w14:textId="77777777" w:rsidR="00F54654" w:rsidRDefault="00F54654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E85700" w14:textId="77777777" w:rsidR="00F54654" w:rsidRDefault="00F54654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55E89D2" w14:textId="77777777" w:rsidR="00F54654" w:rsidRDefault="00F54654" w:rsidP="00284803">
            <w:r>
              <w:rPr>
                <w:sz w:val="16"/>
                <w:szCs w:val="16"/>
              </w:rPr>
              <w:t>CR on core requirements for R18 mobility</w:t>
            </w:r>
          </w:p>
        </w:tc>
        <w:tc>
          <w:tcPr>
            <w:tcW w:w="517" w:type="dxa"/>
          </w:tcPr>
          <w:p w14:paraId="06DA0992" w14:textId="77777777" w:rsidR="00F54654" w:rsidRDefault="00F54654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5ADD611" w14:textId="77777777" w:rsidR="00F54654" w:rsidRDefault="00F54654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28FA3493" w14:textId="77777777" w:rsidR="00F54654" w:rsidRDefault="00F54654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1BFC28C" w14:textId="77777777" w:rsidR="00F54654" w:rsidRDefault="00F54654" w:rsidP="00284803">
            <w:r>
              <w:rPr>
                <w:sz w:val="16"/>
                <w:szCs w:val="16"/>
              </w:rPr>
              <w:t>R4-2500624</w:t>
            </w:r>
          </w:p>
        </w:tc>
        <w:tc>
          <w:tcPr>
            <w:tcW w:w="1597" w:type="dxa"/>
          </w:tcPr>
          <w:p w14:paraId="549731DA" w14:textId="77777777" w:rsidR="00F54654" w:rsidRDefault="00F54654" w:rsidP="00284803">
            <w:r>
              <w:rPr>
                <w:sz w:val="16"/>
                <w:szCs w:val="16"/>
              </w:rPr>
              <w:t>Xiaomi</w:t>
            </w:r>
          </w:p>
        </w:tc>
        <w:tc>
          <w:tcPr>
            <w:tcW w:w="1122" w:type="dxa"/>
          </w:tcPr>
          <w:p w14:paraId="47604C7D" w14:textId="77777777" w:rsidR="00F54654" w:rsidRDefault="00F54654" w:rsidP="00284803"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 w14:paraId="54633E83" w14:textId="77777777" w:rsidR="00F54654" w:rsidRDefault="00F54654" w:rsidP="00284803">
            <w:r>
              <w:rPr>
                <w:sz w:val="16"/>
                <w:szCs w:val="16"/>
              </w:rPr>
              <w:t>9.15.5</w:t>
            </w:r>
          </w:p>
        </w:tc>
        <w:tc>
          <w:tcPr>
            <w:tcW w:w="998" w:type="dxa"/>
          </w:tcPr>
          <w:p w14:paraId="7E61FF07" w14:textId="77777777" w:rsidR="00F54654" w:rsidRDefault="00F54654" w:rsidP="00284803">
            <w:r>
              <w:rPr>
                <w:sz w:val="16"/>
                <w:szCs w:val="16"/>
              </w:rPr>
              <w:t xml:space="preserve">TS/TR ... CR ... ; TS38.533 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F54654" w14:paraId="58C26099" w14:textId="77777777" w:rsidTr="00284803">
        <w:tc>
          <w:tcPr>
            <w:tcW w:w="879" w:type="dxa"/>
          </w:tcPr>
          <w:p w14:paraId="5A1AA5E3" w14:textId="77777777" w:rsidR="00F54654" w:rsidRDefault="00F54654" w:rsidP="00284803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4B5AEC00" w14:textId="77777777" w:rsidR="00F54654" w:rsidRDefault="00F54654" w:rsidP="00284803">
            <w:r>
              <w:rPr>
                <w:sz w:val="16"/>
                <w:szCs w:val="16"/>
              </w:rPr>
              <w:t>5251</w:t>
            </w:r>
          </w:p>
        </w:tc>
        <w:tc>
          <w:tcPr>
            <w:tcW w:w="517" w:type="dxa"/>
          </w:tcPr>
          <w:p w14:paraId="7A1CA379" w14:textId="77777777" w:rsidR="00F54654" w:rsidRDefault="00F54654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7B8533E" w14:textId="77777777" w:rsidR="00F54654" w:rsidRDefault="00F54654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55E35C9" w14:textId="77777777" w:rsidR="00F54654" w:rsidRDefault="00F54654" w:rsidP="00284803">
            <w:r>
              <w:rPr>
                <w:sz w:val="16"/>
                <w:szCs w:val="16"/>
              </w:rPr>
              <w:t>(NR_Mob_enh2-Pref) Correction on test cases for Idle mode fast CA/DC measurement</w:t>
            </w:r>
          </w:p>
        </w:tc>
        <w:tc>
          <w:tcPr>
            <w:tcW w:w="517" w:type="dxa"/>
          </w:tcPr>
          <w:p w14:paraId="7A4225B3" w14:textId="77777777" w:rsidR="00F54654" w:rsidRDefault="00F54654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6AD4162" w14:textId="77777777" w:rsidR="00F54654" w:rsidRDefault="00F54654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4FB22218" w14:textId="77777777" w:rsidR="00F54654" w:rsidRDefault="00F54654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FD2D638" w14:textId="77777777" w:rsidR="00F54654" w:rsidRDefault="00F54654" w:rsidP="00284803">
            <w:r>
              <w:rPr>
                <w:sz w:val="16"/>
                <w:szCs w:val="16"/>
              </w:rPr>
              <w:t>R4-2500707</w:t>
            </w:r>
          </w:p>
        </w:tc>
        <w:tc>
          <w:tcPr>
            <w:tcW w:w="1597" w:type="dxa"/>
          </w:tcPr>
          <w:p w14:paraId="56712AF0" w14:textId="77777777" w:rsidR="00F54654" w:rsidRDefault="00F54654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4E89181F" w14:textId="77777777" w:rsidR="00F54654" w:rsidRDefault="00F54654" w:rsidP="00284803"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 w14:paraId="7C6F3C6B" w14:textId="77777777" w:rsidR="00F54654" w:rsidRDefault="00F54654" w:rsidP="00284803">
            <w:r>
              <w:rPr>
                <w:sz w:val="16"/>
                <w:szCs w:val="16"/>
              </w:rPr>
              <w:t>A.6.6.9.2, A.6.6.9.3, A.6.6.9.4</w:t>
            </w:r>
          </w:p>
        </w:tc>
        <w:tc>
          <w:tcPr>
            <w:tcW w:w="998" w:type="dxa"/>
          </w:tcPr>
          <w:p w14:paraId="526DC8EF" w14:textId="77777777" w:rsidR="00F54654" w:rsidRDefault="00F54654" w:rsidP="0028480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54654" w14:paraId="7C788C30" w14:textId="77777777" w:rsidTr="00284803">
        <w:tc>
          <w:tcPr>
            <w:tcW w:w="879" w:type="dxa"/>
          </w:tcPr>
          <w:p w14:paraId="3400BD60" w14:textId="77777777" w:rsidR="00F54654" w:rsidRDefault="00F54654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B6DE604" w14:textId="77777777" w:rsidR="00F54654" w:rsidRDefault="00F54654" w:rsidP="00284803">
            <w:r>
              <w:rPr>
                <w:sz w:val="16"/>
                <w:szCs w:val="16"/>
              </w:rPr>
              <w:t>5267</w:t>
            </w:r>
          </w:p>
        </w:tc>
        <w:tc>
          <w:tcPr>
            <w:tcW w:w="517" w:type="dxa"/>
          </w:tcPr>
          <w:p w14:paraId="621DEEA2" w14:textId="77777777" w:rsidR="00F54654" w:rsidRDefault="00F54654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158AC1F" w14:textId="77777777" w:rsidR="00F54654" w:rsidRDefault="00F54654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CFF0FD" w14:textId="77777777" w:rsidR="00F54654" w:rsidRDefault="00F54654" w:rsidP="00284803">
            <w:r>
              <w:rPr>
                <w:sz w:val="16"/>
                <w:szCs w:val="16"/>
              </w:rPr>
              <w:t>CR on maintenance for R18 mobility</w:t>
            </w:r>
          </w:p>
        </w:tc>
        <w:tc>
          <w:tcPr>
            <w:tcW w:w="517" w:type="dxa"/>
          </w:tcPr>
          <w:p w14:paraId="115CD794" w14:textId="77777777" w:rsidR="00F54654" w:rsidRDefault="00F54654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1C70F0D" w14:textId="77777777" w:rsidR="00F54654" w:rsidRDefault="00F54654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3C9927BC" w14:textId="77777777" w:rsidR="00F54654" w:rsidRDefault="00F54654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A96321C" w14:textId="77777777" w:rsidR="00F54654" w:rsidRDefault="00F54654" w:rsidP="00284803">
            <w:r>
              <w:rPr>
                <w:sz w:val="16"/>
                <w:szCs w:val="16"/>
              </w:rPr>
              <w:t>R4-2502620</w:t>
            </w:r>
          </w:p>
        </w:tc>
        <w:tc>
          <w:tcPr>
            <w:tcW w:w="1597" w:type="dxa"/>
          </w:tcPr>
          <w:p w14:paraId="4F0D3BB4" w14:textId="77777777" w:rsidR="00F54654" w:rsidRDefault="00F54654" w:rsidP="00284803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49B858EF" w14:textId="77777777" w:rsidR="00F54654" w:rsidRDefault="00F54654" w:rsidP="00284803">
            <w:r>
              <w:rPr>
                <w:sz w:val="16"/>
                <w:szCs w:val="16"/>
              </w:rPr>
              <w:t>NR_Mob_enh2</w:t>
            </w:r>
          </w:p>
        </w:tc>
        <w:tc>
          <w:tcPr>
            <w:tcW w:w="2323" w:type="dxa"/>
          </w:tcPr>
          <w:p w14:paraId="40389BEC" w14:textId="77777777" w:rsidR="00F54654" w:rsidRDefault="00F54654" w:rsidP="00284803">
            <w:r>
              <w:rPr>
                <w:sz w:val="16"/>
                <w:szCs w:val="16"/>
              </w:rPr>
              <w:t>6.3.1.1, 8.20.1, 9.14.5.1, A.6.3.2.4.2, A.6.6.26.1, A.6.6.28.1, A.7.3.4, A.7.6.20.1, A.7.6.21.1, A.7.6.22.1, A.7.7.15, 3.3</w:t>
            </w:r>
          </w:p>
        </w:tc>
        <w:tc>
          <w:tcPr>
            <w:tcW w:w="998" w:type="dxa"/>
          </w:tcPr>
          <w:p w14:paraId="56C27111" w14:textId="77777777" w:rsidR="00F54654" w:rsidRDefault="00F54654" w:rsidP="00284803">
            <w:r>
              <w:rPr>
                <w:sz w:val="16"/>
                <w:szCs w:val="16"/>
              </w:rPr>
              <w:t xml:space="preserve">TS/TR ... CR ... ; TS38.533 ; TS/TR ... CR ... </w:t>
            </w:r>
          </w:p>
        </w:tc>
      </w:tr>
      <w:tr w:rsidR="00F54654" w14:paraId="61F1C1F7" w14:textId="77777777" w:rsidTr="00284803">
        <w:tc>
          <w:tcPr>
            <w:tcW w:w="879" w:type="dxa"/>
          </w:tcPr>
          <w:p w14:paraId="37A706AC" w14:textId="77777777" w:rsidR="00F54654" w:rsidRDefault="00F54654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DB7CA6E" w14:textId="77777777" w:rsidR="00F54654" w:rsidRDefault="00F54654" w:rsidP="00284803">
            <w:r>
              <w:rPr>
                <w:sz w:val="16"/>
                <w:szCs w:val="16"/>
              </w:rPr>
              <w:t>5290</w:t>
            </w:r>
          </w:p>
        </w:tc>
        <w:tc>
          <w:tcPr>
            <w:tcW w:w="517" w:type="dxa"/>
          </w:tcPr>
          <w:p w14:paraId="2EDD9E8D" w14:textId="77777777" w:rsidR="00F54654" w:rsidRDefault="00F54654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1850BB" w14:textId="77777777" w:rsidR="00F54654" w:rsidRDefault="00F54654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DDD0AD" w14:textId="77777777" w:rsidR="00F54654" w:rsidRDefault="00F54654" w:rsidP="00284803">
            <w:r>
              <w:rPr>
                <w:sz w:val="16"/>
                <w:szCs w:val="16"/>
              </w:rPr>
              <w:t>(NR_Mob_enh2-Core) CR on R18 CHO with PSCell change</w:t>
            </w:r>
          </w:p>
        </w:tc>
        <w:tc>
          <w:tcPr>
            <w:tcW w:w="517" w:type="dxa"/>
          </w:tcPr>
          <w:p w14:paraId="3A9B6646" w14:textId="77777777" w:rsidR="00F54654" w:rsidRDefault="00F54654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AF54B5" w14:textId="77777777" w:rsidR="00F54654" w:rsidRDefault="00F54654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3F519652" w14:textId="77777777" w:rsidR="00F54654" w:rsidRDefault="00F54654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800974A" w14:textId="77777777" w:rsidR="00F54654" w:rsidRDefault="00F54654" w:rsidP="00284803">
            <w:r>
              <w:rPr>
                <w:sz w:val="16"/>
                <w:szCs w:val="16"/>
              </w:rPr>
              <w:t>R4-2500936</w:t>
            </w:r>
          </w:p>
        </w:tc>
        <w:tc>
          <w:tcPr>
            <w:tcW w:w="1597" w:type="dxa"/>
          </w:tcPr>
          <w:p w14:paraId="09B8C103" w14:textId="77777777" w:rsidR="00F54654" w:rsidRDefault="00F54654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0FD13C60" w14:textId="77777777" w:rsidR="00F54654" w:rsidRDefault="00F54654" w:rsidP="00284803"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 w14:paraId="6905EFC3" w14:textId="77777777" w:rsidR="00F54654" w:rsidRDefault="00F54654" w:rsidP="00284803">
            <w:r>
              <w:rPr>
                <w:sz w:val="16"/>
                <w:szCs w:val="16"/>
              </w:rPr>
              <w:t>6.1.6.1, 6.1.6.1.1, 6.1.6.1.2, 6.1.6.2.2, 6.1.7.2</w:t>
            </w:r>
          </w:p>
        </w:tc>
        <w:tc>
          <w:tcPr>
            <w:tcW w:w="998" w:type="dxa"/>
          </w:tcPr>
          <w:p w14:paraId="23CBF138" w14:textId="77777777" w:rsidR="00F54654" w:rsidRDefault="00F54654" w:rsidP="0028480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54654" w14:paraId="15AB2F78" w14:textId="77777777" w:rsidTr="00284803">
        <w:tc>
          <w:tcPr>
            <w:tcW w:w="879" w:type="dxa"/>
          </w:tcPr>
          <w:p w14:paraId="12AB0BA8" w14:textId="77777777" w:rsidR="00F54654" w:rsidRDefault="00F54654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6EAE739" w14:textId="77777777" w:rsidR="00F54654" w:rsidRDefault="00F54654" w:rsidP="00284803">
            <w:r>
              <w:rPr>
                <w:sz w:val="16"/>
                <w:szCs w:val="16"/>
              </w:rPr>
              <w:t>5298</w:t>
            </w:r>
          </w:p>
        </w:tc>
        <w:tc>
          <w:tcPr>
            <w:tcW w:w="517" w:type="dxa"/>
          </w:tcPr>
          <w:p w14:paraId="3CB56294" w14:textId="77777777" w:rsidR="00F54654" w:rsidRDefault="00F54654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939EAF" w14:textId="77777777" w:rsidR="00F54654" w:rsidRDefault="00F54654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B3B6E06" w14:textId="77777777" w:rsidR="00F54654" w:rsidRDefault="00F54654" w:rsidP="00284803">
            <w:r>
              <w:rPr>
                <w:sz w:val="16"/>
                <w:szCs w:val="16"/>
              </w:rPr>
              <w:t>(NR_Mob_enh2-Core) CR on Rel-18 LTM</w:t>
            </w:r>
          </w:p>
        </w:tc>
        <w:tc>
          <w:tcPr>
            <w:tcW w:w="517" w:type="dxa"/>
          </w:tcPr>
          <w:p w14:paraId="11F8BCD7" w14:textId="77777777" w:rsidR="00F54654" w:rsidRDefault="00F54654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7143B9" w14:textId="77777777" w:rsidR="00F54654" w:rsidRDefault="00F54654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2A3FCBDA" w14:textId="77777777" w:rsidR="00F54654" w:rsidRDefault="00F54654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C7C3426" w14:textId="77777777" w:rsidR="00F54654" w:rsidRDefault="00F54654" w:rsidP="00284803">
            <w:r>
              <w:rPr>
                <w:sz w:val="16"/>
                <w:szCs w:val="16"/>
              </w:rPr>
              <w:t>R4-2502621</w:t>
            </w:r>
          </w:p>
        </w:tc>
        <w:tc>
          <w:tcPr>
            <w:tcW w:w="1597" w:type="dxa"/>
          </w:tcPr>
          <w:p w14:paraId="73E97A5B" w14:textId="77777777" w:rsidR="00F54654" w:rsidRDefault="00F54654" w:rsidP="00284803"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 w14:paraId="5F07EC45" w14:textId="77777777" w:rsidR="00F54654" w:rsidRDefault="00F54654" w:rsidP="00284803"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 w14:paraId="4DFFEC9B" w14:textId="77777777" w:rsidR="00F54654" w:rsidRDefault="00F54654" w:rsidP="00284803">
            <w:r>
              <w:rPr>
                <w:sz w:val="16"/>
                <w:szCs w:val="16"/>
              </w:rPr>
              <w:t>9.5.5.2, 9.8.5</w:t>
            </w:r>
          </w:p>
        </w:tc>
        <w:tc>
          <w:tcPr>
            <w:tcW w:w="998" w:type="dxa"/>
          </w:tcPr>
          <w:p w14:paraId="6E24D278" w14:textId="77777777" w:rsidR="00F54654" w:rsidRDefault="00F54654" w:rsidP="0028480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F54654" w14:paraId="39206EA3" w14:textId="77777777" w:rsidTr="00284803">
        <w:tc>
          <w:tcPr>
            <w:tcW w:w="879" w:type="dxa"/>
          </w:tcPr>
          <w:p w14:paraId="6348DB65" w14:textId="77777777" w:rsidR="00F54654" w:rsidRDefault="00F54654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D15927F" w14:textId="77777777" w:rsidR="00F54654" w:rsidRDefault="00F54654" w:rsidP="00284803">
            <w:r>
              <w:rPr>
                <w:sz w:val="16"/>
                <w:szCs w:val="16"/>
              </w:rPr>
              <w:t>5323</w:t>
            </w:r>
          </w:p>
        </w:tc>
        <w:tc>
          <w:tcPr>
            <w:tcW w:w="517" w:type="dxa"/>
          </w:tcPr>
          <w:p w14:paraId="3FA2060D" w14:textId="77777777" w:rsidR="00F54654" w:rsidRDefault="00F54654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5CEFA90" w14:textId="77777777" w:rsidR="00F54654" w:rsidRDefault="00F54654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06F37FC" w14:textId="77777777" w:rsidR="00F54654" w:rsidRDefault="00F54654" w:rsidP="00284803">
            <w:r>
              <w:rPr>
                <w:sz w:val="16"/>
                <w:szCs w:val="16"/>
              </w:rPr>
              <w:t>(NR_MIMO_evo_DL_UL-Core) CR on core requirements maintenance for R18 MIMO</w:t>
            </w:r>
          </w:p>
        </w:tc>
        <w:tc>
          <w:tcPr>
            <w:tcW w:w="517" w:type="dxa"/>
          </w:tcPr>
          <w:p w14:paraId="35C397F0" w14:textId="77777777" w:rsidR="00F54654" w:rsidRDefault="00F54654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BA8A06A" w14:textId="77777777" w:rsidR="00F54654" w:rsidRDefault="00F54654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7F1ECE42" w14:textId="77777777" w:rsidR="00F54654" w:rsidRDefault="00F54654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BDBAC51" w14:textId="77777777" w:rsidR="00F54654" w:rsidRDefault="00F54654" w:rsidP="00284803">
            <w:r>
              <w:rPr>
                <w:sz w:val="16"/>
                <w:szCs w:val="16"/>
              </w:rPr>
              <w:t>R4-2502655</w:t>
            </w:r>
          </w:p>
        </w:tc>
        <w:tc>
          <w:tcPr>
            <w:tcW w:w="1597" w:type="dxa"/>
          </w:tcPr>
          <w:p w14:paraId="156E8076" w14:textId="77777777" w:rsidR="00F54654" w:rsidRDefault="00F54654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B42EAF6" w14:textId="77777777" w:rsidR="00F54654" w:rsidRDefault="00F54654" w:rsidP="00284803">
            <w:r>
              <w:rPr>
                <w:sz w:val="16"/>
                <w:szCs w:val="16"/>
              </w:rPr>
              <w:t>NR_MIMO_evo_DL_UL-Core</w:t>
            </w:r>
          </w:p>
        </w:tc>
        <w:tc>
          <w:tcPr>
            <w:tcW w:w="2323" w:type="dxa"/>
          </w:tcPr>
          <w:p w14:paraId="613CACC4" w14:textId="77777777" w:rsidR="00F54654" w:rsidRDefault="00F54654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BCCD64" w14:textId="77777777" w:rsidR="00F54654" w:rsidRDefault="00F54654" w:rsidP="00284803">
            <w:pPr>
              <w:rPr>
                <w:sz w:val="16"/>
                <w:szCs w:val="16"/>
              </w:rPr>
            </w:pPr>
          </w:p>
        </w:tc>
      </w:tr>
      <w:tr w:rsidR="00F54654" w14:paraId="0644EFEE" w14:textId="77777777" w:rsidTr="00284803">
        <w:tc>
          <w:tcPr>
            <w:tcW w:w="879" w:type="dxa"/>
          </w:tcPr>
          <w:p w14:paraId="2C41400D" w14:textId="77777777" w:rsidR="00F54654" w:rsidRDefault="00F54654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E430E95" w14:textId="77777777" w:rsidR="00F54654" w:rsidRDefault="00F54654" w:rsidP="00284803">
            <w:r>
              <w:rPr>
                <w:sz w:val="16"/>
                <w:szCs w:val="16"/>
              </w:rPr>
              <w:t>5330</w:t>
            </w:r>
          </w:p>
        </w:tc>
        <w:tc>
          <w:tcPr>
            <w:tcW w:w="517" w:type="dxa"/>
          </w:tcPr>
          <w:p w14:paraId="4D935E7E" w14:textId="77777777" w:rsidR="00F54654" w:rsidRDefault="00F54654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9CE4FC" w14:textId="77777777" w:rsidR="00F54654" w:rsidRDefault="00F54654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096FE4" w14:textId="77777777" w:rsidR="00F54654" w:rsidRDefault="00F54654" w:rsidP="00284803">
            <w:r>
              <w:rPr>
                <w:sz w:val="16"/>
                <w:szCs w:val="16"/>
              </w:rPr>
              <w:t>(NR_Mob_enh2-Perf) Corrections on TC for LTM PDCCH-order Random Access</w:t>
            </w:r>
          </w:p>
        </w:tc>
        <w:tc>
          <w:tcPr>
            <w:tcW w:w="517" w:type="dxa"/>
          </w:tcPr>
          <w:p w14:paraId="1C16373A" w14:textId="77777777" w:rsidR="00F54654" w:rsidRDefault="00F54654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B5164CC" w14:textId="77777777" w:rsidR="00F54654" w:rsidRDefault="00F54654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1C949D7C" w14:textId="77777777" w:rsidR="00F54654" w:rsidRDefault="00F54654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C6A5A71" w14:textId="77777777" w:rsidR="00F54654" w:rsidRDefault="00F54654" w:rsidP="00284803">
            <w:r>
              <w:rPr>
                <w:sz w:val="16"/>
                <w:szCs w:val="16"/>
              </w:rPr>
              <w:t>R4-2501228</w:t>
            </w:r>
          </w:p>
        </w:tc>
        <w:tc>
          <w:tcPr>
            <w:tcW w:w="1597" w:type="dxa"/>
          </w:tcPr>
          <w:p w14:paraId="671C63F6" w14:textId="77777777" w:rsidR="00F54654" w:rsidRDefault="00F54654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733B613" w14:textId="77777777" w:rsidR="00F54654" w:rsidRDefault="00F54654" w:rsidP="00284803">
            <w:r>
              <w:rPr>
                <w:sz w:val="16"/>
                <w:szCs w:val="16"/>
              </w:rPr>
              <w:t>NR_Mob_enh2-Perf</w:t>
            </w:r>
          </w:p>
        </w:tc>
        <w:tc>
          <w:tcPr>
            <w:tcW w:w="2323" w:type="dxa"/>
          </w:tcPr>
          <w:p w14:paraId="25DCCB59" w14:textId="77777777" w:rsidR="00F54654" w:rsidRDefault="00F54654" w:rsidP="00284803">
            <w:r>
              <w:rPr>
                <w:sz w:val="16"/>
                <w:szCs w:val="16"/>
              </w:rPr>
              <w:t>A.7.3.2.4.2</w:t>
            </w:r>
          </w:p>
        </w:tc>
        <w:tc>
          <w:tcPr>
            <w:tcW w:w="998" w:type="dxa"/>
          </w:tcPr>
          <w:p w14:paraId="2271E402" w14:textId="77777777" w:rsidR="00F54654" w:rsidRDefault="00F54654" w:rsidP="00284803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F54654" w14:paraId="391498AE" w14:textId="77777777" w:rsidTr="00284803">
        <w:tc>
          <w:tcPr>
            <w:tcW w:w="879" w:type="dxa"/>
          </w:tcPr>
          <w:p w14:paraId="1DB530B7" w14:textId="77777777" w:rsidR="00F54654" w:rsidRDefault="00F54654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B1A993F" w14:textId="77777777" w:rsidR="00F54654" w:rsidRDefault="00F54654" w:rsidP="00284803">
            <w:r>
              <w:rPr>
                <w:sz w:val="16"/>
                <w:szCs w:val="16"/>
              </w:rPr>
              <w:t>5358</w:t>
            </w:r>
          </w:p>
        </w:tc>
        <w:tc>
          <w:tcPr>
            <w:tcW w:w="517" w:type="dxa"/>
          </w:tcPr>
          <w:p w14:paraId="5675EBA3" w14:textId="77777777" w:rsidR="00F54654" w:rsidRDefault="00F54654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DDBFAF" w14:textId="77777777" w:rsidR="00F54654" w:rsidRDefault="00F54654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A0F4C87" w14:textId="77777777" w:rsidR="00F54654" w:rsidRDefault="00F54654" w:rsidP="00284803">
            <w:r>
              <w:rPr>
                <w:sz w:val="16"/>
                <w:szCs w:val="16"/>
              </w:rPr>
              <w:t>CR for LTM core part maintenance</w:t>
            </w:r>
          </w:p>
        </w:tc>
        <w:tc>
          <w:tcPr>
            <w:tcW w:w="517" w:type="dxa"/>
          </w:tcPr>
          <w:p w14:paraId="47F7BA79" w14:textId="77777777" w:rsidR="00F54654" w:rsidRDefault="00F54654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5B98F39" w14:textId="77777777" w:rsidR="00F54654" w:rsidRDefault="00F54654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3AB83A53" w14:textId="77777777" w:rsidR="00F54654" w:rsidRDefault="00F54654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8A259F8" w14:textId="77777777" w:rsidR="00F54654" w:rsidRDefault="00F54654" w:rsidP="00284803">
            <w:r>
              <w:rPr>
                <w:sz w:val="16"/>
                <w:szCs w:val="16"/>
              </w:rPr>
              <w:t>R4-2502622</w:t>
            </w:r>
          </w:p>
        </w:tc>
        <w:tc>
          <w:tcPr>
            <w:tcW w:w="1597" w:type="dxa"/>
          </w:tcPr>
          <w:p w14:paraId="17625471" w14:textId="77777777" w:rsidR="00F54654" w:rsidRDefault="00F54654" w:rsidP="0028480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24E2242" w14:textId="77777777" w:rsidR="00F54654" w:rsidRDefault="00F54654" w:rsidP="00284803"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 w14:paraId="7A850215" w14:textId="77777777" w:rsidR="00F54654" w:rsidRDefault="00F54654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BADE41A" w14:textId="77777777" w:rsidR="00F54654" w:rsidRDefault="00F54654" w:rsidP="0028480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54654" w14:paraId="514F9638" w14:textId="77777777" w:rsidTr="00284803">
        <w:tc>
          <w:tcPr>
            <w:tcW w:w="879" w:type="dxa"/>
          </w:tcPr>
          <w:p w14:paraId="66321FE1" w14:textId="77777777" w:rsidR="00F54654" w:rsidRDefault="00F54654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BFDDE52" w14:textId="77777777" w:rsidR="00F54654" w:rsidRDefault="00F54654" w:rsidP="00284803">
            <w:r>
              <w:rPr>
                <w:sz w:val="16"/>
                <w:szCs w:val="16"/>
              </w:rPr>
              <w:t>5387</w:t>
            </w:r>
          </w:p>
        </w:tc>
        <w:tc>
          <w:tcPr>
            <w:tcW w:w="517" w:type="dxa"/>
          </w:tcPr>
          <w:p w14:paraId="4546B2A0" w14:textId="77777777" w:rsidR="00F54654" w:rsidRDefault="00F54654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3F7EDD" w14:textId="77777777" w:rsidR="00F54654" w:rsidRDefault="00F54654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2F2BCD9" w14:textId="77777777" w:rsidR="00F54654" w:rsidRDefault="00F54654" w:rsidP="00284803">
            <w:r>
              <w:rPr>
                <w:sz w:val="16"/>
                <w:szCs w:val="16"/>
              </w:rPr>
              <w:t>CR on PL1_sharing for L1-RSRP intra-frequency and inter-frequency neighbour cells</w:t>
            </w:r>
          </w:p>
        </w:tc>
        <w:tc>
          <w:tcPr>
            <w:tcW w:w="517" w:type="dxa"/>
          </w:tcPr>
          <w:p w14:paraId="4543C57F" w14:textId="77777777" w:rsidR="00F54654" w:rsidRDefault="00F54654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FC6BDB" w14:textId="77777777" w:rsidR="00F54654" w:rsidRDefault="00F54654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15C29EC8" w14:textId="77777777" w:rsidR="00F54654" w:rsidRDefault="00F54654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652198C" w14:textId="77777777" w:rsidR="00F54654" w:rsidRDefault="00F54654" w:rsidP="00284803">
            <w:r>
              <w:rPr>
                <w:sz w:val="16"/>
                <w:szCs w:val="16"/>
              </w:rPr>
              <w:t>R4-2501751</w:t>
            </w:r>
          </w:p>
        </w:tc>
        <w:tc>
          <w:tcPr>
            <w:tcW w:w="1597" w:type="dxa"/>
          </w:tcPr>
          <w:p w14:paraId="76AB0738" w14:textId="77777777" w:rsidR="00F54654" w:rsidRDefault="00F54654" w:rsidP="0028480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1A40D6BF" w14:textId="77777777" w:rsidR="00F54654" w:rsidRDefault="00F54654" w:rsidP="00284803"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 w14:paraId="447B2A57" w14:textId="77777777" w:rsidR="00F54654" w:rsidRDefault="00F54654" w:rsidP="00284803">
            <w:r>
              <w:rPr>
                <w:sz w:val="16"/>
                <w:szCs w:val="16"/>
              </w:rPr>
              <w:t>9.14.5.1, 9.15.6.1.1</w:t>
            </w:r>
          </w:p>
        </w:tc>
        <w:tc>
          <w:tcPr>
            <w:tcW w:w="998" w:type="dxa"/>
          </w:tcPr>
          <w:p w14:paraId="441413FC" w14:textId="77777777" w:rsidR="00F54654" w:rsidRDefault="00F54654" w:rsidP="00284803">
            <w:r>
              <w:rPr>
                <w:sz w:val="16"/>
                <w:szCs w:val="16"/>
              </w:rPr>
              <w:t xml:space="preserve">TS/TR ... CR ... ; TS 38.533;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F54654" w14:paraId="28DD2CF7" w14:textId="77777777" w:rsidTr="00284803">
        <w:tc>
          <w:tcPr>
            <w:tcW w:w="879" w:type="dxa"/>
          </w:tcPr>
          <w:p w14:paraId="7542BCDB" w14:textId="77777777" w:rsidR="00F54654" w:rsidRDefault="00F54654" w:rsidP="00284803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1C540796" w14:textId="77777777" w:rsidR="00F54654" w:rsidRDefault="00F54654" w:rsidP="00284803">
            <w:r>
              <w:rPr>
                <w:sz w:val="16"/>
                <w:szCs w:val="16"/>
              </w:rPr>
              <w:t>5410</w:t>
            </w:r>
          </w:p>
        </w:tc>
        <w:tc>
          <w:tcPr>
            <w:tcW w:w="517" w:type="dxa"/>
          </w:tcPr>
          <w:p w14:paraId="5EB3B9DE" w14:textId="77777777" w:rsidR="00F54654" w:rsidRDefault="00F54654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FEE5237" w14:textId="77777777" w:rsidR="00F54654" w:rsidRDefault="00F54654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4D4D647" w14:textId="77777777" w:rsidR="00F54654" w:rsidRDefault="00F54654" w:rsidP="00284803">
            <w:r>
              <w:rPr>
                <w:sz w:val="16"/>
                <w:szCs w:val="16"/>
              </w:rPr>
              <w:t>CR on R18 LTM RRM core requirements</w:t>
            </w:r>
          </w:p>
        </w:tc>
        <w:tc>
          <w:tcPr>
            <w:tcW w:w="517" w:type="dxa"/>
          </w:tcPr>
          <w:p w14:paraId="542D5AE0" w14:textId="77777777" w:rsidR="00F54654" w:rsidRDefault="00F54654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B043198" w14:textId="77777777" w:rsidR="00F54654" w:rsidRDefault="00F54654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1AEF757A" w14:textId="77777777" w:rsidR="00F54654" w:rsidRDefault="00F54654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F7A9A77" w14:textId="77777777" w:rsidR="00F54654" w:rsidRDefault="00F54654" w:rsidP="00284803">
            <w:r>
              <w:rPr>
                <w:sz w:val="16"/>
                <w:szCs w:val="16"/>
              </w:rPr>
              <w:t>R4-2502624</w:t>
            </w:r>
          </w:p>
        </w:tc>
        <w:tc>
          <w:tcPr>
            <w:tcW w:w="1597" w:type="dxa"/>
          </w:tcPr>
          <w:p w14:paraId="4D84BC91" w14:textId="77777777" w:rsidR="00F54654" w:rsidRDefault="00F54654" w:rsidP="00284803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7842F1E5" w14:textId="77777777" w:rsidR="00F54654" w:rsidRDefault="00F54654" w:rsidP="00284803"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 w14:paraId="3B46DB9F" w14:textId="77777777" w:rsidR="00F54654" w:rsidRDefault="00F54654" w:rsidP="00284803">
            <w:r>
              <w:rPr>
                <w:sz w:val="16"/>
                <w:szCs w:val="16"/>
              </w:rPr>
              <w:t>9.5.2, 9.5.4.1</w:t>
            </w:r>
          </w:p>
        </w:tc>
        <w:tc>
          <w:tcPr>
            <w:tcW w:w="998" w:type="dxa"/>
          </w:tcPr>
          <w:p w14:paraId="28643F4D" w14:textId="77777777" w:rsidR="00F54654" w:rsidRDefault="00F54654" w:rsidP="00284803"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 w:rsidR="00F54654" w14:paraId="34B898E0" w14:textId="77777777" w:rsidTr="00284803">
        <w:tc>
          <w:tcPr>
            <w:tcW w:w="879" w:type="dxa"/>
          </w:tcPr>
          <w:p w14:paraId="4812B7DA" w14:textId="77777777" w:rsidR="00F54654" w:rsidRDefault="00F54654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12401E9" w14:textId="77777777" w:rsidR="00F54654" w:rsidRDefault="00F54654" w:rsidP="00284803">
            <w:r>
              <w:rPr>
                <w:sz w:val="16"/>
                <w:szCs w:val="16"/>
              </w:rPr>
              <w:t>5428</w:t>
            </w:r>
          </w:p>
        </w:tc>
        <w:tc>
          <w:tcPr>
            <w:tcW w:w="517" w:type="dxa"/>
          </w:tcPr>
          <w:p w14:paraId="2D6A07B6" w14:textId="77777777" w:rsidR="00F54654" w:rsidRDefault="00F54654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B69035" w14:textId="77777777" w:rsidR="00F54654" w:rsidRDefault="00F54654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1C718D9" w14:textId="77777777" w:rsidR="00F54654" w:rsidRDefault="00F54654" w:rsidP="00284803">
            <w:r>
              <w:rPr>
                <w:sz w:val="16"/>
                <w:szCs w:val="16"/>
              </w:rPr>
              <w:t>CR corrections of RRM performance requirements for NR MIMO Evo</w:t>
            </w:r>
          </w:p>
        </w:tc>
        <w:tc>
          <w:tcPr>
            <w:tcW w:w="517" w:type="dxa"/>
          </w:tcPr>
          <w:p w14:paraId="1E10FD46" w14:textId="77777777" w:rsidR="00F54654" w:rsidRDefault="00F54654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CD12200" w14:textId="77777777" w:rsidR="00F54654" w:rsidRDefault="00F54654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4E121CFC" w14:textId="77777777" w:rsidR="00F54654" w:rsidRDefault="00F54654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7EED839" w14:textId="77777777" w:rsidR="00F54654" w:rsidRDefault="00F54654" w:rsidP="00284803">
            <w:r>
              <w:rPr>
                <w:sz w:val="16"/>
                <w:szCs w:val="16"/>
              </w:rPr>
              <w:t>R4-2502146</w:t>
            </w:r>
          </w:p>
        </w:tc>
        <w:tc>
          <w:tcPr>
            <w:tcW w:w="1597" w:type="dxa"/>
          </w:tcPr>
          <w:p w14:paraId="10E9D309" w14:textId="77777777" w:rsidR="00F54654" w:rsidRDefault="00F54654" w:rsidP="0028480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551A8F4" w14:textId="77777777" w:rsidR="00F54654" w:rsidRDefault="00F54654" w:rsidP="00284803">
            <w:r>
              <w:rPr>
                <w:sz w:val="16"/>
                <w:szCs w:val="16"/>
              </w:rPr>
              <w:t>NR_MIMO_evo_DL_UL-Perf</w:t>
            </w:r>
          </w:p>
        </w:tc>
        <w:tc>
          <w:tcPr>
            <w:tcW w:w="2323" w:type="dxa"/>
          </w:tcPr>
          <w:p w14:paraId="58CB8AAE" w14:textId="77777777" w:rsidR="00F54654" w:rsidRDefault="00F54654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39420BC" w14:textId="77777777" w:rsidR="00F54654" w:rsidRDefault="00F54654" w:rsidP="00284803">
            <w:pPr>
              <w:rPr>
                <w:sz w:val="16"/>
                <w:szCs w:val="16"/>
              </w:rPr>
            </w:pPr>
          </w:p>
        </w:tc>
      </w:tr>
      <w:tr w:rsidR="00F54654" w14:paraId="46DF961F" w14:textId="77777777" w:rsidTr="00284803">
        <w:tc>
          <w:tcPr>
            <w:tcW w:w="879" w:type="dxa"/>
          </w:tcPr>
          <w:p w14:paraId="28CD9547" w14:textId="77777777" w:rsidR="00F54654" w:rsidRDefault="00F54654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1E49EB4" w14:textId="77777777" w:rsidR="00F54654" w:rsidRDefault="00F54654" w:rsidP="00284803">
            <w:r>
              <w:rPr>
                <w:sz w:val="16"/>
                <w:szCs w:val="16"/>
              </w:rPr>
              <w:t>5440</w:t>
            </w:r>
          </w:p>
        </w:tc>
        <w:tc>
          <w:tcPr>
            <w:tcW w:w="517" w:type="dxa"/>
          </w:tcPr>
          <w:p w14:paraId="6AA95E64" w14:textId="77777777" w:rsidR="00F54654" w:rsidRDefault="00F54654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E971E08" w14:textId="77777777" w:rsidR="00F54654" w:rsidRDefault="00F54654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66814D7" w14:textId="77777777" w:rsidR="00F54654" w:rsidRDefault="00F54654" w:rsidP="00284803">
            <w:r>
              <w:rPr>
                <w:sz w:val="16"/>
                <w:szCs w:val="16"/>
              </w:rPr>
              <w:t>(NR_Mob_enh2-Core) CR on PDCCH order PRACH timeline (Cat-F Rel-18)</w:t>
            </w:r>
          </w:p>
        </w:tc>
        <w:tc>
          <w:tcPr>
            <w:tcW w:w="517" w:type="dxa"/>
          </w:tcPr>
          <w:p w14:paraId="61F4405D" w14:textId="77777777" w:rsidR="00F54654" w:rsidRDefault="00F54654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2561BD4" w14:textId="77777777" w:rsidR="00F54654" w:rsidRDefault="00F54654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6C76915E" w14:textId="77777777" w:rsidR="00F54654" w:rsidRDefault="00F54654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BB3BF02" w14:textId="77777777" w:rsidR="00F54654" w:rsidRDefault="00F54654" w:rsidP="00284803">
            <w:r>
              <w:rPr>
                <w:sz w:val="16"/>
                <w:szCs w:val="16"/>
              </w:rPr>
              <w:t>R4-2502693</w:t>
            </w:r>
          </w:p>
        </w:tc>
        <w:tc>
          <w:tcPr>
            <w:tcW w:w="1597" w:type="dxa"/>
          </w:tcPr>
          <w:p w14:paraId="59B36CF1" w14:textId="77777777" w:rsidR="00F54654" w:rsidRDefault="00F54654" w:rsidP="00284803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536742C0" w14:textId="77777777" w:rsidR="00F54654" w:rsidRDefault="00F54654" w:rsidP="00284803">
            <w:r>
              <w:rPr>
                <w:sz w:val="16"/>
                <w:szCs w:val="16"/>
              </w:rPr>
              <w:t>NR_Mob_enh2-Core</w:t>
            </w:r>
          </w:p>
        </w:tc>
        <w:tc>
          <w:tcPr>
            <w:tcW w:w="2323" w:type="dxa"/>
          </w:tcPr>
          <w:p w14:paraId="3B789A7D" w14:textId="77777777" w:rsidR="00F54654" w:rsidRDefault="00F54654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CCB85FA" w14:textId="77777777" w:rsidR="00F54654" w:rsidRDefault="00F54654" w:rsidP="00284803">
            <w:pPr>
              <w:rPr>
                <w:sz w:val="16"/>
                <w:szCs w:val="16"/>
              </w:rPr>
            </w:pPr>
          </w:p>
        </w:tc>
      </w:tr>
    </w:tbl>
    <w:p w14:paraId="241FD40C" w14:textId="77777777" w:rsidR="00264F81" w:rsidRDefault="00264F81" w:rsidP="00264F81"/>
    <w:p w14:paraId="1BF60A27" w14:textId="4FF73160" w:rsidR="005E14E4" w:rsidRDefault="005061AA" w:rsidP="005E14E4">
      <w:pPr>
        <w:pStyle w:val="Heading2"/>
        <w:rPr>
          <w:rFonts w:cs="Arial"/>
          <w:noProof/>
        </w:rPr>
      </w:pPr>
      <w:r w:rsidRPr="005061AA">
        <w:rPr>
          <w:noProof/>
        </w:rPr>
        <w:t>RP-25060</w:t>
      </w:r>
      <w:r>
        <w:rPr>
          <w:noProof/>
        </w:rPr>
        <w:t>6</w:t>
      </w:r>
    </w:p>
    <w:p w14:paraId="48F03CB4" w14:textId="715A3AD7" w:rsidR="005E14E4" w:rsidRPr="004347C0" w:rsidRDefault="005E14E4" w:rsidP="005E14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>RAN4 CRs to Maintenance for Closed WIs/SIs for REL-18 and earlier - Batch 2</w:t>
      </w:r>
      <w:r>
        <w:rPr>
          <w:rFonts w:ascii="Arial" w:hAnsi="Arial" w:cs="Arial"/>
          <w:b/>
          <w:bCs/>
        </w:rPr>
        <w:t>9</w:t>
      </w:r>
    </w:p>
    <w:p w14:paraId="4355AA9E" w14:textId="77777777" w:rsidR="005E14E4" w:rsidRPr="004347C0" w:rsidRDefault="005E14E4" w:rsidP="005E14E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7479697D" w14:textId="77777777" w:rsidR="00F51791" w:rsidRDefault="00F51791" w:rsidP="00F51791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756953" w:rsidRPr="004E535C" w14:paraId="53245E2E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3005525" w14:textId="77777777" w:rsidR="00756953" w:rsidRPr="00BF1EB6" w:rsidRDefault="00756953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ECF660C" w14:textId="77777777" w:rsidR="00756953" w:rsidRPr="00BF1EB6" w:rsidRDefault="00756953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58AD312" w14:textId="77777777" w:rsidR="00756953" w:rsidRPr="00BF1EB6" w:rsidRDefault="00756953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9D024FE" w14:textId="77777777" w:rsidR="00756953" w:rsidRPr="00BF1EB6" w:rsidRDefault="00756953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127FABE" w14:textId="77777777" w:rsidR="00756953" w:rsidRPr="00BF1EB6" w:rsidRDefault="00756953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5CB1608" w14:textId="77777777" w:rsidR="00756953" w:rsidRPr="00BF1EB6" w:rsidRDefault="00756953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B18DD91" w14:textId="77777777" w:rsidR="00756953" w:rsidRPr="00BF1EB6" w:rsidRDefault="00756953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73F8C10A" w14:textId="77777777" w:rsidR="00756953" w:rsidRPr="00BF1EB6" w:rsidRDefault="00756953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91293C5" w14:textId="77777777" w:rsidR="00756953" w:rsidRPr="00BF1EB6" w:rsidRDefault="00756953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8BBBF36" w14:textId="77777777" w:rsidR="00756953" w:rsidRPr="00BF1EB6" w:rsidRDefault="00756953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5A361DE" w14:textId="77777777" w:rsidR="00756953" w:rsidRPr="00BF1EB6" w:rsidRDefault="00756953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7EE6707" w14:textId="77777777" w:rsidR="00756953" w:rsidRPr="00BF1EB6" w:rsidRDefault="00756953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FF3482B" w14:textId="77777777" w:rsidR="00756953" w:rsidRPr="00BF1EB6" w:rsidRDefault="00756953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756953" w14:paraId="17F72DD2" w14:textId="77777777" w:rsidTr="00284803">
        <w:tc>
          <w:tcPr>
            <w:tcW w:w="879" w:type="dxa"/>
          </w:tcPr>
          <w:p w14:paraId="353DEC45" w14:textId="77777777" w:rsidR="00756953" w:rsidRDefault="00756953" w:rsidP="00284803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239DD993" w14:textId="77777777" w:rsidR="00756953" w:rsidRDefault="00756953" w:rsidP="00284803">
            <w:r>
              <w:rPr>
                <w:sz w:val="16"/>
                <w:szCs w:val="16"/>
              </w:rPr>
              <w:t>0148</w:t>
            </w:r>
          </w:p>
        </w:tc>
        <w:tc>
          <w:tcPr>
            <w:tcW w:w="517" w:type="dxa"/>
          </w:tcPr>
          <w:p w14:paraId="79B0B351" w14:textId="77777777" w:rsidR="00756953" w:rsidRDefault="00756953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ADC1F3E" w14:textId="77777777" w:rsidR="00756953" w:rsidRDefault="00756953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9A747E5" w14:textId="77777777" w:rsidR="00756953" w:rsidRDefault="00756953" w:rsidP="00284803">
            <w:r>
              <w:rPr>
                <w:sz w:val="16"/>
                <w:szCs w:val="16"/>
              </w:rPr>
              <w:t>(NR_NTN_enh-Core) CR for TS 38.101-5 Correction on FR2-NTN frequency range</w:t>
            </w:r>
          </w:p>
        </w:tc>
        <w:tc>
          <w:tcPr>
            <w:tcW w:w="517" w:type="dxa"/>
          </w:tcPr>
          <w:p w14:paraId="617DE2C6" w14:textId="77777777" w:rsidR="00756953" w:rsidRDefault="00756953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571A3D1" w14:textId="77777777" w:rsidR="00756953" w:rsidRDefault="00756953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63A65341" w14:textId="77777777" w:rsidR="00756953" w:rsidRDefault="00756953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ED4C5A4" w14:textId="77777777" w:rsidR="00756953" w:rsidRDefault="00756953" w:rsidP="00284803">
            <w:r>
              <w:rPr>
                <w:sz w:val="16"/>
                <w:szCs w:val="16"/>
              </w:rPr>
              <w:t>R4-2502340</w:t>
            </w:r>
          </w:p>
        </w:tc>
        <w:tc>
          <w:tcPr>
            <w:tcW w:w="1597" w:type="dxa"/>
          </w:tcPr>
          <w:p w14:paraId="43AF2D66" w14:textId="77777777" w:rsidR="00756953" w:rsidRDefault="00756953" w:rsidP="0028480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326D6F9B" w14:textId="77777777" w:rsidR="00756953" w:rsidRDefault="00756953" w:rsidP="00284803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2B5F6713" w14:textId="77777777" w:rsidR="00756953" w:rsidRDefault="00756953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6020E9C" w14:textId="77777777" w:rsidR="00756953" w:rsidRDefault="00756953" w:rsidP="00284803">
            <w:pPr>
              <w:rPr>
                <w:sz w:val="16"/>
                <w:szCs w:val="16"/>
              </w:rPr>
            </w:pPr>
          </w:p>
        </w:tc>
      </w:tr>
      <w:tr w:rsidR="00756953" w14:paraId="4AFDA065" w14:textId="77777777" w:rsidTr="00284803">
        <w:tc>
          <w:tcPr>
            <w:tcW w:w="879" w:type="dxa"/>
          </w:tcPr>
          <w:p w14:paraId="00A59F25" w14:textId="77777777" w:rsidR="00756953" w:rsidRDefault="00756953" w:rsidP="00284803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6CD6F75A" w14:textId="77777777" w:rsidR="00756953" w:rsidRDefault="00756953" w:rsidP="00284803">
            <w:r>
              <w:rPr>
                <w:sz w:val="16"/>
                <w:szCs w:val="16"/>
              </w:rPr>
              <w:t>0152</w:t>
            </w:r>
          </w:p>
        </w:tc>
        <w:tc>
          <w:tcPr>
            <w:tcW w:w="517" w:type="dxa"/>
          </w:tcPr>
          <w:p w14:paraId="0DDC1848" w14:textId="77777777" w:rsidR="00756953" w:rsidRDefault="00756953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F9C466A" w14:textId="77777777" w:rsidR="00756953" w:rsidRDefault="00756953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9463C8E" w14:textId="77777777" w:rsidR="00756953" w:rsidRDefault="00756953" w:rsidP="00284803">
            <w:r>
              <w:rPr>
                <w:sz w:val="16"/>
                <w:szCs w:val="16"/>
              </w:rPr>
              <w:t>(NR_NTN_enh-Core, NR_NTN_solutions-Core) CR to TS 38.101-5: Correction on flexible Tx-Rx spacing for NR NTN</w:t>
            </w:r>
          </w:p>
        </w:tc>
        <w:tc>
          <w:tcPr>
            <w:tcW w:w="517" w:type="dxa"/>
          </w:tcPr>
          <w:p w14:paraId="568DEA94" w14:textId="77777777" w:rsidR="00756953" w:rsidRDefault="00756953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6D0530" w14:textId="77777777" w:rsidR="00756953" w:rsidRDefault="00756953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7A6CB89B" w14:textId="77777777" w:rsidR="00756953" w:rsidRDefault="00756953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7F31F06" w14:textId="77777777" w:rsidR="00756953" w:rsidRDefault="00756953" w:rsidP="00284803">
            <w:r>
              <w:rPr>
                <w:sz w:val="16"/>
                <w:szCs w:val="16"/>
              </w:rPr>
              <w:t>R4-2502006</w:t>
            </w:r>
          </w:p>
        </w:tc>
        <w:tc>
          <w:tcPr>
            <w:tcW w:w="1597" w:type="dxa"/>
          </w:tcPr>
          <w:p w14:paraId="04FA07D1" w14:textId="77777777" w:rsidR="00756953" w:rsidRDefault="00756953" w:rsidP="00284803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070AA037" w14:textId="77777777" w:rsidR="00756953" w:rsidRDefault="00756953" w:rsidP="00284803">
            <w:r>
              <w:rPr>
                <w:sz w:val="16"/>
                <w:szCs w:val="16"/>
              </w:rPr>
              <w:t>NR_NTN_solutions-Core, NR_NTN_enh-Core</w:t>
            </w:r>
          </w:p>
        </w:tc>
        <w:tc>
          <w:tcPr>
            <w:tcW w:w="2323" w:type="dxa"/>
          </w:tcPr>
          <w:p w14:paraId="3DB115CD" w14:textId="77777777" w:rsidR="00756953" w:rsidRDefault="00756953" w:rsidP="00284803">
            <w:r>
              <w:rPr>
                <w:sz w:val="16"/>
                <w:szCs w:val="16"/>
              </w:rPr>
              <w:t>7.3.2</w:t>
            </w:r>
          </w:p>
        </w:tc>
        <w:tc>
          <w:tcPr>
            <w:tcW w:w="998" w:type="dxa"/>
          </w:tcPr>
          <w:p w14:paraId="4D9E3FAD" w14:textId="77777777" w:rsidR="00756953" w:rsidRDefault="00756953" w:rsidP="00284803">
            <w:r>
              <w:rPr>
                <w:sz w:val="16"/>
                <w:szCs w:val="16"/>
              </w:rPr>
              <w:t xml:space="preserve">TS/TR ... CR ... ; TS 38.521-5; TS/TR ... CR ... </w:t>
            </w:r>
          </w:p>
        </w:tc>
      </w:tr>
      <w:tr w:rsidR="00756953" w14:paraId="7D11FC24" w14:textId="77777777" w:rsidTr="00284803">
        <w:tc>
          <w:tcPr>
            <w:tcW w:w="879" w:type="dxa"/>
          </w:tcPr>
          <w:p w14:paraId="7EFF26A4" w14:textId="77777777" w:rsidR="00756953" w:rsidRDefault="00756953" w:rsidP="00284803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1D7A6D9F" w14:textId="77777777" w:rsidR="00756953" w:rsidRDefault="00756953" w:rsidP="00284803">
            <w:r>
              <w:rPr>
                <w:sz w:val="16"/>
                <w:szCs w:val="16"/>
              </w:rPr>
              <w:t>0155</w:t>
            </w:r>
          </w:p>
        </w:tc>
        <w:tc>
          <w:tcPr>
            <w:tcW w:w="517" w:type="dxa"/>
          </w:tcPr>
          <w:p w14:paraId="7CCC32F7" w14:textId="77777777" w:rsidR="00756953" w:rsidRDefault="00756953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CC3580" w14:textId="77777777" w:rsidR="00756953" w:rsidRDefault="00756953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52D4E6E" w14:textId="77777777" w:rsidR="00756953" w:rsidRDefault="00756953" w:rsidP="00284803">
            <w:r>
              <w:rPr>
                <w:sz w:val="16"/>
                <w:szCs w:val="16"/>
              </w:rPr>
              <w:t>(NR_NTN_enh-Core) Maintenance CR on 38.101-5 - Removing NTN 256QAM from Rel-18 FR1-NTN</w:t>
            </w:r>
          </w:p>
        </w:tc>
        <w:tc>
          <w:tcPr>
            <w:tcW w:w="517" w:type="dxa"/>
          </w:tcPr>
          <w:p w14:paraId="6626D77B" w14:textId="77777777" w:rsidR="00756953" w:rsidRDefault="00756953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B257DE5" w14:textId="77777777" w:rsidR="00756953" w:rsidRDefault="00756953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685BAFD4" w14:textId="77777777" w:rsidR="00756953" w:rsidRDefault="00756953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07538C0" w14:textId="77777777" w:rsidR="00756953" w:rsidRDefault="00756953" w:rsidP="00284803">
            <w:r>
              <w:rPr>
                <w:sz w:val="16"/>
                <w:szCs w:val="16"/>
              </w:rPr>
              <w:t>R4-2502343</w:t>
            </w:r>
          </w:p>
        </w:tc>
        <w:tc>
          <w:tcPr>
            <w:tcW w:w="1597" w:type="dxa"/>
          </w:tcPr>
          <w:p w14:paraId="4C0EE455" w14:textId="77777777" w:rsidR="00756953" w:rsidRDefault="00756953" w:rsidP="00284803">
            <w:r>
              <w:rPr>
                <w:sz w:val="16"/>
                <w:szCs w:val="16"/>
              </w:rPr>
              <w:t>THALES</w:t>
            </w:r>
          </w:p>
        </w:tc>
        <w:tc>
          <w:tcPr>
            <w:tcW w:w="1122" w:type="dxa"/>
          </w:tcPr>
          <w:p w14:paraId="725A6EC3" w14:textId="77777777" w:rsidR="00756953" w:rsidRDefault="00756953" w:rsidP="00284803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12581F89" w14:textId="77777777" w:rsidR="00756953" w:rsidRDefault="00756953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BE8570" w14:textId="77777777" w:rsidR="00756953" w:rsidRDefault="00756953" w:rsidP="00284803">
            <w:pPr>
              <w:rPr>
                <w:sz w:val="16"/>
                <w:szCs w:val="16"/>
              </w:rPr>
            </w:pPr>
          </w:p>
        </w:tc>
      </w:tr>
      <w:tr w:rsidR="00756953" w14:paraId="52CAE817" w14:textId="77777777" w:rsidTr="00284803">
        <w:tc>
          <w:tcPr>
            <w:tcW w:w="879" w:type="dxa"/>
          </w:tcPr>
          <w:p w14:paraId="3602E4D8" w14:textId="77777777" w:rsidR="00756953" w:rsidRDefault="00756953" w:rsidP="00284803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2811FE5F" w14:textId="77777777" w:rsidR="00756953" w:rsidRDefault="00756953" w:rsidP="00284803">
            <w:r>
              <w:rPr>
                <w:sz w:val="16"/>
                <w:szCs w:val="16"/>
              </w:rPr>
              <w:t>0104</w:t>
            </w:r>
          </w:p>
        </w:tc>
        <w:tc>
          <w:tcPr>
            <w:tcW w:w="517" w:type="dxa"/>
          </w:tcPr>
          <w:p w14:paraId="55585C6D" w14:textId="77777777" w:rsidR="00756953" w:rsidRDefault="00756953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9DE9A3D" w14:textId="77777777" w:rsidR="00756953" w:rsidRDefault="00756953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BCFEB6E" w14:textId="77777777" w:rsidR="00756953" w:rsidRDefault="00756953" w:rsidP="00284803">
            <w:r>
              <w:rPr>
                <w:sz w:val="16"/>
                <w:szCs w:val="16"/>
              </w:rPr>
              <w:t>(NR_NTN_enh-Core) CR for TS 38.108 Correction on FR2-NTN frequency range</w:t>
            </w:r>
          </w:p>
        </w:tc>
        <w:tc>
          <w:tcPr>
            <w:tcW w:w="517" w:type="dxa"/>
          </w:tcPr>
          <w:p w14:paraId="6287A98F" w14:textId="77777777" w:rsidR="00756953" w:rsidRDefault="00756953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980C18C" w14:textId="77777777" w:rsidR="00756953" w:rsidRDefault="00756953" w:rsidP="00284803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B8DCF3C" w14:textId="77777777" w:rsidR="00756953" w:rsidRDefault="00756953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A53ED30" w14:textId="77777777" w:rsidR="00756953" w:rsidRDefault="00756953" w:rsidP="00284803">
            <w:r>
              <w:rPr>
                <w:sz w:val="16"/>
                <w:szCs w:val="16"/>
              </w:rPr>
              <w:t>R4-2502341</w:t>
            </w:r>
          </w:p>
        </w:tc>
        <w:tc>
          <w:tcPr>
            <w:tcW w:w="1597" w:type="dxa"/>
          </w:tcPr>
          <w:p w14:paraId="00BF33B7" w14:textId="77777777" w:rsidR="00756953" w:rsidRDefault="00756953" w:rsidP="0028480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422FAEE6" w14:textId="77777777" w:rsidR="00756953" w:rsidRDefault="00756953" w:rsidP="00284803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3A5588F8" w14:textId="77777777" w:rsidR="00756953" w:rsidRDefault="00756953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E74681C" w14:textId="77777777" w:rsidR="00756953" w:rsidRDefault="00756953" w:rsidP="00284803">
            <w:pPr>
              <w:rPr>
                <w:sz w:val="16"/>
                <w:szCs w:val="16"/>
              </w:rPr>
            </w:pPr>
          </w:p>
        </w:tc>
      </w:tr>
      <w:tr w:rsidR="00756953" w14:paraId="48766554" w14:textId="77777777" w:rsidTr="00284803">
        <w:tc>
          <w:tcPr>
            <w:tcW w:w="879" w:type="dxa"/>
          </w:tcPr>
          <w:p w14:paraId="4D36A62D" w14:textId="77777777" w:rsidR="00756953" w:rsidRDefault="00756953" w:rsidP="00284803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4491F4CC" w14:textId="77777777" w:rsidR="00756953" w:rsidRDefault="00756953" w:rsidP="00284803">
            <w:r>
              <w:rPr>
                <w:sz w:val="16"/>
                <w:szCs w:val="16"/>
              </w:rPr>
              <w:t>0105</w:t>
            </w:r>
          </w:p>
        </w:tc>
        <w:tc>
          <w:tcPr>
            <w:tcW w:w="517" w:type="dxa"/>
          </w:tcPr>
          <w:p w14:paraId="2E6917E4" w14:textId="77777777" w:rsidR="00756953" w:rsidRDefault="00756953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C6613E" w14:textId="77777777" w:rsidR="00756953" w:rsidRDefault="00756953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58D5214" w14:textId="77777777" w:rsidR="00756953" w:rsidRDefault="00756953" w:rsidP="00284803">
            <w:r>
              <w:rPr>
                <w:sz w:val="16"/>
                <w:szCs w:val="16"/>
              </w:rPr>
              <w:t>(NR_NTN_enh-Core) CR to TS 38108 - Missing SAN classes for type 2-O</w:t>
            </w:r>
          </w:p>
        </w:tc>
        <w:tc>
          <w:tcPr>
            <w:tcW w:w="517" w:type="dxa"/>
          </w:tcPr>
          <w:p w14:paraId="399298D7" w14:textId="77777777" w:rsidR="00756953" w:rsidRDefault="00756953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FE4633" w14:textId="77777777" w:rsidR="00756953" w:rsidRDefault="00756953" w:rsidP="00284803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00D7E10E" w14:textId="77777777" w:rsidR="00756953" w:rsidRDefault="00756953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4E19758" w14:textId="77777777" w:rsidR="00756953" w:rsidRDefault="00756953" w:rsidP="00284803">
            <w:r>
              <w:rPr>
                <w:sz w:val="16"/>
                <w:szCs w:val="16"/>
              </w:rPr>
              <w:t>R4-2501368</w:t>
            </w:r>
          </w:p>
        </w:tc>
        <w:tc>
          <w:tcPr>
            <w:tcW w:w="1597" w:type="dxa"/>
          </w:tcPr>
          <w:p w14:paraId="0D781331" w14:textId="77777777" w:rsidR="00756953" w:rsidRDefault="00756953" w:rsidP="0028480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5285065B" w14:textId="77777777" w:rsidR="00756953" w:rsidRDefault="00756953" w:rsidP="00284803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5451BCCE" w14:textId="77777777" w:rsidR="00756953" w:rsidRDefault="00756953" w:rsidP="00284803">
            <w:r>
              <w:rPr>
                <w:sz w:val="16"/>
                <w:szCs w:val="16"/>
              </w:rPr>
              <w:t>4.4</w:t>
            </w:r>
          </w:p>
        </w:tc>
        <w:tc>
          <w:tcPr>
            <w:tcW w:w="998" w:type="dxa"/>
          </w:tcPr>
          <w:p w14:paraId="5EC50C51" w14:textId="77777777" w:rsidR="00756953" w:rsidRDefault="00756953" w:rsidP="00284803">
            <w:r>
              <w:rPr>
                <w:sz w:val="16"/>
                <w:szCs w:val="16"/>
              </w:rPr>
              <w:t xml:space="preserve">TS/TR ... CR ... ; TS/TR ... </w:t>
            </w:r>
            <w:r>
              <w:rPr>
                <w:sz w:val="16"/>
                <w:szCs w:val="16"/>
              </w:rPr>
              <w:lastRenderedPageBreak/>
              <w:t xml:space="preserve">CR ... ; TS/TR ... CR ... </w:t>
            </w:r>
          </w:p>
        </w:tc>
      </w:tr>
      <w:tr w:rsidR="00756953" w14:paraId="21BA97BF" w14:textId="77777777" w:rsidTr="00284803">
        <w:tc>
          <w:tcPr>
            <w:tcW w:w="879" w:type="dxa"/>
          </w:tcPr>
          <w:p w14:paraId="011A228F" w14:textId="77777777" w:rsidR="00756953" w:rsidRDefault="00756953" w:rsidP="00284803">
            <w:r>
              <w:rPr>
                <w:sz w:val="16"/>
                <w:szCs w:val="16"/>
              </w:rPr>
              <w:lastRenderedPageBreak/>
              <w:t>38.108</w:t>
            </w:r>
          </w:p>
        </w:tc>
        <w:tc>
          <w:tcPr>
            <w:tcW w:w="637" w:type="dxa"/>
          </w:tcPr>
          <w:p w14:paraId="62AC6FA9" w14:textId="77777777" w:rsidR="00756953" w:rsidRDefault="00756953" w:rsidP="00284803">
            <w:r>
              <w:rPr>
                <w:sz w:val="16"/>
                <w:szCs w:val="16"/>
              </w:rPr>
              <w:t>0112</w:t>
            </w:r>
          </w:p>
        </w:tc>
        <w:tc>
          <w:tcPr>
            <w:tcW w:w="517" w:type="dxa"/>
          </w:tcPr>
          <w:p w14:paraId="0C448A94" w14:textId="77777777" w:rsidR="00756953" w:rsidRDefault="00756953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C850916" w14:textId="77777777" w:rsidR="00756953" w:rsidRDefault="00756953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6BA691B" w14:textId="77777777" w:rsidR="00756953" w:rsidRDefault="00756953" w:rsidP="00284803">
            <w:r>
              <w:rPr>
                <w:sz w:val="16"/>
                <w:szCs w:val="16"/>
              </w:rPr>
              <w:t>CR on SAN performance requirements in TS 38.108</w:t>
            </w:r>
          </w:p>
        </w:tc>
        <w:tc>
          <w:tcPr>
            <w:tcW w:w="517" w:type="dxa"/>
          </w:tcPr>
          <w:p w14:paraId="485F2206" w14:textId="77777777" w:rsidR="00756953" w:rsidRDefault="00756953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4A92BA1" w14:textId="77777777" w:rsidR="00756953" w:rsidRDefault="00756953" w:rsidP="00284803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68FB8518" w14:textId="77777777" w:rsidR="00756953" w:rsidRDefault="00756953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42DE01C" w14:textId="77777777" w:rsidR="00756953" w:rsidRDefault="00756953" w:rsidP="00284803">
            <w:r>
              <w:rPr>
                <w:sz w:val="16"/>
                <w:szCs w:val="16"/>
              </w:rPr>
              <w:t>R4-2502324</w:t>
            </w:r>
          </w:p>
        </w:tc>
        <w:tc>
          <w:tcPr>
            <w:tcW w:w="1597" w:type="dxa"/>
          </w:tcPr>
          <w:p w14:paraId="3EFB4559" w14:textId="77777777" w:rsidR="00756953" w:rsidRDefault="00756953" w:rsidP="00284803">
            <w:r>
              <w:rPr>
                <w:sz w:val="16"/>
                <w:szCs w:val="16"/>
              </w:rPr>
              <w:t>Samsung, Ericsson</w:t>
            </w:r>
          </w:p>
        </w:tc>
        <w:tc>
          <w:tcPr>
            <w:tcW w:w="1122" w:type="dxa"/>
          </w:tcPr>
          <w:p w14:paraId="48A0437E" w14:textId="77777777" w:rsidR="00756953" w:rsidRDefault="00756953" w:rsidP="00284803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474A22A6" w14:textId="77777777" w:rsidR="00756953" w:rsidRDefault="00756953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200709" w14:textId="77777777" w:rsidR="00756953" w:rsidRDefault="00756953" w:rsidP="00284803">
            <w:pPr>
              <w:rPr>
                <w:sz w:val="16"/>
                <w:szCs w:val="16"/>
              </w:rPr>
            </w:pPr>
          </w:p>
        </w:tc>
      </w:tr>
      <w:tr w:rsidR="00756953" w14:paraId="11545905" w14:textId="77777777" w:rsidTr="00284803">
        <w:tc>
          <w:tcPr>
            <w:tcW w:w="879" w:type="dxa"/>
          </w:tcPr>
          <w:p w14:paraId="0E5C4C10" w14:textId="77777777" w:rsidR="00756953" w:rsidRDefault="00756953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5DECBD8" w14:textId="77777777" w:rsidR="00756953" w:rsidRDefault="00756953" w:rsidP="00284803">
            <w:r>
              <w:rPr>
                <w:sz w:val="16"/>
                <w:szCs w:val="16"/>
              </w:rPr>
              <w:t>5268</w:t>
            </w:r>
          </w:p>
        </w:tc>
        <w:tc>
          <w:tcPr>
            <w:tcW w:w="517" w:type="dxa"/>
          </w:tcPr>
          <w:p w14:paraId="4F3EE2A1" w14:textId="77777777" w:rsidR="00756953" w:rsidRDefault="00756953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A890711" w14:textId="77777777" w:rsidR="00756953" w:rsidRDefault="00756953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5E0E314" w14:textId="77777777" w:rsidR="00756953" w:rsidRDefault="00756953" w:rsidP="00284803">
            <w:r>
              <w:rPr>
                <w:sz w:val="16"/>
                <w:szCs w:val="16"/>
              </w:rPr>
              <w:t>(NR_NTN_enh-Core) CR on adding FR2 term in the requirement tables in cell re-selection for NTN</w:t>
            </w:r>
          </w:p>
        </w:tc>
        <w:tc>
          <w:tcPr>
            <w:tcW w:w="517" w:type="dxa"/>
          </w:tcPr>
          <w:p w14:paraId="0F74502F" w14:textId="77777777" w:rsidR="00756953" w:rsidRDefault="00756953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34CD59" w14:textId="77777777" w:rsidR="00756953" w:rsidRDefault="00756953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10B6CAF8" w14:textId="77777777" w:rsidR="00756953" w:rsidRDefault="00756953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F95347B" w14:textId="77777777" w:rsidR="00756953" w:rsidRDefault="00756953" w:rsidP="00284803">
            <w:r>
              <w:rPr>
                <w:sz w:val="16"/>
                <w:szCs w:val="16"/>
              </w:rPr>
              <w:t>R4-2502677</w:t>
            </w:r>
          </w:p>
        </w:tc>
        <w:tc>
          <w:tcPr>
            <w:tcW w:w="1597" w:type="dxa"/>
          </w:tcPr>
          <w:p w14:paraId="2A0B28DA" w14:textId="77777777" w:rsidR="00756953" w:rsidRDefault="00756953" w:rsidP="00284803">
            <w:r>
              <w:rPr>
                <w:sz w:val="16"/>
                <w:szCs w:val="16"/>
              </w:rPr>
              <w:t>LG Electronics Inc.</w:t>
            </w:r>
          </w:p>
        </w:tc>
        <w:tc>
          <w:tcPr>
            <w:tcW w:w="1122" w:type="dxa"/>
          </w:tcPr>
          <w:p w14:paraId="092B08B1" w14:textId="77777777" w:rsidR="00756953" w:rsidRDefault="00756953" w:rsidP="00284803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52F92B71" w14:textId="77777777" w:rsidR="00756953" w:rsidRDefault="00756953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C047048" w14:textId="77777777" w:rsidR="00756953" w:rsidRDefault="00756953" w:rsidP="00284803">
            <w:pPr>
              <w:rPr>
                <w:sz w:val="16"/>
                <w:szCs w:val="16"/>
              </w:rPr>
            </w:pPr>
          </w:p>
        </w:tc>
      </w:tr>
      <w:tr w:rsidR="00756953" w14:paraId="21F3E5B4" w14:textId="77777777" w:rsidTr="00284803">
        <w:tc>
          <w:tcPr>
            <w:tcW w:w="879" w:type="dxa"/>
          </w:tcPr>
          <w:p w14:paraId="6BE7C6A4" w14:textId="77777777" w:rsidR="00756953" w:rsidRDefault="00756953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5BC79C4" w14:textId="77777777" w:rsidR="00756953" w:rsidRDefault="00756953" w:rsidP="00284803">
            <w:r>
              <w:rPr>
                <w:sz w:val="16"/>
                <w:szCs w:val="16"/>
              </w:rPr>
              <w:t>5294</w:t>
            </w:r>
          </w:p>
        </w:tc>
        <w:tc>
          <w:tcPr>
            <w:tcW w:w="517" w:type="dxa"/>
          </w:tcPr>
          <w:p w14:paraId="1A98152B" w14:textId="77777777" w:rsidR="00756953" w:rsidRDefault="00756953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770D89A" w14:textId="77777777" w:rsidR="00756953" w:rsidRDefault="00756953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F327ED0" w14:textId="77777777" w:rsidR="00756953" w:rsidRDefault="00756953" w:rsidP="00284803">
            <w:r>
              <w:rPr>
                <w:sz w:val="16"/>
                <w:szCs w:val="16"/>
              </w:rPr>
              <w:t>(NR_NTN_enh-Core) CR on core requirements of Rel-18 NR NTN enhancements</w:t>
            </w:r>
          </w:p>
        </w:tc>
        <w:tc>
          <w:tcPr>
            <w:tcW w:w="517" w:type="dxa"/>
          </w:tcPr>
          <w:p w14:paraId="6F37B67E" w14:textId="77777777" w:rsidR="00756953" w:rsidRDefault="00756953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61042C" w14:textId="77777777" w:rsidR="00756953" w:rsidRDefault="00756953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6FE9E452" w14:textId="77777777" w:rsidR="00756953" w:rsidRDefault="00756953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AE923E8" w14:textId="77777777" w:rsidR="00756953" w:rsidRDefault="00756953" w:rsidP="00284803">
            <w:r>
              <w:rPr>
                <w:sz w:val="16"/>
                <w:szCs w:val="16"/>
              </w:rPr>
              <w:t>R4-2501013</w:t>
            </w:r>
          </w:p>
        </w:tc>
        <w:tc>
          <w:tcPr>
            <w:tcW w:w="1597" w:type="dxa"/>
          </w:tcPr>
          <w:p w14:paraId="5D1380E0" w14:textId="77777777" w:rsidR="00756953" w:rsidRDefault="00756953" w:rsidP="0028480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0440C7B" w14:textId="77777777" w:rsidR="00756953" w:rsidRDefault="00756953" w:rsidP="00284803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5D9FB53B" w14:textId="77777777" w:rsidR="00756953" w:rsidRDefault="00756953" w:rsidP="00284803">
            <w:r>
              <w:rPr>
                <w:sz w:val="16"/>
                <w:szCs w:val="16"/>
              </w:rPr>
              <w:t>6.1C.2.2.2, 6.1C.2.2.4, 6.1C.2.3.3, 6.1C.2.4, 6.1C.3.2, 6.1C.3.2.2, 6.1C.3.2.39.3C.1, 9.3C.6.3, 9.5C.2, 9.5C.3</w:t>
            </w:r>
          </w:p>
        </w:tc>
        <w:tc>
          <w:tcPr>
            <w:tcW w:w="998" w:type="dxa"/>
          </w:tcPr>
          <w:p w14:paraId="52F87D83" w14:textId="77777777" w:rsidR="00756953" w:rsidRDefault="00756953" w:rsidP="0028480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56953" w14:paraId="6A82F57A" w14:textId="77777777" w:rsidTr="00284803">
        <w:tc>
          <w:tcPr>
            <w:tcW w:w="879" w:type="dxa"/>
          </w:tcPr>
          <w:p w14:paraId="24BFFF70" w14:textId="77777777" w:rsidR="00756953" w:rsidRDefault="00756953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4B72561" w14:textId="77777777" w:rsidR="00756953" w:rsidRDefault="00756953" w:rsidP="00284803">
            <w:r>
              <w:rPr>
                <w:sz w:val="16"/>
                <w:szCs w:val="16"/>
              </w:rPr>
              <w:t>5308</w:t>
            </w:r>
          </w:p>
        </w:tc>
        <w:tc>
          <w:tcPr>
            <w:tcW w:w="517" w:type="dxa"/>
          </w:tcPr>
          <w:p w14:paraId="3121F532" w14:textId="77777777" w:rsidR="00756953" w:rsidRDefault="00756953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C85BD9" w14:textId="77777777" w:rsidR="00756953" w:rsidRDefault="00756953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778881E" w14:textId="77777777" w:rsidR="00756953" w:rsidRDefault="00756953" w:rsidP="00284803">
            <w:r>
              <w:rPr>
                <w:sz w:val="16"/>
                <w:szCs w:val="16"/>
              </w:rPr>
              <w:t>(NR_NTN_enh-Core) Correction IE for NR NTN in RRC connected state</w:t>
            </w:r>
          </w:p>
        </w:tc>
        <w:tc>
          <w:tcPr>
            <w:tcW w:w="517" w:type="dxa"/>
          </w:tcPr>
          <w:p w14:paraId="160AE382" w14:textId="77777777" w:rsidR="00756953" w:rsidRDefault="00756953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C6A853" w14:textId="77777777" w:rsidR="00756953" w:rsidRDefault="00756953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72345789" w14:textId="77777777" w:rsidR="00756953" w:rsidRDefault="00756953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D0F0560" w14:textId="77777777" w:rsidR="00756953" w:rsidRDefault="00756953" w:rsidP="00284803">
            <w:r>
              <w:rPr>
                <w:sz w:val="16"/>
                <w:szCs w:val="16"/>
              </w:rPr>
              <w:t>R4-2501184</w:t>
            </w:r>
          </w:p>
        </w:tc>
        <w:tc>
          <w:tcPr>
            <w:tcW w:w="1597" w:type="dxa"/>
          </w:tcPr>
          <w:p w14:paraId="244E0F37" w14:textId="77777777" w:rsidR="00756953" w:rsidRDefault="00756953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61AA7490" w14:textId="77777777" w:rsidR="00756953" w:rsidRDefault="00756953" w:rsidP="00284803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6346B25E" w14:textId="77777777" w:rsidR="00756953" w:rsidRDefault="00756953" w:rsidP="00284803">
            <w:r>
              <w:rPr>
                <w:sz w:val="16"/>
                <w:szCs w:val="16"/>
              </w:rPr>
              <w:t>9.2C.7.1, 9.5C.7.1, 9.5C.7.2</w:t>
            </w:r>
          </w:p>
        </w:tc>
        <w:tc>
          <w:tcPr>
            <w:tcW w:w="998" w:type="dxa"/>
          </w:tcPr>
          <w:p w14:paraId="2A35BC3B" w14:textId="77777777" w:rsidR="00756953" w:rsidRDefault="00756953" w:rsidP="00284803">
            <w:r>
              <w:rPr>
                <w:sz w:val="16"/>
                <w:szCs w:val="16"/>
              </w:rPr>
              <w:t xml:space="preserve">TS38.331,TS38.306; TS/TR ... CR ... ; TS/TR ... CR ... </w:t>
            </w:r>
          </w:p>
        </w:tc>
      </w:tr>
      <w:tr w:rsidR="00756953" w14:paraId="33DBC1A1" w14:textId="77777777" w:rsidTr="00284803">
        <w:tc>
          <w:tcPr>
            <w:tcW w:w="879" w:type="dxa"/>
          </w:tcPr>
          <w:p w14:paraId="3D10458D" w14:textId="77777777" w:rsidR="00756953" w:rsidRDefault="00756953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4491235" w14:textId="77777777" w:rsidR="00756953" w:rsidRDefault="00756953" w:rsidP="00284803">
            <w:r>
              <w:rPr>
                <w:sz w:val="16"/>
                <w:szCs w:val="16"/>
              </w:rPr>
              <w:t>5309</w:t>
            </w:r>
          </w:p>
        </w:tc>
        <w:tc>
          <w:tcPr>
            <w:tcW w:w="517" w:type="dxa"/>
          </w:tcPr>
          <w:p w14:paraId="724C48E0" w14:textId="77777777" w:rsidR="00756953" w:rsidRDefault="00756953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394C078" w14:textId="77777777" w:rsidR="00756953" w:rsidRDefault="00756953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CA8A89E" w14:textId="77777777" w:rsidR="00756953" w:rsidRDefault="00756953" w:rsidP="00284803">
            <w:r>
              <w:rPr>
                <w:sz w:val="16"/>
                <w:szCs w:val="16"/>
              </w:rPr>
              <w:t>(NR_NTN_enh-Core) Correction on NR NTN handover delay</w:t>
            </w:r>
          </w:p>
        </w:tc>
        <w:tc>
          <w:tcPr>
            <w:tcW w:w="517" w:type="dxa"/>
          </w:tcPr>
          <w:p w14:paraId="5D5973F6" w14:textId="77777777" w:rsidR="00756953" w:rsidRDefault="00756953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C297E8" w14:textId="77777777" w:rsidR="00756953" w:rsidRDefault="00756953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034A7C92" w14:textId="77777777" w:rsidR="00756953" w:rsidRDefault="00756953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B99A5FC" w14:textId="77777777" w:rsidR="00756953" w:rsidRDefault="00756953" w:rsidP="00284803">
            <w:r>
              <w:rPr>
                <w:sz w:val="16"/>
                <w:szCs w:val="16"/>
              </w:rPr>
              <w:t>R4-2502678</w:t>
            </w:r>
          </w:p>
        </w:tc>
        <w:tc>
          <w:tcPr>
            <w:tcW w:w="1597" w:type="dxa"/>
          </w:tcPr>
          <w:p w14:paraId="30819030" w14:textId="77777777" w:rsidR="00756953" w:rsidRDefault="00756953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75855188" w14:textId="77777777" w:rsidR="00756953" w:rsidRDefault="00756953" w:rsidP="00284803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1695D548" w14:textId="77777777" w:rsidR="00756953" w:rsidRDefault="00756953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D23DCD6" w14:textId="77777777" w:rsidR="00756953" w:rsidRDefault="00756953" w:rsidP="00284803">
            <w:pPr>
              <w:rPr>
                <w:sz w:val="16"/>
                <w:szCs w:val="16"/>
              </w:rPr>
            </w:pPr>
          </w:p>
        </w:tc>
      </w:tr>
      <w:tr w:rsidR="00756953" w14:paraId="3744F63E" w14:textId="77777777" w:rsidTr="00284803">
        <w:tc>
          <w:tcPr>
            <w:tcW w:w="879" w:type="dxa"/>
          </w:tcPr>
          <w:p w14:paraId="10A006B2" w14:textId="77777777" w:rsidR="00756953" w:rsidRDefault="00756953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62D9FE5" w14:textId="77777777" w:rsidR="00756953" w:rsidRDefault="00756953" w:rsidP="00284803">
            <w:r>
              <w:rPr>
                <w:sz w:val="16"/>
                <w:szCs w:val="16"/>
              </w:rPr>
              <w:t>5310</w:t>
            </w:r>
          </w:p>
        </w:tc>
        <w:tc>
          <w:tcPr>
            <w:tcW w:w="517" w:type="dxa"/>
          </w:tcPr>
          <w:p w14:paraId="7F5C0E19" w14:textId="77777777" w:rsidR="00756953" w:rsidRDefault="00756953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995C33B" w14:textId="77777777" w:rsidR="00756953" w:rsidRDefault="00756953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16F6282" w14:textId="77777777" w:rsidR="00756953" w:rsidRDefault="00756953" w:rsidP="00284803">
            <w:r>
              <w:rPr>
                <w:sz w:val="16"/>
                <w:szCs w:val="16"/>
              </w:rPr>
              <w:t>(NR_NTN_enh-Core) Modify NR NTN cell re-selection measurement in RRC IDLE  state.</w:t>
            </w:r>
          </w:p>
        </w:tc>
        <w:tc>
          <w:tcPr>
            <w:tcW w:w="517" w:type="dxa"/>
          </w:tcPr>
          <w:p w14:paraId="3922F848" w14:textId="77777777" w:rsidR="00756953" w:rsidRDefault="00756953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D9BC0F2" w14:textId="77777777" w:rsidR="00756953" w:rsidRDefault="00756953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2B45AEC6" w14:textId="77777777" w:rsidR="00756953" w:rsidRDefault="00756953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B4EB7E0" w14:textId="77777777" w:rsidR="00756953" w:rsidRDefault="00756953" w:rsidP="00284803">
            <w:r>
              <w:rPr>
                <w:sz w:val="16"/>
                <w:szCs w:val="16"/>
              </w:rPr>
              <w:t>R4-2502679</w:t>
            </w:r>
          </w:p>
        </w:tc>
        <w:tc>
          <w:tcPr>
            <w:tcW w:w="1597" w:type="dxa"/>
          </w:tcPr>
          <w:p w14:paraId="05F0CCF8" w14:textId="77777777" w:rsidR="00756953" w:rsidRDefault="00756953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01F3E93D" w14:textId="77777777" w:rsidR="00756953" w:rsidRDefault="00756953" w:rsidP="00284803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054783E8" w14:textId="77777777" w:rsidR="00756953" w:rsidRDefault="00756953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39C1E59" w14:textId="77777777" w:rsidR="00756953" w:rsidRDefault="00756953" w:rsidP="00284803">
            <w:pPr>
              <w:rPr>
                <w:sz w:val="16"/>
                <w:szCs w:val="16"/>
              </w:rPr>
            </w:pPr>
          </w:p>
        </w:tc>
      </w:tr>
      <w:tr w:rsidR="00756953" w14:paraId="0910F83B" w14:textId="77777777" w:rsidTr="00284803">
        <w:tc>
          <w:tcPr>
            <w:tcW w:w="879" w:type="dxa"/>
          </w:tcPr>
          <w:p w14:paraId="6BA782C6" w14:textId="77777777" w:rsidR="00756953" w:rsidRDefault="00756953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450CAC9" w14:textId="77777777" w:rsidR="00756953" w:rsidRDefault="00756953" w:rsidP="00284803">
            <w:r>
              <w:rPr>
                <w:sz w:val="16"/>
                <w:szCs w:val="16"/>
              </w:rPr>
              <w:t>5343</w:t>
            </w:r>
          </w:p>
        </w:tc>
        <w:tc>
          <w:tcPr>
            <w:tcW w:w="517" w:type="dxa"/>
          </w:tcPr>
          <w:p w14:paraId="7A804760" w14:textId="77777777" w:rsidR="00756953" w:rsidRDefault="00756953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3F1D38" w14:textId="77777777" w:rsidR="00756953" w:rsidRDefault="00756953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E50C42F" w14:textId="77777777" w:rsidR="00756953" w:rsidRDefault="00756953" w:rsidP="00284803">
            <w:r>
              <w:rPr>
                <w:sz w:val="16"/>
                <w:szCs w:val="16"/>
              </w:rPr>
              <w:t>CR on measurement requirements for FR2-NTN</w:t>
            </w:r>
          </w:p>
        </w:tc>
        <w:tc>
          <w:tcPr>
            <w:tcW w:w="517" w:type="dxa"/>
          </w:tcPr>
          <w:p w14:paraId="5B832CEB" w14:textId="77777777" w:rsidR="00756953" w:rsidRDefault="00756953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25F1826" w14:textId="77777777" w:rsidR="00756953" w:rsidRDefault="00756953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252E4F69" w14:textId="77777777" w:rsidR="00756953" w:rsidRDefault="00756953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CA92E4E" w14:textId="77777777" w:rsidR="00756953" w:rsidRDefault="00756953" w:rsidP="00284803">
            <w:r>
              <w:rPr>
                <w:sz w:val="16"/>
                <w:szCs w:val="16"/>
              </w:rPr>
              <w:t>R4-2501254</w:t>
            </w:r>
          </w:p>
        </w:tc>
        <w:tc>
          <w:tcPr>
            <w:tcW w:w="1597" w:type="dxa"/>
          </w:tcPr>
          <w:p w14:paraId="01626B43" w14:textId="77777777" w:rsidR="00756953" w:rsidRDefault="00756953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7B9A5CF" w14:textId="77777777" w:rsidR="00756953" w:rsidRDefault="00756953" w:rsidP="00284803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681AC014" w14:textId="77777777" w:rsidR="00756953" w:rsidRDefault="00756953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47A850" w14:textId="77777777" w:rsidR="00756953" w:rsidRDefault="00756953" w:rsidP="00284803">
            <w:pPr>
              <w:rPr>
                <w:sz w:val="16"/>
                <w:szCs w:val="16"/>
              </w:rPr>
            </w:pPr>
          </w:p>
        </w:tc>
      </w:tr>
      <w:tr w:rsidR="00756953" w14:paraId="76941316" w14:textId="77777777" w:rsidTr="00284803">
        <w:tc>
          <w:tcPr>
            <w:tcW w:w="879" w:type="dxa"/>
          </w:tcPr>
          <w:p w14:paraId="6B0FA9E0" w14:textId="77777777" w:rsidR="00756953" w:rsidRDefault="00756953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2F4EA4A" w14:textId="77777777" w:rsidR="00756953" w:rsidRDefault="00756953" w:rsidP="00284803">
            <w:r>
              <w:rPr>
                <w:sz w:val="16"/>
                <w:szCs w:val="16"/>
              </w:rPr>
              <w:t>5344</w:t>
            </w:r>
          </w:p>
        </w:tc>
        <w:tc>
          <w:tcPr>
            <w:tcW w:w="517" w:type="dxa"/>
          </w:tcPr>
          <w:p w14:paraId="18CCF2B9" w14:textId="77777777" w:rsidR="00756953" w:rsidRDefault="00756953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98874E2" w14:textId="77777777" w:rsidR="00756953" w:rsidRDefault="00756953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2F8B520" w14:textId="77777777" w:rsidR="00756953" w:rsidRDefault="00756953" w:rsidP="00284803">
            <w:r>
              <w:rPr>
                <w:sz w:val="16"/>
                <w:szCs w:val="16"/>
              </w:rPr>
              <w:t>CR on UL timing TC for FR2-NTN</w:t>
            </w:r>
          </w:p>
        </w:tc>
        <w:tc>
          <w:tcPr>
            <w:tcW w:w="517" w:type="dxa"/>
          </w:tcPr>
          <w:p w14:paraId="2A498137" w14:textId="77777777" w:rsidR="00756953" w:rsidRDefault="00756953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0EEE6BB" w14:textId="77777777" w:rsidR="00756953" w:rsidRDefault="00756953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48168646" w14:textId="77777777" w:rsidR="00756953" w:rsidRDefault="00756953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32A0C50" w14:textId="77777777" w:rsidR="00756953" w:rsidRDefault="00756953" w:rsidP="00284803">
            <w:r>
              <w:rPr>
                <w:sz w:val="16"/>
                <w:szCs w:val="16"/>
              </w:rPr>
              <w:t>R4-2501255</w:t>
            </w:r>
          </w:p>
        </w:tc>
        <w:tc>
          <w:tcPr>
            <w:tcW w:w="1597" w:type="dxa"/>
          </w:tcPr>
          <w:p w14:paraId="1F272D95" w14:textId="77777777" w:rsidR="00756953" w:rsidRDefault="00756953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D0C82C6" w14:textId="77777777" w:rsidR="00756953" w:rsidRDefault="00756953" w:rsidP="00284803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2401B103" w14:textId="77777777" w:rsidR="00756953" w:rsidRDefault="00756953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F073B6" w14:textId="77777777" w:rsidR="00756953" w:rsidRDefault="00756953" w:rsidP="00284803">
            <w:pPr>
              <w:rPr>
                <w:sz w:val="16"/>
                <w:szCs w:val="16"/>
              </w:rPr>
            </w:pPr>
          </w:p>
        </w:tc>
      </w:tr>
      <w:tr w:rsidR="00756953" w14:paraId="7760A606" w14:textId="77777777" w:rsidTr="00284803">
        <w:tc>
          <w:tcPr>
            <w:tcW w:w="879" w:type="dxa"/>
          </w:tcPr>
          <w:p w14:paraId="29AD2A81" w14:textId="77777777" w:rsidR="00756953" w:rsidRDefault="00756953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34465E9" w14:textId="77777777" w:rsidR="00756953" w:rsidRDefault="00756953" w:rsidP="00284803">
            <w:r>
              <w:rPr>
                <w:sz w:val="16"/>
                <w:szCs w:val="16"/>
              </w:rPr>
              <w:t>5356</w:t>
            </w:r>
          </w:p>
        </w:tc>
        <w:tc>
          <w:tcPr>
            <w:tcW w:w="517" w:type="dxa"/>
          </w:tcPr>
          <w:p w14:paraId="22068DB0" w14:textId="77777777" w:rsidR="00756953" w:rsidRDefault="00756953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0765E18" w14:textId="77777777" w:rsidR="00756953" w:rsidRDefault="00756953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804B1AA" w14:textId="77777777" w:rsidR="00756953" w:rsidRDefault="00756953" w:rsidP="00284803">
            <w:r>
              <w:rPr>
                <w:sz w:val="16"/>
                <w:szCs w:val="16"/>
              </w:rPr>
              <w:t>(NR_NTN_enh-Core) Formal CR for TS 38.133 on positioning measurement for NTN</w:t>
            </w:r>
          </w:p>
        </w:tc>
        <w:tc>
          <w:tcPr>
            <w:tcW w:w="517" w:type="dxa"/>
          </w:tcPr>
          <w:p w14:paraId="37206C73" w14:textId="77777777" w:rsidR="00756953" w:rsidRDefault="00756953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1ED3943" w14:textId="77777777" w:rsidR="00756953" w:rsidRDefault="00756953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34BAB61A" w14:textId="77777777" w:rsidR="00756953" w:rsidRDefault="00756953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9E8D989" w14:textId="77777777" w:rsidR="00756953" w:rsidRDefault="00756953" w:rsidP="00284803">
            <w:r>
              <w:rPr>
                <w:sz w:val="16"/>
                <w:szCs w:val="16"/>
              </w:rPr>
              <w:t>R4-2502680</w:t>
            </w:r>
          </w:p>
        </w:tc>
        <w:tc>
          <w:tcPr>
            <w:tcW w:w="1597" w:type="dxa"/>
          </w:tcPr>
          <w:p w14:paraId="74EE51A8" w14:textId="77777777" w:rsidR="00756953" w:rsidRDefault="00756953" w:rsidP="0028480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75BF81A7" w14:textId="77777777" w:rsidR="00756953" w:rsidRDefault="00756953" w:rsidP="00284803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4EDDEBF6" w14:textId="77777777" w:rsidR="00756953" w:rsidRDefault="00756953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2B225CB" w14:textId="77777777" w:rsidR="00756953" w:rsidRDefault="00756953" w:rsidP="00284803">
            <w:pPr>
              <w:rPr>
                <w:sz w:val="16"/>
                <w:szCs w:val="16"/>
              </w:rPr>
            </w:pPr>
          </w:p>
        </w:tc>
      </w:tr>
      <w:tr w:rsidR="00756953" w14:paraId="5A872E41" w14:textId="77777777" w:rsidTr="00284803">
        <w:tc>
          <w:tcPr>
            <w:tcW w:w="879" w:type="dxa"/>
          </w:tcPr>
          <w:p w14:paraId="51CE26BF" w14:textId="77777777" w:rsidR="00756953" w:rsidRDefault="00756953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6CB13CE2" w14:textId="77777777" w:rsidR="00756953" w:rsidRDefault="00756953" w:rsidP="00284803">
            <w:r>
              <w:rPr>
                <w:sz w:val="16"/>
                <w:szCs w:val="16"/>
              </w:rPr>
              <w:t>5394</w:t>
            </w:r>
          </w:p>
        </w:tc>
        <w:tc>
          <w:tcPr>
            <w:tcW w:w="517" w:type="dxa"/>
          </w:tcPr>
          <w:p w14:paraId="66799F96" w14:textId="77777777" w:rsidR="00756953" w:rsidRDefault="00756953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EC3680" w14:textId="77777777" w:rsidR="00756953" w:rsidRDefault="00756953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AF3B3C1" w14:textId="77777777" w:rsidR="00756953" w:rsidRDefault="00756953" w:rsidP="00284803">
            <w:r>
              <w:rPr>
                <w:sz w:val="16"/>
                <w:szCs w:val="16"/>
              </w:rPr>
              <w:t>(NR_NTN_enh-Core) Formal CR for TS 38.133 on positioning measurement accuracy requirements for NTN</w:t>
            </w:r>
          </w:p>
        </w:tc>
        <w:tc>
          <w:tcPr>
            <w:tcW w:w="517" w:type="dxa"/>
          </w:tcPr>
          <w:p w14:paraId="1243B222" w14:textId="77777777" w:rsidR="00756953" w:rsidRDefault="00756953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A156C9C" w14:textId="77777777" w:rsidR="00756953" w:rsidRDefault="00756953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32F48798" w14:textId="77777777" w:rsidR="00756953" w:rsidRDefault="00756953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A02B3C6" w14:textId="77777777" w:rsidR="00756953" w:rsidRDefault="00756953" w:rsidP="00284803">
            <w:r>
              <w:rPr>
                <w:sz w:val="16"/>
                <w:szCs w:val="16"/>
              </w:rPr>
              <w:t>R4-2501821</w:t>
            </w:r>
          </w:p>
        </w:tc>
        <w:tc>
          <w:tcPr>
            <w:tcW w:w="1597" w:type="dxa"/>
          </w:tcPr>
          <w:p w14:paraId="04B79FCE" w14:textId="77777777" w:rsidR="00756953" w:rsidRDefault="00756953" w:rsidP="0028480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37A5264" w14:textId="77777777" w:rsidR="00756953" w:rsidRDefault="00756953" w:rsidP="00284803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56B794C7" w14:textId="77777777" w:rsidR="00756953" w:rsidRDefault="00756953" w:rsidP="00284803">
            <w:r>
              <w:rPr>
                <w:sz w:val="16"/>
                <w:szCs w:val="16"/>
              </w:rPr>
              <w:t>10.1.25C.2</w:t>
            </w:r>
          </w:p>
        </w:tc>
        <w:tc>
          <w:tcPr>
            <w:tcW w:w="998" w:type="dxa"/>
          </w:tcPr>
          <w:p w14:paraId="5BD376F3" w14:textId="77777777" w:rsidR="00756953" w:rsidRDefault="00756953" w:rsidP="0028480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756953" w14:paraId="65107090" w14:textId="77777777" w:rsidTr="00284803">
        <w:tc>
          <w:tcPr>
            <w:tcW w:w="879" w:type="dxa"/>
          </w:tcPr>
          <w:p w14:paraId="0F06559F" w14:textId="77777777" w:rsidR="00756953" w:rsidRDefault="00756953" w:rsidP="00284803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010F7EB8" w14:textId="77777777" w:rsidR="00756953" w:rsidRDefault="00756953" w:rsidP="00284803">
            <w:r>
              <w:rPr>
                <w:sz w:val="16"/>
                <w:szCs w:val="16"/>
              </w:rPr>
              <w:t>5415</w:t>
            </w:r>
          </w:p>
        </w:tc>
        <w:tc>
          <w:tcPr>
            <w:tcW w:w="517" w:type="dxa"/>
          </w:tcPr>
          <w:p w14:paraId="4A7D1709" w14:textId="77777777" w:rsidR="00756953" w:rsidRDefault="00756953" w:rsidP="00284803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3BE984F8" w14:textId="77777777" w:rsidR="00756953" w:rsidRDefault="00756953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89EF517" w14:textId="77777777" w:rsidR="00756953" w:rsidRDefault="00756953" w:rsidP="00284803">
            <w:r>
              <w:rPr>
                <w:sz w:val="16"/>
                <w:szCs w:val="16"/>
              </w:rPr>
              <w:t>Corrections to UE transmit timing for Satellite Access</w:t>
            </w:r>
          </w:p>
        </w:tc>
        <w:tc>
          <w:tcPr>
            <w:tcW w:w="517" w:type="dxa"/>
          </w:tcPr>
          <w:p w14:paraId="552D2269" w14:textId="77777777" w:rsidR="00756953" w:rsidRDefault="00756953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8DF2AE" w14:textId="77777777" w:rsidR="00756953" w:rsidRDefault="00756953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43A3E390" w14:textId="77777777" w:rsidR="00756953" w:rsidRDefault="00756953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15DE9CD" w14:textId="77777777" w:rsidR="00756953" w:rsidRDefault="00756953" w:rsidP="00284803">
            <w:r>
              <w:rPr>
                <w:sz w:val="16"/>
                <w:szCs w:val="16"/>
              </w:rPr>
              <w:t>R4-2502688</w:t>
            </w:r>
          </w:p>
        </w:tc>
        <w:tc>
          <w:tcPr>
            <w:tcW w:w="1597" w:type="dxa"/>
          </w:tcPr>
          <w:p w14:paraId="0ADF12D3" w14:textId="77777777" w:rsidR="00756953" w:rsidRDefault="00756953" w:rsidP="00284803">
            <w:r>
              <w:rPr>
                <w:sz w:val="16"/>
                <w:szCs w:val="16"/>
              </w:rPr>
              <w:t>Eutelsat Group, Thales, European Space Agency, Sharp, CHTTL, Airbus</w:t>
            </w:r>
          </w:p>
        </w:tc>
        <w:tc>
          <w:tcPr>
            <w:tcW w:w="1122" w:type="dxa"/>
          </w:tcPr>
          <w:p w14:paraId="2AE1E8B8" w14:textId="77777777" w:rsidR="00756953" w:rsidRDefault="00756953" w:rsidP="00284803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37A9A570" w14:textId="77777777" w:rsidR="00756953" w:rsidRDefault="00756953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23C7991" w14:textId="77777777" w:rsidR="00756953" w:rsidRDefault="00756953" w:rsidP="00284803">
            <w:pPr>
              <w:rPr>
                <w:sz w:val="16"/>
                <w:szCs w:val="16"/>
              </w:rPr>
            </w:pPr>
          </w:p>
        </w:tc>
      </w:tr>
      <w:tr w:rsidR="00756953" w14:paraId="7811B29D" w14:textId="77777777" w:rsidTr="00284803">
        <w:tc>
          <w:tcPr>
            <w:tcW w:w="879" w:type="dxa"/>
          </w:tcPr>
          <w:p w14:paraId="42BB29B1" w14:textId="77777777" w:rsidR="00756953" w:rsidRDefault="00756953" w:rsidP="00284803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213B52EE" w14:textId="77777777" w:rsidR="00756953" w:rsidRDefault="00756953" w:rsidP="00284803">
            <w:r>
              <w:rPr>
                <w:sz w:val="16"/>
                <w:szCs w:val="16"/>
              </w:rPr>
              <w:t>0057</w:t>
            </w:r>
          </w:p>
        </w:tc>
        <w:tc>
          <w:tcPr>
            <w:tcW w:w="517" w:type="dxa"/>
          </w:tcPr>
          <w:p w14:paraId="7BE92FF3" w14:textId="77777777" w:rsidR="00756953" w:rsidRDefault="00756953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E18606" w14:textId="77777777" w:rsidR="00756953" w:rsidRDefault="00756953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5DF5AB0" w14:textId="77777777" w:rsidR="00756953" w:rsidRDefault="00756953" w:rsidP="00284803">
            <w:r>
              <w:rPr>
                <w:sz w:val="16"/>
                <w:szCs w:val="16"/>
              </w:rPr>
              <w:t>CR for 38.181 on FR2-NTN PUSCH demodulation requirements</w:t>
            </w:r>
          </w:p>
        </w:tc>
        <w:tc>
          <w:tcPr>
            <w:tcW w:w="517" w:type="dxa"/>
          </w:tcPr>
          <w:p w14:paraId="74A6E8DA" w14:textId="77777777" w:rsidR="00756953" w:rsidRDefault="00756953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23FE802" w14:textId="77777777" w:rsidR="00756953" w:rsidRDefault="00756953" w:rsidP="0028480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28B47576" w14:textId="77777777" w:rsidR="00756953" w:rsidRDefault="00756953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E0AF673" w14:textId="77777777" w:rsidR="00756953" w:rsidRDefault="00756953" w:rsidP="00284803">
            <w:r>
              <w:rPr>
                <w:sz w:val="16"/>
                <w:szCs w:val="16"/>
              </w:rPr>
              <w:t>R4-2501790</w:t>
            </w:r>
          </w:p>
        </w:tc>
        <w:tc>
          <w:tcPr>
            <w:tcW w:w="1597" w:type="dxa"/>
          </w:tcPr>
          <w:p w14:paraId="759D77A9" w14:textId="77777777" w:rsidR="00756953" w:rsidRDefault="00756953" w:rsidP="0028480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5047F16" w14:textId="77777777" w:rsidR="00756953" w:rsidRDefault="00756953" w:rsidP="00284803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088C5007" w14:textId="77777777" w:rsidR="00756953" w:rsidRDefault="00756953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9E6D8A4" w14:textId="77777777" w:rsidR="00756953" w:rsidRDefault="00756953" w:rsidP="00284803">
            <w:pPr>
              <w:rPr>
                <w:sz w:val="16"/>
                <w:szCs w:val="16"/>
              </w:rPr>
            </w:pPr>
          </w:p>
        </w:tc>
      </w:tr>
      <w:tr w:rsidR="00756953" w14:paraId="21410CE0" w14:textId="77777777" w:rsidTr="00284803">
        <w:tc>
          <w:tcPr>
            <w:tcW w:w="879" w:type="dxa"/>
          </w:tcPr>
          <w:p w14:paraId="59FE233A" w14:textId="77777777" w:rsidR="00756953" w:rsidRDefault="00756953" w:rsidP="00284803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059A3B05" w14:textId="77777777" w:rsidR="00756953" w:rsidRDefault="00756953" w:rsidP="00284803">
            <w:r>
              <w:rPr>
                <w:sz w:val="16"/>
                <w:szCs w:val="16"/>
              </w:rPr>
              <w:t>0062</w:t>
            </w:r>
          </w:p>
        </w:tc>
        <w:tc>
          <w:tcPr>
            <w:tcW w:w="517" w:type="dxa"/>
          </w:tcPr>
          <w:p w14:paraId="08D6E538" w14:textId="77777777" w:rsidR="00756953" w:rsidRDefault="00756953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72443E0" w14:textId="77777777" w:rsidR="00756953" w:rsidRDefault="00756953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54CBA80" w14:textId="77777777" w:rsidR="00756953" w:rsidRDefault="00756953" w:rsidP="00284803">
            <w:r>
              <w:rPr>
                <w:sz w:val="16"/>
                <w:szCs w:val="16"/>
              </w:rPr>
              <w:t>Correction CR on SAN performance requirements in TS 38.181</w:t>
            </w:r>
          </w:p>
        </w:tc>
        <w:tc>
          <w:tcPr>
            <w:tcW w:w="517" w:type="dxa"/>
          </w:tcPr>
          <w:p w14:paraId="6B9B76F8" w14:textId="77777777" w:rsidR="00756953" w:rsidRDefault="00756953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6300A52" w14:textId="77777777" w:rsidR="00756953" w:rsidRDefault="00756953" w:rsidP="0028480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C08B9F1" w14:textId="77777777" w:rsidR="00756953" w:rsidRDefault="00756953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5D21756" w14:textId="77777777" w:rsidR="00756953" w:rsidRDefault="00756953" w:rsidP="00284803">
            <w:r>
              <w:rPr>
                <w:sz w:val="16"/>
                <w:szCs w:val="16"/>
              </w:rPr>
              <w:t>R4-2502364</w:t>
            </w:r>
          </w:p>
        </w:tc>
        <w:tc>
          <w:tcPr>
            <w:tcW w:w="1597" w:type="dxa"/>
          </w:tcPr>
          <w:p w14:paraId="57D60E57" w14:textId="77777777" w:rsidR="00756953" w:rsidRDefault="00756953" w:rsidP="00284803">
            <w:r>
              <w:rPr>
                <w:sz w:val="16"/>
                <w:szCs w:val="16"/>
              </w:rPr>
              <w:t>Samsung</w:t>
            </w:r>
          </w:p>
        </w:tc>
        <w:tc>
          <w:tcPr>
            <w:tcW w:w="1122" w:type="dxa"/>
          </w:tcPr>
          <w:p w14:paraId="49F1001D" w14:textId="77777777" w:rsidR="00756953" w:rsidRDefault="00756953" w:rsidP="00284803">
            <w:r>
              <w:rPr>
                <w:sz w:val="16"/>
                <w:szCs w:val="16"/>
              </w:rPr>
              <w:t>NR_NTN_enh-Perf</w:t>
            </w:r>
          </w:p>
        </w:tc>
        <w:tc>
          <w:tcPr>
            <w:tcW w:w="2323" w:type="dxa"/>
          </w:tcPr>
          <w:p w14:paraId="3D9E3094" w14:textId="77777777" w:rsidR="00756953" w:rsidRDefault="00756953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8BA61A6" w14:textId="77777777" w:rsidR="00756953" w:rsidRDefault="00756953" w:rsidP="00284803">
            <w:pPr>
              <w:rPr>
                <w:sz w:val="16"/>
                <w:szCs w:val="16"/>
              </w:rPr>
            </w:pPr>
          </w:p>
        </w:tc>
      </w:tr>
      <w:tr w:rsidR="00756953" w14:paraId="53214C69" w14:textId="77777777" w:rsidTr="00284803">
        <w:tc>
          <w:tcPr>
            <w:tcW w:w="879" w:type="dxa"/>
          </w:tcPr>
          <w:p w14:paraId="5797B2AF" w14:textId="77777777" w:rsidR="00756953" w:rsidRDefault="00756953" w:rsidP="00284803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71AEBE16" w14:textId="77777777" w:rsidR="00756953" w:rsidRDefault="00756953" w:rsidP="00284803">
            <w:r>
              <w:rPr>
                <w:sz w:val="16"/>
                <w:szCs w:val="16"/>
              </w:rPr>
              <w:t>0175</w:t>
            </w:r>
          </w:p>
        </w:tc>
        <w:tc>
          <w:tcPr>
            <w:tcW w:w="517" w:type="dxa"/>
          </w:tcPr>
          <w:p w14:paraId="57BF3C04" w14:textId="77777777" w:rsidR="00756953" w:rsidRDefault="00756953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6E4031" w14:textId="77777777" w:rsidR="00756953" w:rsidRDefault="00756953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6A1705E" w14:textId="77777777" w:rsidR="00756953" w:rsidRDefault="00756953" w:rsidP="00284803">
            <w:r>
              <w:rPr>
                <w:sz w:val="16"/>
                <w:szCs w:val="16"/>
              </w:rPr>
              <w:t>(NR_NTN_enh) CR to 38.307 on release independence of DMRS bundling for GSO</w:t>
            </w:r>
          </w:p>
        </w:tc>
        <w:tc>
          <w:tcPr>
            <w:tcW w:w="517" w:type="dxa"/>
          </w:tcPr>
          <w:p w14:paraId="3A609473" w14:textId="77777777" w:rsidR="00756953" w:rsidRDefault="00756953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62BD280" w14:textId="77777777" w:rsidR="00756953" w:rsidRDefault="00756953" w:rsidP="00284803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7A37405A" w14:textId="77777777" w:rsidR="00756953" w:rsidRDefault="00756953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4ACC451" w14:textId="77777777" w:rsidR="00756953" w:rsidRDefault="00756953" w:rsidP="00284803">
            <w:r>
              <w:rPr>
                <w:sz w:val="16"/>
                <w:szCs w:val="16"/>
              </w:rPr>
              <w:t>R4-2500321</w:t>
            </w:r>
          </w:p>
        </w:tc>
        <w:tc>
          <w:tcPr>
            <w:tcW w:w="1597" w:type="dxa"/>
          </w:tcPr>
          <w:p w14:paraId="62F42892" w14:textId="77777777" w:rsidR="00756953" w:rsidRDefault="00756953" w:rsidP="00284803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4BC55E60" w14:textId="77777777" w:rsidR="00756953" w:rsidRDefault="00756953" w:rsidP="00284803">
            <w:r>
              <w:rPr>
                <w:sz w:val="16"/>
                <w:szCs w:val="16"/>
              </w:rPr>
              <w:t>NR_NTN_enh-Core</w:t>
            </w:r>
          </w:p>
        </w:tc>
        <w:tc>
          <w:tcPr>
            <w:tcW w:w="2323" w:type="dxa"/>
          </w:tcPr>
          <w:p w14:paraId="6DC273F2" w14:textId="77777777" w:rsidR="00756953" w:rsidRDefault="00756953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7E6FA68" w14:textId="77777777" w:rsidR="00756953" w:rsidRDefault="00756953" w:rsidP="00284803">
            <w:pPr>
              <w:rPr>
                <w:sz w:val="16"/>
                <w:szCs w:val="16"/>
              </w:rPr>
            </w:pPr>
          </w:p>
        </w:tc>
      </w:tr>
    </w:tbl>
    <w:p w14:paraId="3F7D2FD0" w14:textId="77777777" w:rsidR="00756953" w:rsidRDefault="00756953" w:rsidP="00756953"/>
    <w:p w14:paraId="0161F5B7" w14:textId="77777777" w:rsidR="005E14E4" w:rsidRDefault="005E14E4" w:rsidP="005E14E4"/>
    <w:p w14:paraId="6BACF2ED" w14:textId="0B5262BE" w:rsidR="005E14E4" w:rsidRDefault="005061AA" w:rsidP="005E14E4">
      <w:pPr>
        <w:pStyle w:val="Heading2"/>
        <w:rPr>
          <w:rFonts w:cs="Arial"/>
          <w:noProof/>
        </w:rPr>
      </w:pPr>
      <w:r w:rsidRPr="005061AA">
        <w:rPr>
          <w:noProof/>
        </w:rPr>
        <w:t>RP-25060</w:t>
      </w:r>
      <w:r>
        <w:rPr>
          <w:noProof/>
        </w:rPr>
        <w:t>7</w:t>
      </w:r>
    </w:p>
    <w:p w14:paraId="64F06F1F" w14:textId="7BF2C708" w:rsidR="005E14E4" w:rsidRPr="004347C0" w:rsidRDefault="005E14E4" w:rsidP="005E14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 xml:space="preserve">RAN4 CRs to Maintenance for Closed WIs/SIs for REL-18 and earlier - Batch </w:t>
      </w:r>
      <w:r>
        <w:rPr>
          <w:rFonts w:ascii="Arial" w:hAnsi="Arial" w:cs="Arial"/>
          <w:b/>
          <w:bCs/>
        </w:rPr>
        <w:t>30</w:t>
      </w:r>
    </w:p>
    <w:p w14:paraId="76E3F05E" w14:textId="77777777" w:rsidR="005E14E4" w:rsidRDefault="005E14E4" w:rsidP="005E14E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49268338" w14:textId="77777777" w:rsidR="00C4592C" w:rsidRDefault="00C4592C" w:rsidP="00C4592C"/>
    <w:tbl>
      <w:tblPr>
        <w:tblpPr w:leftFromText="180" w:rightFromText="180" w:vertAnchor="text" w:tblpY="332"/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D56AA" w:rsidRPr="004E535C" w14:paraId="7721F35C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63AAF9B" w14:textId="77777777" w:rsidR="00ED56AA" w:rsidRPr="00BF1EB6" w:rsidRDefault="00ED56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46FB1F1" w14:textId="77777777" w:rsidR="00ED56AA" w:rsidRPr="00BF1EB6" w:rsidRDefault="00ED56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C0A32DC" w14:textId="77777777" w:rsidR="00ED56AA" w:rsidRPr="00BF1EB6" w:rsidRDefault="00ED56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E4DE042" w14:textId="77777777" w:rsidR="00ED56AA" w:rsidRPr="00BF1EB6" w:rsidRDefault="00ED56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CA148FA" w14:textId="77777777" w:rsidR="00ED56AA" w:rsidRPr="00BF1EB6" w:rsidRDefault="00ED56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279622F" w14:textId="77777777" w:rsidR="00ED56AA" w:rsidRPr="00BF1EB6" w:rsidRDefault="00ED56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5B863DE" w14:textId="77777777" w:rsidR="00ED56AA" w:rsidRPr="00BF1EB6" w:rsidRDefault="00ED56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DDBF75E" w14:textId="77777777" w:rsidR="00ED56AA" w:rsidRPr="00BF1EB6" w:rsidRDefault="00ED56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AADA212" w14:textId="77777777" w:rsidR="00ED56AA" w:rsidRPr="00BF1EB6" w:rsidRDefault="00ED56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22F6CF9" w14:textId="77777777" w:rsidR="00ED56AA" w:rsidRPr="00BF1EB6" w:rsidRDefault="00ED56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0745D88" w14:textId="77777777" w:rsidR="00ED56AA" w:rsidRPr="00BF1EB6" w:rsidRDefault="00ED56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B34F269" w14:textId="77777777" w:rsidR="00ED56AA" w:rsidRPr="00BF1EB6" w:rsidRDefault="00ED56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9449557" w14:textId="77777777" w:rsidR="00ED56AA" w:rsidRPr="00BF1EB6" w:rsidRDefault="00ED56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D56AA" w14:paraId="526A00CF" w14:textId="77777777" w:rsidTr="00284803">
        <w:tc>
          <w:tcPr>
            <w:tcW w:w="879" w:type="dxa"/>
          </w:tcPr>
          <w:p w14:paraId="6C81F892" w14:textId="77777777" w:rsidR="00ED56AA" w:rsidRDefault="00ED56AA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129E576" w14:textId="77777777" w:rsidR="00ED56AA" w:rsidRDefault="00ED56AA" w:rsidP="00284803">
            <w:r>
              <w:rPr>
                <w:sz w:val="16"/>
                <w:szCs w:val="16"/>
              </w:rPr>
              <w:t>5296</w:t>
            </w:r>
          </w:p>
        </w:tc>
        <w:tc>
          <w:tcPr>
            <w:tcW w:w="517" w:type="dxa"/>
          </w:tcPr>
          <w:p w14:paraId="4F54B369" w14:textId="77777777" w:rsidR="00ED56AA" w:rsidRDefault="00ED56AA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73B149" w14:textId="77777777" w:rsidR="00ED56AA" w:rsidRDefault="00ED56AA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4653E2D" w14:textId="77777777" w:rsidR="00ED56AA" w:rsidRDefault="00ED56AA" w:rsidP="00284803">
            <w:r>
              <w:rPr>
                <w:sz w:val="16"/>
                <w:szCs w:val="16"/>
              </w:rPr>
              <w:t>CR on correction on interruption requirements for SRS  BW aggregation</w:t>
            </w:r>
          </w:p>
        </w:tc>
        <w:tc>
          <w:tcPr>
            <w:tcW w:w="517" w:type="dxa"/>
          </w:tcPr>
          <w:p w14:paraId="0B0EF32E" w14:textId="77777777" w:rsidR="00ED56AA" w:rsidRDefault="00ED56AA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93F357" w14:textId="77777777" w:rsidR="00ED56AA" w:rsidRDefault="00ED56AA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61EB4352" w14:textId="77777777" w:rsidR="00ED56AA" w:rsidRDefault="00ED56AA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9827E27" w14:textId="77777777" w:rsidR="00ED56AA" w:rsidRDefault="00ED56AA" w:rsidP="00284803">
            <w:r>
              <w:rPr>
                <w:sz w:val="16"/>
                <w:szCs w:val="16"/>
              </w:rPr>
              <w:t>R4-2502626</w:t>
            </w:r>
          </w:p>
        </w:tc>
        <w:tc>
          <w:tcPr>
            <w:tcW w:w="1597" w:type="dxa"/>
          </w:tcPr>
          <w:p w14:paraId="3E2E5E15" w14:textId="77777777" w:rsidR="00ED56AA" w:rsidRDefault="00ED56AA" w:rsidP="00284803">
            <w:r>
              <w:rPr>
                <w:sz w:val="16"/>
                <w:szCs w:val="16"/>
              </w:rPr>
              <w:t>CATT, Huawei, HiSilicon</w:t>
            </w:r>
          </w:p>
        </w:tc>
        <w:tc>
          <w:tcPr>
            <w:tcW w:w="1122" w:type="dxa"/>
          </w:tcPr>
          <w:p w14:paraId="13DC2326" w14:textId="77777777" w:rsidR="00ED56AA" w:rsidRDefault="00ED56AA" w:rsidP="00284803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7F3D2245" w14:textId="77777777" w:rsidR="00ED56AA" w:rsidRDefault="00ED56AA" w:rsidP="00284803">
            <w:r>
              <w:rPr>
                <w:sz w:val="16"/>
                <w:szCs w:val="16"/>
              </w:rPr>
              <w:t xml:space="preserve">8.2.2.2.21. </w:t>
            </w:r>
          </w:p>
        </w:tc>
        <w:tc>
          <w:tcPr>
            <w:tcW w:w="998" w:type="dxa"/>
          </w:tcPr>
          <w:p w14:paraId="6758BD7B" w14:textId="77777777" w:rsidR="00ED56AA" w:rsidRDefault="00ED56AA" w:rsidP="0028480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D56AA" w14:paraId="2522F922" w14:textId="77777777" w:rsidTr="00284803">
        <w:tc>
          <w:tcPr>
            <w:tcW w:w="879" w:type="dxa"/>
          </w:tcPr>
          <w:p w14:paraId="47ADD8F8" w14:textId="77777777" w:rsidR="00ED56AA" w:rsidRDefault="00ED56AA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3697EC7" w14:textId="77777777" w:rsidR="00ED56AA" w:rsidRDefault="00ED56AA" w:rsidP="00284803">
            <w:r>
              <w:rPr>
                <w:sz w:val="16"/>
                <w:szCs w:val="16"/>
              </w:rPr>
              <w:t>5305</w:t>
            </w:r>
          </w:p>
        </w:tc>
        <w:tc>
          <w:tcPr>
            <w:tcW w:w="517" w:type="dxa"/>
          </w:tcPr>
          <w:p w14:paraId="31318C95" w14:textId="77777777" w:rsidR="00ED56AA" w:rsidRDefault="00ED56AA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4EB065F" w14:textId="77777777" w:rsidR="00ED56AA" w:rsidRDefault="00ED56AA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76046F9" w14:textId="77777777" w:rsidR="00ED56AA" w:rsidRDefault="00ED56AA" w:rsidP="00284803">
            <w:r>
              <w:rPr>
                <w:sz w:val="16"/>
                <w:szCs w:val="16"/>
              </w:rPr>
              <w:t>CR on core requirements of positioning enhancements</w:t>
            </w:r>
          </w:p>
        </w:tc>
        <w:tc>
          <w:tcPr>
            <w:tcW w:w="517" w:type="dxa"/>
          </w:tcPr>
          <w:p w14:paraId="238F9DD8" w14:textId="77777777" w:rsidR="00ED56AA" w:rsidRDefault="00ED56AA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7A723B6" w14:textId="77777777" w:rsidR="00ED56AA" w:rsidRDefault="00ED56AA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4211D874" w14:textId="77777777" w:rsidR="00ED56AA" w:rsidRDefault="00ED56AA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1A9C417" w14:textId="77777777" w:rsidR="00ED56AA" w:rsidRDefault="00ED56AA" w:rsidP="00284803">
            <w:r>
              <w:rPr>
                <w:sz w:val="16"/>
                <w:szCs w:val="16"/>
              </w:rPr>
              <w:t>R4-2502627</w:t>
            </w:r>
          </w:p>
        </w:tc>
        <w:tc>
          <w:tcPr>
            <w:tcW w:w="1597" w:type="dxa"/>
          </w:tcPr>
          <w:p w14:paraId="28D47A0D" w14:textId="77777777" w:rsidR="00ED56AA" w:rsidRDefault="00ED56AA" w:rsidP="00284803"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 w14:paraId="7A5B1A70" w14:textId="77777777" w:rsidR="00ED56AA" w:rsidRDefault="00ED56AA" w:rsidP="00284803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1412331A" w14:textId="77777777" w:rsidR="00ED56AA" w:rsidRDefault="00ED56AA" w:rsidP="00284803">
            <w:r>
              <w:rPr>
                <w:sz w:val="16"/>
                <w:szCs w:val="16"/>
              </w:rPr>
              <w:t>9.9.7.5, 9.9.8, 9.9A.1</w:t>
            </w:r>
          </w:p>
        </w:tc>
        <w:tc>
          <w:tcPr>
            <w:tcW w:w="998" w:type="dxa"/>
          </w:tcPr>
          <w:p w14:paraId="193F1C07" w14:textId="77777777" w:rsidR="00ED56AA" w:rsidRDefault="00ED56AA" w:rsidP="00284803"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 w:rsidR="00ED56AA" w14:paraId="0F1A14DA" w14:textId="77777777" w:rsidTr="00284803">
        <w:tc>
          <w:tcPr>
            <w:tcW w:w="879" w:type="dxa"/>
          </w:tcPr>
          <w:p w14:paraId="49BC56DB" w14:textId="77777777" w:rsidR="00ED56AA" w:rsidRDefault="00ED56AA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95CF0AA" w14:textId="77777777" w:rsidR="00ED56AA" w:rsidRDefault="00ED56AA" w:rsidP="00284803">
            <w:r>
              <w:rPr>
                <w:sz w:val="16"/>
                <w:szCs w:val="16"/>
              </w:rPr>
              <w:t>5345</w:t>
            </w:r>
          </w:p>
        </w:tc>
        <w:tc>
          <w:tcPr>
            <w:tcW w:w="517" w:type="dxa"/>
          </w:tcPr>
          <w:p w14:paraId="5D89932E" w14:textId="77777777" w:rsidR="00ED56AA" w:rsidRDefault="00ED56AA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1E03B5C" w14:textId="77777777" w:rsidR="00ED56AA" w:rsidRDefault="00ED56AA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51DE44" w14:textId="77777777" w:rsidR="00ED56AA" w:rsidRDefault="00ED56AA" w:rsidP="00284803">
            <w:r>
              <w:rPr>
                <w:sz w:val="16"/>
                <w:szCs w:val="16"/>
              </w:rPr>
              <w:t>CR on RRM requirements for SL positioning</w:t>
            </w:r>
          </w:p>
        </w:tc>
        <w:tc>
          <w:tcPr>
            <w:tcW w:w="517" w:type="dxa"/>
          </w:tcPr>
          <w:p w14:paraId="69C87FC4" w14:textId="77777777" w:rsidR="00ED56AA" w:rsidRDefault="00ED56AA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DA615D" w14:textId="77777777" w:rsidR="00ED56AA" w:rsidRDefault="00ED56AA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13D5FA7D" w14:textId="77777777" w:rsidR="00ED56AA" w:rsidRDefault="00ED56AA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2F74EC0" w14:textId="77777777" w:rsidR="00ED56AA" w:rsidRDefault="00ED56AA" w:rsidP="00284803">
            <w:r>
              <w:rPr>
                <w:sz w:val="16"/>
                <w:szCs w:val="16"/>
              </w:rPr>
              <w:t>R4-2502660</w:t>
            </w:r>
          </w:p>
        </w:tc>
        <w:tc>
          <w:tcPr>
            <w:tcW w:w="1597" w:type="dxa"/>
          </w:tcPr>
          <w:p w14:paraId="3494DE36" w14:textId="77777777" w:rsidR="00ED56AA" w:rsidRDefault="00ED56AA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E1D9BE0" w14:textId="77777777" w:rsidR="00ED56AA" w:rsidRDefault="00ED56AA" w:rsidP="00284803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60F1CD8B" w14:textId="77777777" w:rsidR="00ED56AA" w:rsidRDefault="00ED56AA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674049" w14:textId="77777777" w:rsidR="00ED56AA" w:rsidRDefault="00ED56AA" w:rsidP="00284803">
            <w:pPr>
              <w:rPr>
                <w:sz w:val="16"/>
                <w:szCs w:val="16"/>
              </w:rPr>
            </w:pPr>
          </w:p>
        </w:tc>
      </w:tr>
      <w:tr w:rsidR="00ED56AA" w14:paraId="33E37298" w14:textId="77777777" w:rsidTr="00284803">
        <w:tc>
          <w:tcPr>
            <w:tcW w:w="879" w:type="dxa"/>
          </w:tcPr>
          <w:p w14:paraId="769EAAFC" w14:textId="77777777" w:rsidR="00ED56AA" w:rsidRDefault="00ED56AA" w:rsidP="00284803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401283CD" w14:textId="77777777" w:rsidR="00ED56AA" w:rsidRDefault="00ED56AA" w:rsidP="00284803">
            <w:r>
              <w:rPr>
                <w:sz w:val="16"/>
                <w:szCs w:val="16"/>
              </w:rPr>
              <w:t>5347</w:t>
            </w:r>
          </w:p>
        </w:tc>
        <w:tc>
          <w:tcPr>
            <w:tcW w:w="517" w:type="dxa"/>
          </w:tcPr>
          <w:p w14:paraId="21572BDD" w14:textId="77777777" w:rsidR="00ED56AA" w:rsidRDefault="00ED56AA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83A6F57" w14:textId="77777777" w:rsidR="00ED56AA" w:rsidRDefault="00ED56AA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4CE1CF8" w14:textId="77777777" w:rsidR="00ED56AA" w:rsidRDefault="00ED56AA" w:rsidP="00284803">
            <w:r>
              <w:rPr>
                <w:sz w:val="16"/>
                <w:szCs w:val="16"/>
              </w:rPr>
              <w:t>CR on accuracy requirements for RedCap positioning</w:t>
            </w:r>
          </w:p>
        </w:tc>
        <w:tc>
          <w:tcPr>
            <w:tcW w:w="517" w:type="dxa"/>
          </w:tcPr>
          <w:p w14:paraId="523A310E" w14:textId="77777777" w:rsidR="00ED56AA" w:rsidRDefault="00ED56AA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78D38F" w14:textId="77777777" w:rsidR="00ED56AA" w:rsidRDefault="00ED56AA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3F58D6E3" w14:textId="77777777" w:rsidR="00ED56AA" w:rsidRDefault="00ED56AA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E38964F" w14:textId="77777777" w:rsidR="00ED56AA" w:rsidRDefault="00ED56AA" w:rsidP="00284803">
            <w:r>
              <w:rPr>
                <w:sz w:val="16"/>
                <w:szCs w:val="16"/>
              </w:rPr>
              <w:t>R4-2501259</w:t>
            </w:r>
          </w:p>
        </w:tc>
        <w:tc>
          <w:tcPr>
            <w:tcW w:w="1597" w:type="dxa"/>
          </w:tcPr>
          <w:p w14:paraId="6BEB385A" w14:textId="77777777" w:rsidR="00ED56AA" w:rsidRDefault="00ED56AA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9DDC4DD" w14:textId="77777777" w:rsidR="00ED56AA" w:rsidRDefault="00ED56AA" w:rsidP="00284803">
            <w:r>
              <w:rPr>
                <w:sz w:val="16"/>
                <w:szCs w:val="16"/>
              </w:rPr>
              <w:t>NR_pos_enh2-Perf</w:t>
            </w:r>
          </w:p>
        </w:tc>
        <w:tc>
          <w:tcPr>
            <w:tcW w:w="2323" w:type="dxa"/>
          </w:tcPr>
          <w:p w14:paraId="0BD628FB" w14:textId="77777777" w:rsidR="00ED56AA" w:rsidRDefault="00ED56AA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1EEDEBB" w14:textId="77777777" w:rsidR="00ED56AA" w:rsidRDefault="00ED56AA" w:rsidP="00284803">
            <w:pPr>
              <w:rPr>
                <w:sz w:val="16"/>
                <w:szCs w:val="16"/>
              </w:rPr>
            </w:pPr>
          </w:p>
        </w:tc>
      </w:tr>
      <w:tr w:rsidR="00ED56AA" w14:paraId="21E2431C" w14:textId="77777777" w:rsidTr="00284803">
        <w:tc>
          <w:tcPr>
            <w:tcW w:w="879" w:type="dxa"/>
          </w:tcPr>
          <w:p w14:paraId="37AFEFB6" w14:textId="77777777" w:rsidR="00ED56AA" w:rsidRDefault="00ED56AA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38BDF52" w14:textId="77777777" w:rsidR="00ED56AA" w:rsidRDefault="00ED56AA" w:rsidP="00284803">
            <w:r>
              <w:rPr>
                <w:sz w:val="16"/>
                <w:szCs w:val="16"/>
              </w:rPr>
              <w:t>5367</w:t>
            </w:r>
          </w:p>
        </w:tc>
        <w:tc>
          <w:tcPr>
            <w:tcW w:w="517" w:type="dxa"/>
          </w:tcPr>
          <w:p w14:paraId="5803548F" w14:textId="77777777" w:rsidR="00ED56AA" w:rsidRDefault="00ED56AA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2CFD0E3" w14:textId="77777777" w:rsidR="00ED56AA" w:rsidRDefault="00ED56AA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98D4D43" w14:textId="77777777" w:rsidR="00ED56AA" w:rsidRDefault="00ED56AA" w:rsidP="00284803">
            <w:r>
              <w:rPr>
                <w:sz w:val="16"/>
                <w:szCs w:val="16"/>
              </w:rPr>
              <w:t>CR 38.133 remaining core issues for SL positioning</w:t>
            </w:r>
          </w:p>
        </w:tc>
        <w:tc>
          <w:tcPr>
            <w:tcW w:w="517" w:type="dxa"/>
          </w:tcPr>
          <w:p w14:paraId="4CD9D10A" w14:textId="77777777" w:rsidR="00ED56AA" w:rsidRDefault="00ED56AA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B355455" w14:textId="77777777" w:rsidR="00ED56AA" w:rsidRDefault="00ED56AA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27F129B5" w14:textId="77777777" w:rsidR="00ED56AA" w:rsidRDefault="00ED56AA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9D9BCA6" w14:textId="77777777" w:rsidR="00ED56AA" w:rsidRDefault="00ED56AA" w:rsidP="00284803">
            <w:r>
              <w:rPr>
                <w:sz w:val="16"/>
                <w:szCs w:val="16"/>
              </w:rPr>
              <w:t>R4-2502661</w:t>
            </w:r>
          </w:p>
        </w:tc>
        <w:tc>
          <w:tcPr>
            <w:tcW w:w="1597" w:type="dxa"/>
          </w:tcPr>
          <w:p w14:paraId="61271979" w14:textId="77777777" w:rsidR="00ED56AA" w:rsidRDefault="00ED56AA" w:rsidP="0028480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40929C0" w14:textId="77777777" w:rsidR="00ED56AA" w:rsidRDefault="00ED56AA" w:rsidP="00284803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5E9368B7" w14:textId="77777777" w:rsidR="00ED56AA" w:rsidRDefault="00ED56AA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82516A3" w14:textId="77777777" w:rsidR="00ED56AA" w:rsidRDefault="00ED56AA" w:rsidP="00284803">
            <w:pPr>
              <w:rPr>
                <w:sz w:val="16"/>
                <w:szCs w:val="16"/>
              </w:rPr>
            </w:pPr>
          </w:p>
        </w:tc>
      </w:tr>
      <w:tr w:rsidR="00ED56AA" w14:paraId="72EE7AF6" w14:textId="77777777" w:rsidTr="00284803">
        <w:tc>
          <w:tcPr>
            <w:tcW w:w="879" w:type="dxa"/>
          </w:tcPr>
          <w:p w14:paraId="00353F20" w14:textId="77777777" w:rsidR="00ED56AA" w:rsidRDefault="00ED56AA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5C359B6" w14:textId="77777777" w:rsidR="00ED56AA" w:rsidRDefault="00ED56AA" w:rsidP="00284803">
            <w:r>
              <w:rPr>
                <w:sz w:val="16"/>
                <w:szCs w:val="16"/>
              </w:rPr>
              <w:t>5390</w:t>
            </w:r>
          </w:p>
        </w:tc>
        <w:tc>
          <w:tcPr>
            <w:tcW w:w="517" w:type="dxa"/>
          </w:tcPr>
          <w:p w14:paraId="02555F9B" w14:textId="77777777" w:rsidR="00ED56AA" w:rsidRDefault="00ED56AA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0417FE7" w14:textId="77777777" w:rsidR="00ED56AA" w:rsidRDefault="00ED56AA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BD48E9B" w14:textId="77777777" w:rsidR="00ED56AA" w:rsidRDefault="00ED56AA" w:rsidP="00284803">
            <w:r>
              <w:rPr>
                <w:sz w:val="16"/>
                <w:szCs w:val="16"/>
              </w:rPr>
              <w:t>CR to 38.133 on core requirements for CPP</w:t>
            </w:r>
          </w:p>
        </w:tc>
        <w:tc>
          <w:tcPr>
            <w:tcW w:w="517" w:type="dxa"/>
          </w:tcPr>
          <w:p w14:paraId="746F8A1D" w14:textId="77777777" w:rsidR="00ED56AA" w:rsidRDefault="00ED56AA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126CC3" w14:textId="77777777" w:rsidR="00ED56AA" w:rsidRDefault="00ED56AA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3BE35E90" w14:textId="77777777" w:rsidR="00ED56AA" w:rsidRDefault="00ED56AA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CAF9F8B" w14:textId="77777777" w:rsidR="00ED56AA" w:rsidRDefault="00ED56AA" w:rsidP="00284803">
            <w:r>
              <w:rPr>
                <w:sz w:val="16"/>
                <w:szCs w:val="16"/>
              </w:rPr>
              <w:t>R4-2502628</w:t>
            </w:r>
          </w:p>
        </w:tc>
        <w:tc>
          <w:tcPr>
            <w:tcW w:w="1597" w:type="dxa"/>
          </w:tcPr>
          <w:p w14:paraId="18885A2F" w14:textId="77777777" w:rsidR="00ED56AA" w:rsidRDefault="00ED56AA" w:rsidP="0028480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1F889E0" w14:textId="77777777" w:rsidR="00ED56AA" w:rsidRDefault="00ED56AA" w:rsidP="00284803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76CE372E" w14:textId="77777777" w:rsidR="00ED56AA" w:rsidRDefault="00ED56AA" w:rsidP="00284803">
            <w:r>
              <w:rPr>
                <w:sz w:val="16"/>
                <w:szCs w:val="16"/>
              </w:rPr>
              <w:t>4.5.1, 4.5.5.5, 5.6.1, 5.6.7.5, 5.6.8.2, 5.6.8.5, and 9.9.1.</w:t>
            </w:r>
          </w:p>
        </w:tc>
        <w:tc>
          <w:tcPr>
            <w:tcW w:w="998" w:type="dxa"/>
          </w:tcPr>
          <w:p w14:paraId="6027D3A0" w14:textId="77777777" w:rsidR="00ED56AA" w:rsidRDefault="00ED56AA" w:rsidP="0028480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D56AA" w14:paraId="1A883940" w14:textId="77777777" w:rsidTr="00284803">
        <w:tc>
          <w:tcPr>
            <w:tcW w:w="879" w:type="dxa"/>
          </w:tcPr>
          <w:p w14:paraId="41F02767" w14:textId="77777777" w:rsidR="00ED56AA" w:rsidRDefault="00ED56AA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52473F5" w14:textId="77777777" w:rsidR="00ED56AA" w:rsidRDefault="00ED56AA" w:rsidP="00284803">
            <w:r>
              <w:rPr>
                <w:sz w:val="16"/>
                <w:szCs w:val="16"/>
              </w:rPr>
              <w:t>5391</w:t>
            </w:r>
          </w:p>
        </w:tc>
        <w:tc>
          <w:tcPr>
            <w:tcW w:w="517" w:type="dxa"/>
          </w:tcPr>
          <w:p w14:paraId="52815A2A" w14:textId="77777777" w:rsidR="00ED56AA" w:rsidRDefault="00ED56AA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76CE722" w14:textId="77777777" w:rsidR="00ED56AA" w:rsidRDefault="00ED56AA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7EBD014" w14:textId="77777777" w:rsidR="00ED56AA" w:rsidRDefault="00ED56AA" w:rsidP="00284803">
            <w:r>
              <w:rPr>
                <w:sz w:val="16"/>
                <w:szCs w:val="16"/>
              </w:rPr>
              <w:t>CR to 38.133 on core requirements for LPHAP</w:t>
            </w:r>
          </w:p>
        </w:tc>
        <w:tc>
          <w:tcPr>
            <w:tcW w:w="517" w:type="dxa"/>
          </w:tcPr>
          <w:p w14:paraId="6C9A691A" w14:textId="77777777" w:rsidR="00ED56AA" w:rsidRDefault="00ED56AA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BF027A" w14:textId="77777777" w:rsidR="00ED56AA" w:rsidRDefault="00ED56AA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0CCF023A" w14:textId="77777777" w:rsidR="00ED56AA" w:rsidRDefault="00ED56AA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C9520F1" w14:textId="77777777" w:rsidR="00ED56AA" w:rsidRDefault="00ED56AA" w:rsidP="00284803">
            <w:r>
              <w:rPr>
                <w:sz w:val="16"/>
                <w:szCs w:val="16"/>
              </w:rPr>
              <w:t>R4-2501755</w:t>
            </w:r>
          </w:p>
        </w:tc>
        <w:tc>
          <w:tcPr>
            <w:tcW w:w="1597" w:type="dxa"/>
          </w:tcPr>
          <w:p w14:paraId="001DAE66" w14:textId="77777777" w:rsidR="00ED56AA" w:rsidRDefault="00ED56AA" w:rsidP="0028480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DB82173" w14:textId="77777777" w:rsidR="00ED56AA" w:rsidRDefault="00ED56AA" w:rsidP="00284803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6BE7FA90" w14:textId="77777777" w:rsidR="00ED56AA" w:rsidRDefault="00ED56AA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8460F4" w14:textId="77777777" w:rsidR="00ED56AA" w:rsidRDefault="00ED56AA" w:rsidP="00284803">
            <w:pPr>
              <w:rPr>
                <w:sz w:val="16"/>
                <w:szCs w:val="16"/>
              </w:rPr>
            </w:pPr>
          </w:p>
        </w:tc>
      </w:tr>
      <w:tr w:rsidR="00ED56AA" w14:paraId="5BD7FC20" w14:textId="77777777" w:rsidTr="00284803">
        <w:tc>
          <w:tcPr>
            <w:tcW w:w="879" w:type="dxa"/>
          </w:tcPr>
          <w:p w14:paraId="77090019" w14:textId="77777777" w:rsidR="00ED56AA" w:rsidRDefault="00ED56AA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F55B399" w14:textId="77777777" w:rsidR="00ED56AA" w:rsidRDefault="00ED56AA" w:rsidP="00284803">
            <w:r>
              <w:rPr>
                <w:sz w:val="16"/>
                <w:szCs w:val="16"/>
              </w:rPr>
              <w:t>5392</w:t>
            </w:r>
          </w:p>
        </w:tc>
        <w:tc>
          <w:tcPr>
            <w:tcW w:w="517" w:type="dxa"/>
          </w:tcPr>
          <w:p w14:paraId="05D7B972" w14:textId="77777777" w:rsidR="00ED56AA" w:rsidRDefault="00ED56AA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F1FB1E" w14:textId="77777777" w:rsidR="00ED56AA" w:rsidRDefault="00ED56AA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13B8A49" w14:textId="77777777" w:rsidR="00ED56AA" w:rsidRDefault="00ED56AA" w:rsidP="00284803">
            <w:r>
              <w:rPr>
                <w:sz w:val="16"/>
                <w:szCs w:val="16"/>
              </w:rPr>
              <w:t>CR to 38.133 on test case for LPHAP</w:t>
            </w:r>
          </w:p>
        </w:tc>
        <w:tc>
          <w:tcPr>
            <w:tcW w:w="517" w:type="dxa"/>
          </w:tcPr>
          <w:p w14:paraId="2434EAF0" w14:textId="77777777" w:rsidR="00ED56AA" w:rsidRDefault="00ED56AA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D25B98E" w14:textId="77777777" w:rsidR="00ED56AA" w:rsidRDefault="00ED56AA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4B4C312F" w14:textId="77777777" w:rsidR="00ED56AA" w:rsidRDefault="00ED56AA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507C58B" w14:textId="77777777" w:rsidR="00ED56AA" w:rsidRDefault="00ED56AA" w:rsidP="00284803">
            <w:r>
              <w:rPr>
                <w:sz w:val="16"/>
                <w:szCs w:val="16"/>
              </w:rPr>
              <w:t>R4-2502629</w:t>
            </w:r>
          </w:p>
        </w:tc>
        <w:tc>
          <w:tcPr>
            <w:tcW w:w="1597" w:type="dxa"/>
          </w:tcPr>
          <w:p w14:paraId="56324DCC" w14:textId="77777777" w:rsidR="00ED56AA" w:rsidRDefault="00ED56AA" w:rsidP="0028480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2DF5EF4" w14:textId="77777777" w:rsidR="00ED56AA" w:rsidRDefault="00ED56AA" w:rsidP="00284803">
            <w:r>
              <w:rPr>
                <w:sz w:val="16"/>
                <w:szCs w:val="16"/>
              </w:rPr>
              <w:t>NR_pos_enh2-Perf</w:t>
            </w:r>
          </w:p>
        </w:tc>
        <w:tc>
          <w:tcPr>
            <w:tcW w:w="2323" w:type="dxa"/>
          </w:tcPr>
          <w:p w14:paraId="2E4A9A4C" w14:textId="77777777" w:rsidR="00ED56AA" w:rsidRDefault="00ED56AA" w:rsidP="00284803">
            <w:r>
              <w:rPr>
                <w:sz w:val="16"/>
                <w:szCs w:val="16"/>
              </w:rPr>
              <w:t>A.6.11.2.2</w:t>
            </w:r>
          </w:p>
        </w:tc>
        <w:tc>
          <w:tcPr>
            <w:tcW w:w="998" w:type="dxa"/>
          </w:tcPr>
          <w:p w14:paraId="7F0E1F69" w14:textId="77777777" w:rsidR="00ED56AA" w:rsidRDefault="00ED56AA" w:rsidP="0028480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D56AA" w14:paraId="779CADFC" w14:textId="77777777" w:rsidTr="00284803">
        <w:tc>
          <w:tcPr>
            <w:tcW w:w="879" w:type="dxa"/>
          </w:tcPr>
          <w:p w14:paraId="07F03092" w14:textId="77777777" w:rsidR="00ED56AA" w:rsidRDefault="00ED56AA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2483F575" w14:textId="77777777" w:rsidR="00ED56AA" w:rsidRDefault="00ED56AA" w:rsidP="00284803">
            <w:r>
              <w:rPr>
                <w:sz w:val="16"/>
                <w:szCs w:val="16"/>
              </w:rPr>
              <w:t>5393</w:t>
            </w:r>
          </w:p>
        </w:tc>
        <w:tc>
          <w:tcPr>
            <w:tcW w:w="517" w:type="dxa"/>
          </w:tcPr>
          <w:p w14:paraId="756C479E" w14:textId="77777777" w:rsidR="00ED56AA" w:rsidRDefault="00ED56AA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04687D" w14:textId="77777777" w:rsidR="00ED56AA" w:rsidRDefault="00ED56AA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229796D" w14:textId="77777777" w:rsidR="00ED56AA" w:rsidRDefault="00ED56AA" w:rsidP="00284803">
            <w:r>
              <w:rPr>
                <w:sz w:val="16"/>
                <w:szCs w:val="16"/>
              </w:rPr>
              <w:t>CR to 38.133 on performance requirements for carrier phase measurement for NR positioning</w:t>
            </w:r>
          </w:p>
        </w:tc>
        <w:tc>
          <w:tcPr>
            <w:tcW w:w="517" w:type="dxa"/>
          </w:tcPr>
          <w:p w14:paraId="0C24014C" w14:textId="77777777" w:rsidR="00ED56AA" w:rsidRDefault="00ED56AA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528B04" w14:textId="77777777" w:rsidR="00ED56AA" w:rsidRDefault="00ED56AA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65ABF115" w14:textId="77777777" w:rsidR="00ED56AA" w:rsidRDefault="00ED56AA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04C9EFA" w14:textId="77777777" w:rsidR="00ED56AA" w:rsidRDefault="00ED56AA" w:rsidP="00284803">
            <w:r>
              <w:rPr>
                <w:sz w:val="16"/>
                <w:szCs w:val="16"/>
              </w:rPr>
              <w:t>R4-2501757</w:t>
            </w:r>
          </w:p>
        </w:tc>
        <w:tc>
          <w:tcPr>
            <w:tcW w:w="1597" w:type="dxa"/>
          </w:tcPr>
          <w:p w14:paraId="667BA952" w14:textId="77777777" w:rsidR="00ED56AA" w:rsidRDefault="00ED56AA" w:rsidP="0028480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11B9A16" w14:textId="77777777" w:rsidR="00ED56AA" w:rsidRDefault="00ED56AA" w:rsidP="00284803">
            <w:r>
              <w:rPr>
                <w:sz w:val="16"/>
                <w:szCs w:val="16"/>
              </w:rPr>
              <w:t>NR_pos_enh2-Perf</w:t>
            </w:r>
          </w:p>
        </w:tc>
        <w:tc>
          <w:tcPr>
            <w:tcW w:w="2323" w:type="dxa"/>
          </w:tcPr>
          <w:p w14:paraId="0AF31C08" w14:textId="77777777" w:rsidR="00ED56AA" w:rsidRDefault="00ED56AA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8710CF" w14:textId="77777777" w:rsidR="00ED56AA" w:rsidRDefault="00ED56AA" w:rsidP="00284803">
            <w:pPr>
              <w:rPr>
                <w:sz w:val="16"/>
                <w:szCs w:val="16"/>
              </w:rPr>
            </w:pPr>
          </w:p>
        </w:tc>
      </w:tr>
    </w:tbl>
    <w:p w14:paraId="3847BAF2" w14:textId="77777777" w:rsidR="00264F81" w:rsidRPr="004347C0" w:rsidRDefault="00264F81" w:rsidP="00264F81"/>
    <w:p w14:paraId="0C4A99ED" w14:textId="2B5B486C" w:rsidR="005E14E4" w:rsidRDefault="005061AA" w:rsidP="005E14E4">
      <w:pPr>
        <w:pStyle w:val="Heading2"/>
        <w:rPr>
          <w:rFonts w:cs="Arial"/>
          <w:noProof/>
        </w:rPr>
      </w:pPr>
      <w:r w:rsidRPr="005061AA">
        <w:rPr>
          <w:noProof/>
        </w:rPr>
        <w:t>RP-250608</w:t>
      </w:r>
    </w:p>
    <w:p w14:paraId="24FFDA5D" w14:textId="11C23071" w:rsidR="005E14E4" w:rsidRPr="004347C0" w:rsidRDefault="005E14E4" w:rsidP="005E14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 xml:space="preserve">RAN4 CRs to Maintenance for Closed WIs/SIs for REL-18 and earlier - Batch </w:t>
      </w:r>
      <w:r>
        <w:rPr>
          <w:rFonts w:ascii="Arial" w:hAnsi="Arial" w:cs="Arial"/>
          <w:b/>
          <w:bCs/>
        </w:rPr>
        <w:t>31</w:t>
      </w:r>
    </w:p>
    <w:p w14:paraId="0668DD48" w14:textId="77777777" w:rsidR="005E14E4" w:rsidRDefault="005E14E4" w:rsidP="005E14E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6D7BF624" w14:textId="77777777" w:rsidR="00BA6BB3" w:rsidRDefault="00BA6BB3" w:rsidP="00BA6BB3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F3729" w:rsidRPr="004E535C" w14:paraId="426EE699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C08CD89" w14:textId="77777777" w:rsidR="001F3729" w:rsidRPr="00BF1EB6" w:rsidRDefault="001F372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8C1F6C8" w14:textId="77777777" w:rsidR="001F3729" w:rsidRPr="00BF1EB6" w:rsidRDefault="001F372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42533B8" w14:textId="77777777" w:rsidR="001F3729" w:rsidRPr="00BF1EB6" w:rsidRDefault="001F372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23DE43F" w14:textId="77777777" w:rsidR="001F3729" w:rsidRPr="00BF1EB6" w:rsidRDefault="001F372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B6A2CE3" w14:textId="77777777" w:rsidR="001F3729" w:rsidRPr="00BF1EB6" w:rsidRDefault="001F372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348DECD" w14:textId="77777777" w:rsidR="001F3729" w:rsidRPr="00BF1EB6" w:rsidRDefault="001F372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D982C3F" w14:textId="77777777" w:rsidR="001F3729" w:rsidRPr="00BF1EB6" w:rsidRDefault="001F372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1E65B8F" w14:textId="77777777" w:rsidR="001F3729" w:rsidRPr="00BF1EB6" w:rsidRDefault="001F372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D533B5C" w14:textId="77777777" w:rsidR="001F3729" w:rsidRPr="00BF1EB6" w:rsidRDefault="001F372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D194463" w14:textId="77777777" w:rsidR="001F3729" w:rsidRPr="00BF1EB6" w:rsidRDefault="001F372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D618692" w14:textId="77777777" w:rsidR="001F3729" w:rsidRPr="00BF1EB6" w:rsidRDefault="001F372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1746B94" w14:textId="77777777" w:rsidR="001F3729" w:rsidRPr="00BF1EB6" w:rsidRDefault="001F372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A4FCCC1" w14:textId="77777777" w:rsidR="001F3729" w:rsidRPr="00BF1EB6" w:rsidRDefault="001F3729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F3729" w14:paraId="46D8A64E" w14:textId="77777777" w:rsidTr="00284803">
        <w:tc>
          <w:tcPr>
            <w:tcW w:w="879" w:type="dxa"/>
          </w:tcPr>
          <w:p w14:paraId="3391574C" w14:textId="77777777" w:rsidR="001F3729" w:rsidRDefault="001F3729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9CEBEAC" w14:textId="77777777" w:rsidR="001F3729" w:rsidRDefault="001F3729" w:rsidP="00284803">
            <w:r>
              <w:rPr>
                <w:sz w:val="16"/>
                <w:szCs w:val="16"/>
              </w:rPr>
              <w:t>2612</w:t>
            </w:r>
          </w:p>
        </w:tc>
        <w:tc>
          <w:tcPr>
            <w:tcW w:w="517" w:type="dxa"/>
          </w:tcPr>
          <w:p w14:paraId="3B75B1F0" w14:textId="77777777" w:rsidR="001F3729" w:rsidRDefault="001F3729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381BC8" w14:textId="77777777" w:rsidR="001F3729" w:rsidRDefault="001F3729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C8E8818" w14:textId="77777777" w:rsidR="001F3729" w:rsidRDefault="001F3729" w:rsidP="00284803">
            <w:r>
              <w:rPr>
                <w:sz w:val="16"/>
                <w:szCs w:val="16"/>
              </w:rPr>
              <w:t>(NR_unlic_enh-Core) Corrections to the 6GHz unlicensed band NS flags</w:t>
            </w:r>
          </w:p>
        </w:tc>
        <w:tc>
          <w:tcPr>
            <w:tcW w:w="517" w:type="dxa"/>
          </w:tcPr>
          <w:p w14:paraId="6307E2A6" w14:textId="77777777" w:rsidR="001F3729" w:rsidRDefault="001F3729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08EE3A7" w14:textId="77777777" w:rsidR="001F3729" w:rsidRDefault="001F3729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44C06658" w14:textId="77777777" w:rsidR="001F3729" w:rsidRDefault="001F372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4230E4B" w14:textId="77777777" w:rsidR="001F3729" w:rsidRDefault="001F3729" w:rsidP="00284803">
            <w:r>
              <w:rPr>
                <w:sz w:val="16"/>
                <w:szCs w:val="16"/>
              </w:rPr>
              <w:t>R4-2500286</w:t>
            </w:r>
          </w:p>
        </w:tc>
        <w:tc>
          <w:tcPr>
            <w:tcW w:w="1597" w:type="dxa"/>
          </w:tcPr>
          <w:p w14:paraId="6FE8224B" w14:textId="77777777" w:rsidR="001F3729" w:rsidRDefault="001F3729" w:rsidP="00284803">
            <w:r>
              <w:rPr>
                <w:sz w:val="16"/>
                <w:szCs w:val="16"/>
              </w:rPr>
              <w:t>Apple, Charter Communications</w:t>
            </w:r>
          </w:p>
        </w:tc>
        <w:tc>
          <w:tcPr>
            <w:tcW w:w="1122" w:type="dxa"/>
          </w:tcPr>
          <w:p w14:paraId="3778894A" w14:textId="77777777" w:rsidR="001F3729" w:rsidRDefault="001F3729" w:rsidP="00284803">
            <w:r>
              <w:rPr>
                <w:sz w:val="16"/>
                <w:szCs w:val="16"/>
              </w:rPr>
              <w:t>NR_unlic_enh-Core</w:t>
            </w:r>
          </w:p>
        </w:tc>
        <w:tc>
          <w:tcPr>
            <w:tcW w:w="2323" w:type="dxa"/>
          </w:tcPr>
          <w:p w14:paraId="2637A10B" w14:textId="77777777" w:rsidR="001F3729" w:rsidRDefault="001F3729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29EF93" w14:textId="77777777" w:rsidR="001F3729" w:rsidRDefault="001F3729" w:rsidP="00284803">
            <w:pPr>
              <w:rPr>
                <w:sz w:val="16"/>
                <w:szCs w:val="16"/>
              </w:rPr>
            </w:pPr>
          </w:p>
        </w:tc>
      </w:tr>
      <w:tr w:rsidR="001F3729" w14:paraId="461276D2" w14:textId="77777777" w:rsidTr="00284803">
        <w:tc>
          <w:tcPr>
            <w:tcW w:w="879" w:type="dxa"/>
          </w:tcPr>
          <w:p w14:paraId="0070D841" w14:textId="77777777" w:rsidR="001F3729" w:rsidRDefault="001F3729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424E7E5" w14:textId="77777777" w:rsidR="001F3729" w:rsidRDefault="001F3729" w:rsidP="00284803">
            <w:r>
              <w:rPr>
                <w:sz w:val="16"/>
                <w:szCs w:val="16"/>
              </w:rPr>
              <w:t>2613</w:t>
            </w:r>
          </w:p>
        </w:tc>
        <w:tc>
          <w:tcPr>
            <w:tcW w:w="517" w:type="dxa"/>
          </w:tcPr>
          <w:p w14:paraId="16E0EB1A" w14:textId="77777777" w:rsidR="001F3729" w:rsidRDefault="001F3729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A7F82E" w14:textId="77777777" w:rsidR="001F3729" w:rsidRDefault="001F3729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FE8CBF7" w14:textId="77777777" w:rsidR="001F3729" w:rsidRDefault="001F3729" w:rsidP="00284803">
            <w:r>
              <w:rPr>
                <w:sz w:val="16"/>
                <w:szCs w:val="16"/>
              </w:rPr>
              <w:t>(NR_unlic_enh-Core) Corrections to the 6GHz unlicensed band NS flags</w:t>
            </w:r>
          </w:p>
        </w:tc>
        <w:tc>
          <w:tcPr>
            <w:tcW w:w="517" w:type="dxa"/>
          </w:tcPr>
          <w:p w14:paraId="60E5AB2E" w14:textId="77777777" w:rsidR="001F3729" w:rsidRDefault="001F3729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5E4E57E" w14:textId="77777777" w:rsidR="001F3729" w:rsidRDefault="001F3729" w:rsidP="0028480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944EE30" w14:textId="77777777" w:rsidR="001F3729" w:rsidRDefault="001F372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47271FF" w14:textId="77777777" w:rsidR="001F3729" w:rsidRDefault="001F3729" w:rsidP="00284803">
            <w:r>
              <w:rPr>
                <w:sz w:val="16"/>
                <w:szCs w:val="16"/>
              </w:rPr>
              <w:t>R4-2500287</w:t>
            </w:r>
          </w:p>
        </w:tc>
        <w:tc>
          <w:tcPr>
            <w:tcW w:w="1597" w:type="dxa"/>
          </w:tcPr>
          <w:p w14:paraId="358BECD9" w14:textId="77777777" w:rsidR="001F3729" w:rsidRDefault="001F3729" w:rsidP="00284803">
            <w:r>
              <w:rPr>
                <w:sz w:val="16"/>
                <w:szCs w:val="16"/>
              </w:rPr>
              <w:t>Apple, Charter Communications</w:t>
            </w:r>
          </w:p>
        </w:tc>
        <w:tc>
          <w:tcPr>
            <w:tcW w:w="1122" w:type="dxa"/>
          </w:tcPr>
          <w:p w14:paraId="540A16EC" w14:textId="77777777" w:rsidR="001F3729" w:rsidRDefault="001F3729" w:rsidP="00284803">
            <w:r>
              <w:rPr>
                <w:sz w:val="16"/>
                <w:szCs w:val="16"/>
              </w:rPr>
              <w:t>NR_unlic_enh-Core</w:t>
            </w:r>
          </w:p>
        </w:tc>
        <w:tc>
          <w:tcPr>
            <w:tcW w:w="2323" w:type="dxa"/>
          </w:tcPr>
          <w:p w14:paraId="221E50A0" w14:textId="77777777" w:rsidR="001F3729" w:rsidRDefault="001F3729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007CB64" w14:textId="77777777" w:rsidR="001F3729" w:rsidRDefault="001F3729" w:rsidP="00284803">
            <w:pPr>
              <w:rPr>
                <w:sz w:val="16"/>
                <w:szCs w:val="16"/>
              </w:rPr>
            </w:pPr>
          </w:p>
        </w:tc>
      </w:tr>
      <w:tr w:rsidR="001F3729" w14:paraId="5D566D8A" w14:textId="77777777" w:rsidTr="00284803">
        <w:tc>
          <w:tcPr>
            <w:tcW w:w="879" w:type="dxa"/>
          </w:tcPr>
          <w:p w14:paraId="4D6538AC" w14:textId="77777777" w:rsidR="001F3729" w:rsidRDefault="001F3729" w:rsidP="00284803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3F3BF28E" w14:textId="77777777" w:rsidR="001F3729" w:rsidRDefault="001F3729" w:rsidP="00284803">
            <w:r>
              <w:rPr>
                <w:sz w:val="16"/>
                <w:szCs w:val="16"/>
              </w:rPr>
              <w:t>2627</w:t>
            </w:r>
          </w:p>
        </w:tc>
        <w:tc>
          <w:tcPr>
            <w:tcW w:w="517" w:type="dxa"/>
          </w:tcPr>
          <w:p w14:paraId="79D503C7" w14:textId="77777777" w:rsidR="001F3729" w:rsidRDefault="001F3729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FEF375" w14:textId="77777777" w:rsidR="001F3729" w:rsidRDefault="001F3729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ECECD9B" w14:textId="77777777" w:rsidR="001F3729" w:rsidRDefault="001F3729" w:rsidP="00284803">
            <w:r>
              <w:rPr>
                <w:sz w:val="16"/>
                <w:szCs w:val="16"/>
              </w:rPr>
              <w:t>(NR_SL_enh2-Core) CR to 38.101-1 Rel-18 Cat-F for 7.6E.3.1A Out-of-band blocking for Sidelink CA</w:t>
            </w:r>
          </w:p>
        </w:tc>
        <w:tc>
          <w:tcPr>
            <w:tcW w:w="517" w:type="dxa"/>
          </w:tcPr>
          <w:p w14:paraId="5EB2A81F" w14:textId="77777777" w:rsidR="001F3729" w:rsidRDefault="001F3729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6E88DFF" w14:textId="77777777" w:rsidR="001F3729" w:rsidRDefault="001F3729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229C3639" w14:textId="77777777" w:rsidR="001F3729" w:rsidRDefault="001F372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DD8E03A" w14:textId="77777777" w:rsidR="001F3729" w:rsidRDefault="001F3729" w:rsidP="00284803">
            <w:r>
              <w:rPr>
                <w:sz w:val="16"/>
                <w:szCs w:val="16"/>
              </w:rPr>
              <w:t>R4-2500397</w:t>
            </w:r>
          </w:p>
        </w:tc>
        <w:tc>
          <w:tcPr>
            <w:tcW w:w="1597" w:type="dxa"/>
          </w:tcPr>
          <w:p w14:paraId="641F01C3" w14:textId="77777777" w:rsidR="001F3729" w:rsidRDefault="001F3729" w:rsidP="00284803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149376E0" w14:textId="77777777" w:rsidR="001F3729" w:rsidRDefault="001F3729" w:rsidP="00284803">
            <w:r>
              <w:rPr>
                <w:sz w:val="16"/>
                <w:szCs w:val="16"/>
              </w:rPr>
              <w:t>NR_SL_enh2-Core</w:t>
            </w:r>
          </w:p>
        </w:tc>
        <w:tc>
          <w:tcPr>
            <w:tcW w:w="2323" w:type="dxa"/>
          </w:tcPr>
          <w:p w14:paraId="78442B77" w14:textId="77777777" w:rsidR="001F3729" w:rsidRDefault="001F3729" w:rsidP="00284803">
            <w:r>
              <w:rPr>
                <w:sz w:val="16"/>
                <w:szCs w:val="16"/>
              </w:rPr>
              <w:t>7.6E.3.1A</w:t>
            </w:r>
          </w:p>
        </w:tc>
        <w:tc>
          <w:tcPr>
            <w:tcW w:w="998" w:type="dxa"/>
          </w:tcPr>
          <w:p w14:paraId="6A4467FE" w14:textId="77777777" w:rsidR="001F3729" w:rsidRDefault="001F3729" w:rsidP="00284803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1F3729" w14:paraId="6A227949" w14:textId="77777777" w:rsidTr="00284803">
        <w:tc>
          <w:tcPr>
            <w:tcW w:w="879" w:type="dxa"/>
          </w:tcPr>
          <w:p w14:paraId="57B5210C" w14:textId="77777777" w:rsidR="001F3729" w:rsidRDefault="001F3729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AC1A200" w14:textId="77777777" w:rsidR="001F3729" w:rsidRDefault="001F3729" w:rsidP="00284803">
            <w:r>
              <w:rPr>
                <w:sz w:val="16"/>
                <w:szCs w:val="16"/>
              </w:rPr>
              <w:t>2628</w:t>
            </w:r>
          </w:p>
        </w:tc>
        <w:tc>
          <w:tcPr>
            <w:tcW w:w="517" w:type="dxa"/>
          </w:tcPr>
          <w:p w14:paraId="5170AF45" w14:textId="77777777" w:rsidR="001F3729" w:rsidRDefault="001F3729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00B8AA" w14:textId="77777777" w:rsidR="001F3729" w:rsidRDefault="001F3729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5B9405B" w14:textId="77777777" w:rsidR="001F3729" w:rsidRDefault="001F3729" w:rsidP="00284803">
            <w:r>
              <w:rPr>
                <w:sz w:val="16"/>
                <w:szCs w:val="16"/>
              </w:rPr>
              <w:t>(NR_SL_enh2-Core) CR to 38.101-1 Rel-19 Cat-A for 7.6E.3.1A Out-of-band blocking for Sidelink CA</w:t>
            </w:r>
          </w:p>
        </w:tc>
        <w:tc>
          <w:tcPr>
            <w:tcW w:w="517" w:type="dxa"/>
          </w:tcPr>
          <w:p w14:paraId="7EE69A6D" w14:textId="77777777" w:rsidR="001F3729" w:rsidRDefault="001F3729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FBF50B7" w14:textId="77777777" w:rsidR="001F3729" w:rsidRDefault="001F3729" w:rsidP="0028480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98865E8" w14:textId="77777777" w:rsidR="001F3729" w:rsidRDefault="001F372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0BA3EA3" w14:textId="77777777" w:rsidR="001F3729" w:rsidRDefault="001F3729" w:rsidP="00284803">
            <w:r>
              <w:rPr>
                <w:sz w:val="16"/>
                <w:szCs w:val="16"/>
              </w:rPr>
              <w:t>R4-2500398</w:t>
            </w:r>
          </w:p>
        </w:tc>
        <w:tc>
          <w:tcPr>
            <w:tcW w:w="1597" w:type="dxa"/>
          </w:tcPr>
          <w:p w14:paraId="2401C663" w14:textId="77777777" w:rsidR="001F3729" w:rsidRDefault="001F3729" w:rsidP="00284803">
            <w:r>
              <w:rPr>
                <w:sz w:val="16"/>
                <w:szCs w:val="16"/>
              </w:rPr>
              <w:t>CAICT</w:t>
            </w:r>
          </w:p>
        </w:tc>
        <w:tc>
          <w:tcPr>
            <w:tcW w:w="1122" w:type="dxa"/>
          </w:tcPr>
          <w:p w14:paraId="73248F44" w14:textId="77777777" w:rsidR="001F3729" w:rsidRDefault="001F3729" w:rsidP="00284803">
            <w:r>
              <w:rPr>
                <w:sz w:val="16"/>
                <w:szCs w:val="16"/>
              </w:rPr>
              <w:t>NR_SL_enh2-Core</w:t>
            </w:r>
          </w:p>
        </w:tc>
        <w:tc>
          <w:tcPr>
            <w:tcW w:w="2323" w:type="dxa"/>
          </w:tcPr>
          <w:p w14:paraId="5C991298" w14:textId="77777777" w:rsidR="001F3729" w:rsidRDefault="001F3729" w:rsidP="00284803">
            <w:r>
              <w:rPr>
                <w:sz w:val="16"/>
                <w:szCs w:val="16"/>
              </w:rPr>
              <w:t>7.6E.3.1A</w:t>
            </w:r>
          </w:p>
        </w:tc>
        <w:tc>
          <w:tcPr>
            <w:tcW w:w="998" w:type="dxa"/>
          </w:tcPr>
          <w:p w14:paraId="776B4AD3" w14:textId="77777777" w:rsidR="001F3729" w:rsidRDefault="001F3729" w:rsidP="00284803"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 w:rsidR="001F3729" w14:paraId="1F635DE9" w14:textId="77777777" w:rsidTr="00284803">
        <w:tc>
          <w:tcPr>
            <w:tcW w:w="879" w:type="dxa"/>
          </w:tcPr>
          <w:p w14:paraId="4793D071" w14:textId="77777777" w:rsidR="001F3729" w:rsidRDefault="001F3729" w:rsidP="00284803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0CB0609C" w14:textId="77777777" w:rsidR="001F3729" w:rsidRDefault="001F3729" w:rsidP="00284803">
            <w:r>
              <w:rPr>
                <w:sz w:val="16"/>
                <w:szCs w:val="16"/>
              </w:rPr>
              <w:t>0738</w:t>
            </w:r>
          </w:p>
        </w:tc>
        <w:tc>
          <w:tcPr>
            <w:tcW w:w="517" w:type="dxa"/>
          </w:tcPr>
          <w:p w14:paraId="6577072D" w14:textId="77777777" w:rsidR="001F3729" w:rsidRDefault="001F3729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25B46A1" w14:textId="77777777" w:rsidR="001F3729" w:rsidRDefault="001F3729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2B15CF1" w14:textId="77777777" w:rsidR="001F3729" w:rsidRDefault="001F3729" w:rsidP="00284803">
            <w:r>
              <w:rPr>
                <w:sz w:val="16"/>
                <w:szCs w:val="16"/>
              </w:rPr>
              <w:t>CR on 38.101-4 Modification on test setups for R18 sidelink requirements</w:t>
            </w:r>
          </w:p>
        </w:tc>
        <w:tc>
          <w:tcPr>
            <w:tcW w:w="517" w:type="dxa"/>
          </w:tcPr>
          <w:p w14:paraId="094743D9" w14:textId="77777777" w:rsidR="001F3729" w:rsidRDefault="001F3729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E029B73" w14:textId="77777777" w:rsidR="001F3729" w:rsidRDefault="001F3729" w:rsidP="00284803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512466C" w14:textId="77777777" w:rsidR="001F3729" w:rsidRDefault="001F372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924672F" w14:textId="77777777" w:rsidR="001F3729" w:rsidRDefault="001F3729" w:rsidP="00284803">
            <w:r>
              <w:rPr>
                <w:sz w:val="16"/>
                <w:szCs w:val="16"/>
              </w:rPr>
              <w:t>R4-2502365</w:t>
            </w:r>
          </w:p>
        </w:tc>
        <w:tc>
          <w:tcPr>
            <w:tcW w:w="1597" w:type="dxa"/>
          </w:tcPr>
          <w:p w14:paraId="049780FF" w14:textId="77777777" w:rsidR="001F3729" w:rsidRDefault="001F3729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33C611F" w14:textId="77777777" w:rsidR="001F3729" w:rsidRDefault="001F3729" w:rsidP="00284803">
            <w:r>
              <w:rPr>
                <w:sz w:val="16"/>
                <w:szCs w:val="16"/>
              </w:rPr>
              <w:t>NR_SL_enh2-Perf</w:t>
            </w:r>
          </w:p>
        </w:tc>
        <w:tc>
          <w:tcPr>
            <w:tcW w:w="2323" w:type="dxa"/>
          </w:tcPr>
          <w:p w14:paraId="7E66BBB9" w14:textId="77777777" w:rsidR="001F3729" w:rsidRDefault="001F3729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63CA3C4" w14:textId="77777777" w:rsidR="001F3729" w:rsidRDefault="001F3729" w:rsidP="00284803">
            <w:pPr>
              <w:rPr>
                <w:sz w:val="16"/>
                <w:szCs w:val="16"/>
              </w:rPr>
            </w:pPr>
          </w:p>
        </w:tc>
      </w:tr>
      <w:tr w:rsidR="001F3729" w14:paraId="06D99662" w14:textId="77777777" w:rsidTr="00284803">
        <w:tc>
          <w:tcPr>
            <w:tcW w:w="879" w:type="dxa"/>
          </w:tcPr>
          <w:p w14:paraId="421686F7" w14:textId="77777777" w:rsidR="001F3729" w:rsidRDefault="001F3729" w:rsidP="00284803"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 w14:paraId="75448AF8" w14:textId="77777777" w:rsidR="001F3729" w:rsidRDefault="001F3729" w:rsidP="00284803">
            <w:r>
              <w:rPr>
                <w:sz w:val="16"/>
                <w:szCs w:val="16"/>
              </w:rPr>
              <w:t>0755</w:t>
            </w:r>
          </w:p>
        </w:tc>
        <w:tc>
          <w:tcPr>
            <w:tcW w:w="517" w:type="dxa"/>
          </w:tcPr>
          <w:p w14:paraId="619432BE" w14:textId="77777777" w:rsidR="001F3729" w:rsidRDefault="001F3729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6B9D89" w14:textId="77777777" w:rsidR="001F3729" w:rsidRDefault="001F3729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4874391" w14:textId="77777777" w:rsidR="001F3729" w:rsidRDefault="001F3729" w:rsidP="00284803">
            <w:r>
              <w:rPr>
                <w:sz w:val="16"/>
                <w:szCs w:val="16"/>
              </w:rPr>
              <w:t>(NR_redcap_enh-Perf) CR on UE CSI requirements</w:t>
            </w:r>
          </w:p>
        </w:tc>
        <w:tc>
          <w:tcPr>
            <w:tcW w:w="517" w:type="dxa"/>
          </w:tcPr>
          <w:p w14:paraId="043817BA" w14:textId="77777777" w:rsidR="001F3729" w:rsidRDefault="001F3729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F2EC65" w14:textId="77777777" w:rsidR="001F3729" w:rsidRDefault="001F3729" w:rsidP="00284803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6063D6E0" w14:textId="77777777" w:rsidR="001F3729" w:rsidRDefault="001F372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13736B3" w14:textId="77777777" w:rsidR="001F3729" w:rsidRDefault="001F3729" w:rsidP="00284803">
            <w:r>
              <w:rPr>
                <w:sz w:val="16"/>
                <w:szCs w:val="16"/>
              </w:rPr>
              <w:t>R4-2501548</w:t>
            </w:r>
          </w:p>
        </w:tc>
        <w:tc>
          <w:tcPr>
            <w:tcW w:w="1597" w:type="dxa"/>
          </w:tcPr>
          <w:p w14:paraId="6E3A5D5F" w14:textId="77777777" w:rsidR="001F3729" w:rsidRDefault="001F3729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01CF887" w14:textId="77777777" w:rsidR="001F3729" w:rsidRDefault="001F3729" w:rsidP="00284803">
            <w:r>
              <w:rPr>
                <w:sz w:val="16"/>
                <w:szCs w:val="16"/>
              </w:rPr>
              <w:t>NR_redcap_enh-Perf</w:t>
            </w:r>
          </w:p>
        </w:tc>
        <w:tc>
          <w:tcPr>
            <w:tcW w:w="2323" w:type="dxa"/>
          </w:tcPr>
          <w:p w14:paraId="027725FE" w14:textId="77777777" w:rsidR="001F3729" w:rsidRDefault="001F3729" w:rsidP="00284803">
            <w:r>
              <w:rPr>
                <w:sz w:val="16"/>
                <w:szCs w:val="16"/>
              </w:rPr>
              <w:t>6.3.1.2.2, 6.3.2.1.10, 6.3.2.2.10</w:t>
            </w:r>
          </w:p>
        </w:tc>
        <w:tc>
          <w:tcPr>
            <w:tcW w:w="998" w:type="dxa"/>
          </w:tcPr>
          <w:p w14:paraId="2FF937AC" w14:textId="77777777" w:rsidR="001F3729" w:rsidRDefault="001F3729" w:rsidP="00284803">
            <w:r>
              <w:rPr>
                <w:sz w:val="16"/>
                <w:szCs w:val="16"/>
              </w:rPr>
              <w:t xml:space="preserve">TS/TR ... CR ... ; TS 38.521-4; TS/TR ... CR ... </w:t>
            </w:r>
          </w:p>
        </w:tc>
      </w:tr>
      <w:tr w:rsidR="001F3729" w14:paraId="49F0C6C6" w14:textId="77777777" w:rsidTr="00284803">
        <w:tc>
          <w:tcPr>
            <w:tcW w:w="879" w:type="dxa"/>
          </w:tcPr>
          <w:p w14:paraId="646AF05C" w14:textId="77777777" w:rsidR="001F3729" w:rsidRDefault="001F3729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7593F38D" w14:textId="77777777" w:rsidR="001F3729" w:rsidRDefault="001F3729" w:rsidP="00284803">
            <w:r>
              <w:rPr>
                <w:sz w:val="16"/>
                <w:szCs w:val="16"/>
              </w:rPr>
              <w:t>5237</w:t>
            </w:r>
          </w:p>
        </w:tc>
        <w:tc>
          <w:tcPr>
            <w:tcW w:w="517" w:type="dxa"/>
          </w:tcPr>
          <w:p w14:paraId="47F36B46" w14:textId="77777777" w:rsidR="001F3729" w:rsidRDefault="001F3729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0672A6E" w14:textId="77777777" w:rsidR="001F3729" w:rsidRDefault="001F3729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0D39B2B" w14:textId="77777777" w:rsidR="001F3729" w:rsidRDefault="001F3729" w:rsidP="00284803">
            <w:r>
              <w:rPr>
                <w:sz w:val="16"/>
                <w:szCs w:val="16"/>
              </w:rPr>
              <w:t>(NR_RRM_enh3-Core) CR for RRM Spec Improvement (section A.7)</w:t>
            </w:r>
          </w:p>
        </w:tc>
        <w:tc>
          <w:tcPr>
            <w:tcW w:w="517" w:type="dxa"/>
          </w:tcPr>
          <w:p w14:paraId="00F4BF54" w14:textId="77777777" w:rsidR="001F3729" w:rsidRDefault="001F3729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85CB2FC" w14:textId="77777777" w:rsidR="001F3729" w:rsidRDefault="001F3729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274B539A" w14:textId="77777777" w:rsidR="001F3729" w:rsidRDefault="001F372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FD30906" w14:textId="77777777" w:rsidR="001F3729" w:rsidRDefault="001F3729" w:rsidP="00284803">
            <w:r>
              <w:rPr>
                <w:sz w:val="16"/>
                <w:szCs w:val="16"/>
              </w:rPr>
              <w:t>R4-2502659</w:t>
            </w:r>
          </w:p>
        </w:tc>
        <w:tc>
          <w:tcPr>
            <w:tcW w:w="1597" w:type="dxa"/>
          </w:tcPr>
          <w:p w14:paraId="2E0DE8FF" w14:textId="77777777" w:rsidR="001F3729" w:rsidRDefault="001F3729" w:rsidP="00284803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66B052DB" w14:textId="77777777" w:rsidR="001F3729" w:rsidRDefault="001F3729" w:rsidP="00284803">
            <w:r>
              <w:rPr>
                <w:sz w:val="16"/>
                <w:szCs w:val="16"/>
              </w:rPr>
              <w:t>NR_RRM_enh3-Core</w:t>
            </w:r>
          </w:p>
        </w:tc>
        <w:tc>
          <w:tcPr>
            <w:tcW w:w="2323" w:type="dxa"/>
          </w:tcPr>
          <w:p w14:paraId="15677BB2" w14:textId="77777777" w:rsidR="001F3729" w:rsidRDefault="001F3729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E0110DD" w14:textId="77777777" w:rsidR="001F3729" w:rsidRDefault="001F3729" w:rsidP="00284803">
            <w:pPr>
              <w:rPr>
                <w:sz w:val="16"/>
                <w:szCs w:val="16"/>
              </w:rPr>
            </w:pPr>
          </w:p>
        </w:tc>
      </w:tr>
      <w:tr w:rsidR="001F3729" w14:paraId="2916CA2A" w14:textId="77777777" w:rsidTr="00284803">
        <w:tc>
          <w:tcPr>
            <w:tcW w:w="879" w:type="dxa"/>
          </w:tcPr>
          <w:p w14:paraId="350687A0" w14:textId="77777777" w:rsidR="001F3729" w:rsidRDefault="001F3729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568DDBF7" w14:textId="77777777" w:rsidR="001F3729" w:rsidRDefault="001F3729" w:rsidP="00284803">
            <w:r>
              <w:rPr>
                <w:sz w:val="16"/>
                <w:szCs w:val="16"/>
              </w:rPr>
              <w:t>5252</w:t>
            </w:r>
          </w:p>
        </w:tc>
        <w:tc>
          <w:tcPr>
            <w:tcW w:w="517" w:type="dxa"/>
          </w:tcPr>
          <w:p w14:paraId="1B3C8094" w14:textId="77777777" w:rsidR="001F3729" w:rsidRDefault="001F3729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B1D6C2D" w14:textId="77777777" w:rsidR="001F3729" w:rsidRDefault="001F3729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2CC0651" w14:textId="77777777" w:rsidR="001F3729" w:rsidRDefault="001F3729" w:rsidP="00284803">
            <w:r>
              <w:rPr>
                <w:sz w:val="16"/>
                <w:szCs w:val="16"/>
              </w:rPr>
              <w:t>(NR_redcap_enh-Core) Correction on eRedCap UE</w:t>
            </w:r>
          </w:p>
        </w:tc>
        <w:tc>
          <w:tcPr>
            <w:tcW w:w="517" w:type="dxa"/>
          </w:tcPr>
          <w:p w14:paraId="581B1097" w14:textId="77777777" w:rsidR="001F3729" w:rsidRDefault="001F3729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584F6B" w14:textId="77777777" w:rsidR="001F3729" w:rsidRDefault="001F3729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53EB7830" w14:textId="77777777" w:rsidR="001F3729" w:rsidRDefault="001F372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B6EABBF" w14:textId="77777777" w:rsidR="001F3729" w:rsidRDefault="001F3729" w:rsidP="00284803">
            <w:r>
              <w:rPr>
                <w:sz w:val="16"/>
                <w:szCs w:val="16"/>
              </w:rPr>
              <w:t>R4-2500708</w:t>
            </w:r>
          </w:p>
        </w:tc>
        <w:tc>
          <w:tcPr>
            <w:tcW w:w="1597" w:type="dxa"/>
          </w:tcPr>
          <w:p w14:paraId="2FBF7DDA" w14:textId="77777777" w:rsidR="001F3729" w:rsidRDefault="001F3729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604BE843" w14:textId="77777777" w:rsidR="001F3729" w:rsidRDefault="001F3729" w:rsidP="00284803">
            <w:r>
              <w:rPr>
                <w:sz w:val="16"/>
                <w:szCs w:val="16"/>
              </w:rPr>
              <w:t>NR_redcap_enh-Core</w:t>
            </w:r>
          </w:p>
        </w:tc>
        <w:tc>
          <w:tcPr>
            <w:tcW w:w="2323" w:type="dxa"/>
          </w:tcPr>
          <w:p w14:paraId="5B1A4AE6" w14:textId="77777777" w:rsidR="001F3729" w:rsidRDefault="001F3729" w:rsidP="00284803">
            <w:r>
              <w:rPr>
                <w:sz w:val="16"/>
                <w:szCs w:val="16"/>
              </w:rPr>
              <w:t>5.1.2, 5.1B.2</w:t>
            </w:r>
          </w:p>
        </w:tc>
        <w:tc>
          <w:tcPr>
            <w:tcW w:w="998" w:type="dxa"/>
          </w:tcPr>
          <w:p w14:paraId="1AB83D5D" w14:textId="77777777" w:rsidR="001F3729" w:rsidRDefault="001F3729" w:rsidP="0028480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F3729" w14:paraId="67B9A0EC" w14:textId="77777777" w:rsidTr="00284803">
        <w:tc>
          <w:tcPr>
            <w:tcW w:w="879" w:type="dxa"/>
          </w:tcPr>
          <w:p w14:paraId="6A567BA1" w14:textId="77777777" w:rsidR="001F3729" w:rsidRDefault="001F3729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2D1CF8B" w14:textId="77777777" w:rsidR="001F3729" w:rsidRDefault="001F3729" w:rsidP="00284803">
            <w:r>
              <w:rPr>
                <w:sz w:val="16"/>
                <w:szCs w:val="16"/>
              </w:rPr>
              <w:t>5262</w:t>
            </w:r>
          </w:p>
        </w:tc>
        <w:tc>
          <w:tcPr>
            <w:tcW w:w="517" w:type="dxa"/>
          </w:tcPr>
          <w:p w14:paraId="1613CB3C" w14:textId="77777777" w:rsidR="001F3729" w:rsidRDefault="001F3729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0687812" w14:textId="77777777" w:rsidR="001F3729" w:rsidRDefault="001F3729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2D2F1A8" w14:textId="77777777" w:rsidR="001F3729" w:rsidRDefault="001F3729" w:rsidP="00284803">
            <w:r>
              <w:rPr>
                <w:sz w:val="16"/>
                <w:szCs w:val="16"/>
              </w:rPr>
              <w:t>(NR_SL_enh2-Core) CR on correction of wrong indentation for Selection / Reselection of Sidelink Synchronization Reference Source with CCA</w:t>
            </w:r>
          </w:p>
        </w:tc>
        <w:tc>
          <w:tcPr>
            <w:tcW w:w="517" w:type="dxa"/>
          </w:tcPr>
          <w:p w14:paraId="418D6677" w14:textId="77777777" w:rsidR="001F3729" w:rsidRDefault="001F3729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8A0B20E" w14:textId="77777777" w:rsidR="001F3729" w:rsidRDefault="001F3729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77DBA038" w14:textId="77777777" w:rsidR="001F3729" w:rsidRDefault="001F372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F9E7C14" w14:textId="77777777" w:rsidR="001F3729" w:rsidRDefault="001F3729" w:rsidP="00284803">
            <w:r>
              <w:rPr>
                <w:sz w:val="16"/>
                <w:szCs w:val="16"/>
              </w:rPr>
              <w:t>R4-2500836</w:t>
            </w:r>
          </w:p>
        </w:tc>
        <w:tc>
          <w:tcPr>
            <w:tcW w:w="1597" w:type="dxa"/>
          </w:tcPr>
          <w:p w14:paraId="3E0AEF4C" w14:textId="77777777" w:rsidR="001F3729" w:rsidRDefault="001F3729" w:rsidP="00284803">
            <w:r>
              <w:rPr>
                <w:sz w:val="16"/>
                <w:szCs w:val="16"/>
              </w:rPr>
              <w:t>LG Electronics Inc.</w:t>
            </w:r>
          </w:p>
        </w:tc>
        <w:tc>
          <w:tcPr>
            <w:tcW w:w="1122" w:type="dxa"/>
          </w:tcPr>
          <w:p w14:paraId="448AFCE4" w14:textId="77777777" w:rsidR="001F3729" w:rsidRDefault="001F3729" w:rsidP="00284803">
            <w:r>
              <w:rPr>
                <w:sz w:val="16"/>
                <w:szCs w:val="16"/>
              </w:rPr>
              <w:t>NR_SL_enh2-Core</w:t>
            </w:r>
          </w:p>
        </w:tc>
        <w:tc>
          <w:tcPr>
            <w:tcW w:w="2323" w:type="dxa"/>
          </w:tcPr>
          <w:p w14:paraId="23149F35" w14:textId="77777777" w:rsidR="001F3729" w:rsidRDefault="001F3729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92C68B4" w14:textId="77777777" w:rsidR="001F3729" w:rsidRDefault="001F3729" w:rsidP="00284803">
            <w:pPr>
              <w:rPr>
                <w:sz w:val="16"/>
                <w:szCs w:val="16"/>
              </w:rPr>
            </w:pPr>
          </w:p>
        </w:tc>
      </w:tr>
      <w:tr w:rsidR="001F3729" w14:paraId="24191FBD" w14:textId="77777777" w:rsidTr="00284803">
        <w:tc>
          <w:tcPr>
            <w:tcW w:w="879" w:type="dxa"/>
          </w:tcPr>
          <w:p w14:paraId="575F6E47" w14:textId="77777777" w:rsidR="001F3729" w:rsidRDefault="001F3729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03166CE4" w14:textId="77777777" w:rsidR="001F3729" w:rsidRDefault="001F3729" w:rsidP="00284803">
            <w:r>
              <w:rPr>
                <w:sz w:val="16"/>
                <w:szCs w:val="16"/>
              </w:rPr>
              <w:t>5325</w:t>
            </w:r>
          </w:p>
        </w:tc>
        <w:tc>
          <w:tcPr>
            <w:tcW w:w="517" w:type="dxa"/>
          </w:tcPr>
          <w:p w14:paraId="0E5C2B2B" w14:textId="77777777" w:rsidR="001F3729" w:rsidRDefault="001F3729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F0B6EA" w14:textId="77777777" w:rsidR="001F3729" w:rsidRDefault="001F3729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A5F285" w14:textId="77777777" w:rsidR="001F3729" w:rsidRDefault="001F3729" w:rsidP="00284803">
            <w:r>
              <w:rPr>
                <w:sz w:val="16"/>
                <w:szCs w:val="16"/>
              </w:rPr>
              <w:t>(NR_RRM_enh3-Perf) CR on TC maintenance for Rel-18 eFeRRM</w:t>
            </w:r>
          </w:p>
        </w:tc>
        <w:tc>
          <w:tcPr>
            <w:tcW w:w="517" w:type="dxa"/>
          </w:tcPr>
          <w:p w14:paraId="5255A50B" w14:textId="77777777" w:rsidR="001F3729" w:rsidRDefault="001F3729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AA97C56" w14:textId="77777777" w:rsidR="001F3729" w:rsidRDefault="001F3729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1313CF9A" w14:textId="77777777" w:rsidR="001F3729" w:rsidRDefault="001F372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A10110C" w14:textId="77777777" w:rsidR="001F3729" w:rsidRDefault="001F3729" w:rsidP="00284803">
            <w:r>
              <w:rPr>
                <w:sz w:val="16"/>
                <w:szCs w:val="16"/>
              </w:rPr>
              <w:t>R4-2501214</w:t>
            </w:r>
          </w:p>
        </w:tc>
        <w:tc>
          <w:tcPr>
            <w:tcW w:w="1597" w:type="dxa"/>
          </w:tcPr>
          <w:p w14:paraId="556AEBD9" w14:textId="77777777" w:rsidR="001F3729" w:rsidRDefault="001F3729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1E6D2A8" w14:textId="77777777" w:rsidR="001F3729" w:rsidRDefault="001F3729" w:rsidP="00284803">
            <w:r>
              <w:rPr>
                <w:sz w:val="16"/>
                <w:szCs w:val="16"/>
              </w:rPr>
              <w:t>NR_RRM_enh3-Perf</w:t>
            </w:r>
          </w:p>
        </w:tc>
        <w:tc>
          <w:tcPr>
            <w:tcW w:w="2323" w:type="dxa"/>
          </w:tcPr>
          <w:p w14:paraId="0F2C1CF3" w14:textId="77777777" w:rsidR="001F3729" w:rsidRDefault="001F3729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5F464F" w14:textId="77777777" w:rsidR="001F3729" w:rsidRDefault="001F3729" w:rsidP="00284803">
            <w:pPr>
              <w:rPr>
                <w:sz w:val="16"/>
                <w:szCs w:val="16"/>
              </w:rPr>
            </w:pPr>
          </w:p>
        </w:tc>
      </w:tr>
      <w:tr w:rsidR="001F3729" w14:paraId="621EDE6A" w14:textId="77777777" w:rsidTr="00284803">
        <w:tc>
          <w:tcPr>
            <w:tcW w:w="879" w:type="dxa"/>
          </w:tcPr>
          <w:p w14:paraId="72E363BC" w14:textId="77777777" w:rsidR="001F3729" w:rsidRDefault="001F3729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1876077B" w14:textId="77777777" w:rsidR="001F3729" w:rsidRDefault="001F3729" w:rsidP="00284803">
            <w:r>
              <w:rPr>
                <w:sz w:val="16"/>
                <w:szCs w:val="16"/>
              </w:rPr>
              <w:t>5328</w:t>
            </w:r>
          </w:p>
        </w:tc>
        <w:tc>
          <w:tcPr>
            <w:tcW w:w="517" w:type="dxa"/>
          </w:tcPr>
          <w:p w14:paraId="0309A79E" w14:textId="77777777" w:rsidR="001F3729" w:rsidRDefault="001F3729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701923" w14:textId="77777777" w:rsidR="001F3729" w:rsidRDefault="001F3729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B812B28" w14:textId="77777777" w:rsidR="001F3729" w:rsidRDefault="001F3729" w:rsidP="00284803">
            <w:r>
              <w:rPr>
                <w:sz w:val="16"/>
                <w:szCs w:val="16"/>
              </w:rPr>
              <w:t>CR on specification improvement for 38.133 A.5</w:t>
            </w:r>
          </w:p>
        </w:tc>
        <w:tc>
          <w:tcPr>
            <w:tcW w:w="517" w:type="dxa"/>
          </w:tcPr>
          <w:p w14:paraId="25618D67" w14:textId="77777777" w:rsidR="001F3729" w:rsidRDefault="001F3729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7A633D" w14:textId="77777777" w:rsidR="001F3729" w:rsidRDefault="001F3729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343DE531" w14:textId="77777777" w:rsidR="001F3729" w:rsidRDefault="001F372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58E4DF6" w14:textId="77777777" w:rsidR="001F3729" w:rsidRDefault="001F3729" w:rsidP="00284803">
            <w:r>
              <w:rPr>
                <w:sz w:val="16"/>
                <w:szCs w:val="16"/>
              </w:rPr>
              <w:t>R4-2501225</w:t>
            </w:r>
          </w:p>
        </w:tc>
        <w:tc>
          <w:tcPr>
            <w:tcW w:w="1597" w:type="dxa"/>
          </w:tcPr>
          <w:p w14:paraId="7F51A2F1" w14:textId="77777777" w:rsidR="001F3729" w:rsidRDefault="001F3729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9E4E9D0" w14:textId="77777777" w:rsidR="001F3729" w:rsidRDefault="001F3729" w:rsidP="00284803">
            <w:r>
              <w:rPr>
                <w:sz w:val="16"/>
                <w:szCs w:val="16"/>
              </w:rPr>
              <w:t>NR_RRM_enh3-Core</w:t>
            </w:r>
          </w:p>
        </w:tc>
        <w:tc>
          <w:tcPr>
            <w:tcW w:w="2323" w:type="dxa"/>
          </w:tcPr>
          <w:p w14:paraId="5DEAD0EA" w14:textId="77777777" w:rsidR="001F3729" w:rsidRDefault="001F3729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45D80B2" w14:textId="77777777" w:rsidR="001F3729" w:rsidRDefault="001F3729" w:rsidP="00284803">
            <w:pPr>
              <w:rPr>
                <w:sz w:val="16"/>
                <w:szCs w:val="16"/>
              </w:rPr>
            </w:pPr>
          </w:p>
        </w:tc>
      </w:tr>
      <w:tr w:rsidR="001F3729" w14:paraId="5E9188F6" w14:textId="77777777" w:rsidTr="00284803">
        <w:tc>
          <w:tcPr>
            <w:tcW w:w="879" w:type="dxa"/>
          </w:tcPr>
          <w:p w14:paraId="554779B9" w14:textId="77777777" w:rsidR="001F3729" w:rsidRDefault="001F3729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21599A8" w14:textId="77777777" w:rsidR="001F3729" w:rsidRDefault="001F3729" w:rsidP="00284803">
            <w:r>
              <w:rPr>
                <w:sz w:val="16"/>
                <w:szCs w:val="16"/>
              </w:rPr>
              <w:t>5332</w:t>
            </w:r>
          </w:p>
        </w:tc>
        <w:tc>
          <w:tcPr>
            <w:tcW w:w="517" w:type="dxa"/>
          </w:tcPr>
          <w:p w14:paraId="01B487A5" w14:textId="77777777" w:rsidR="001F3729" w:rsidRDefault="001F3729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5C46E9B" w14:textId="77777777" w:rsidR="001F3729" w:rsidRDefault="001F3729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BD3E37C" w14:textId="77777777" w:rsidR="001F3729" w:rsidRDefault="001F3729" w:rsidP="00284803">
            <w:r>
              <w:rPr>
                <w:sz w:val="16"/>
                <w:szCs w:val="16"/>
              </w:rPr>
              <w:t>(NR_redcap_enh-Core) Correction to TA validation requirements for RedCap R18</w:t>
            </w:r>
          </w:p>
        </w:tc>
        <w:tc>
          <w:tcPr>
            <w:tcW w:w="517" w:type="dxa"/>
          </w:tcPr>
          <w:p w14:paraId="6ACAFF33" w14:textId="77777777" w:rsidR="001F3729" w:rsidRDefault="001F3729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AD3F6B" w14:textId="77777777" w:rsidR="001F3729" w:rsidRDefault="001F3729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796690F5" w14:textId="77777777" w:rsidR="001F3729" w:rsidRDefault="001F372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ED403D5" w14:textId="77777777" w:rsidR="001F3729" w:rsidRDefault="001F3729" w:rsidP="00284803">
            <w:r>
              <w:rPr>
                <w:sz w:val="16"/>
                <w:szCs w:val="16"/>
              </w:rPr>
              <w:t>R4-2502657</w:t>
            </w:r>
          </w:p>
        </w:tc>
        <w:tc>
          <w:tcPr>
            <w:tcW w:w="1597" w:type="dxa"/>
          </w:tcPr>
          <w:p w14:paraId="56A3F3E5" w14:textId="77777777" w:rsidR="001F3729" w:rsidRDefault="001F3729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AD07939" w14:textId="77777777" w:rsidR="001F3729" w:rsidRDefault="001F3729" w:rsidP="00284803">
            <w:r>
              <w:rPr>
                <w:sz w:val="16"/>
                <w:szCs w:val="16"/>
              </w:rPr>
              <w:t>NR_redcap_enh-Core</w:t>
            </w:r>
          </w:p>
        </w:tc>
        <w:tc>
          <w:tcPr>
            <w:tcW w:w="2323" w:type="dxa"/>
          </w:tcPr>
          <w:p w14:paraId="5AC76229" w14:textId="77777777" w:rsidR="001F3729" w:rsidRDefault="001F3729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E0DB2CF" w14:textId="77777777" w:rsidR="001F3729" w:rsidRDefault="001F3729" w:rsidP="00284803">
            <w:pPr>
              <w:rPr>
                <w:sz w:val="16"/>
                <w:szCs w:val="16"/>
              </w:rPr>
            </w:pPr>
          </w:p>
        </w:tc>
      </w:tr>
      <w:tr w:rsidR="001F3729" w14:paraId="41437EEC" w14:textId="77777777" w:rsidTr="00284803">
        <w:tc>
          <w:tcPr>
            <w:tcW w:w="879" w:type="dxa"/>
          </w:tcPr>
          <w:p w14:paraId="10403670" w14:textId="77777777" w:rsidR="001F3729" w:rsidRDefault="001F3729" w:rsidP="00284803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0A751DD7" w14:textId="77777777" w:rsidR="001F3729" w:rsidRDefault="001F3729" w:rsidP="00284803">
            <w:r>
              <w:rPr>
                <w:sz w:val="16"/>
                <w:szCs w:val="16"/>
              </w:rPr>
              <w:t>5363</w:t>
            </w:r>
          </w:p>
        </w:tc>
        <w:tc>
          <w:tcPr>
            <w:tcW w:w="517" w:type="dxa"/>
          </w:tcPr>
          <w:p w14:paraId="4A066898" w14:textId="77777777" w:rsidR="001F3729" w:rsidRDefault="001F3729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E75E7D" w14:textId="77777777" w:rsidR="001F3729" w:rsidRDefault="001F3729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120E85B" w14:textId="77777777" w:rsidR="001F3729" w:rsidRDefault="001F3729" w:rsidP="00284803">
            <w:r>
              <w:rPr>
                <w:sz w:val="16"/>
                <w:szCs w:val="16"/>
              </w:rPr>
              <w:t>CR on R18 RRM_enh3 core requirements</w:t>
            </w:r>
          </w:p>
        </w:tc>
        <w:tc>
          <w:tcPr>
            <w:tcW w:w="517" w:type="dxa"/>
          </w:tcPr>
          <w:p w14:paraId="567ECA24" w14:textId="77777777" w:rsidR="001F3729" w:rsidRDefault="001F3729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91DB42C" w14:textId="77777777" w:rsidR="001F3729" w:rsidRDefault="001F3729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6395E7CE" w14:textId="77777777" w:rsidR="001F3729" w:rsidRDefault="001F372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8EAB24A" w14:textId="77777777" w:rsidR="001F3729" w:rsidRDefault="001F3729" w:rsidP="00284803">
            <w:r>
              <w:rPr>
                <w:sz w:val="16"/>
                <w:szCs w:val="16"/>
              </w:rPr>
              <w:t>R4-2502651</w:t>
            </w:r>
          </w:p>
        </w:tc>
        <w:tc>
          <w:tcPr>
            <w:tcW w:w="1597" w:type="dxa"/>
          </w:tcPr>
          <w:p w14:paraId="2EC67C4D" w14:textId="77777777" w:rsidR="001F3729" w:rsidRDefault="001F3729" w:rsidP="00284803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0F9B7163" w14:textId="77777777" w:rsidR="001F3729" w:rsidRDefault="001F3729" w:rsidP="00284803">
            <w:r>
              <w:rPr>
                <w:sz w:val="16"/>
                <w:szCs w:val="16"/>
              </w:rPr>
              <w:t>NR_RRM_enh3-Core</w:t>
            </w:r>
          </w:p>
        </w:tc>
        <w:tc>
          <w:tcPr>
            <w:tcW w:w="2323" w:type="dxa"/>
          </w:tcPr>
          <w:p w14:paraId="5959AD84" w14:textId="77777777" w:rsidR="001F3729" w:rsidRDefault="001F3729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06296E3" w14:textId="77777777" w:rsidR="001F3729" w:rsidRDefault="001F3729" w:rsidP="00284803">
            <w:pPr>
              <w:rPr>
                <w:sz w:val="16"/>
                <w:szCs w:val="16"/>
              </w:rPr>
            </w:pPr>
          </w:p>
        </w:tc>
      </w:tr>
      <w:tr w:rsidR="001F3729" w14:paraId="0810B0B3" w14:textId="77777777" w:rsidTr="00284803">
        <w:tc>
          <w:tcPr>
            <w:tcW w:w="879" w:type="dxa"/>
          </w:tcPr>
          <w:p w14:paraId="5568F242" w14:textId="77777777" w:rsidR="001F3729" w:rsidRDefault="001F3729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622B59A" w14:textId="77777777" w:rsidR="001F3729" w:rsidRDefault="001F3729" w:rsidP="00284803">
            <w:r>
              <w:rPr>
                <w:sz w:val="16"/>
                <w:szCs w:val="16"/>
              </w:rPr>
              <w:t>5417</w:t>
            </w:r>
          </w:p>
        </w:tc>
        <w:tc>
          <w:tcPr>
            <w:tcW w:w="517" w:type="dxa"/>
          </w:tcPr>
          <w:p w14:paraId="6C9DB6CD" w14:textId="77777777" w:rsidR="001F3729" w:rsidRDefault="001F3729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7AB8DA" w14:textId="77777777" w:rsidR="001F3729" w:rsidRDefault="001F3729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4127010" w14:textId="77777777" w:rsidR="001F3729" w:rsidRDefault="001F3729" w:rsidP="00284803">
            <w:r>
              <w:rPr>
                <w:sz w:val="16"/>
                <w:szCs w:val="16"/>
              </w:rPr>
              <w:t>CR to 38.133: Addition of sub test using SR for SCell action with valid L3 results</w:t>
            </w:r>
          </w:p>
        </w:tc>
        <w:tc>
          <w:tcPr>
            <w:tcW w:w="517" w:type="dxa"/>
          </w:tcPr>
          <w:p w14:paraId="0262132C" w14:textId="77777777" w:rsidR="001F3729" w:rsidRDefault="001F3729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7862E1E" w14:textId="77777777" w:rsidR="001F3729" w:rsidRDefault="001F3729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41A3F20B" w14:textId="77777777" w:rsidR="001F3729" w:rsidRDefault="001F372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98962DB" w14:textId="77777777" w:rsidR="001F3729" w:rsidRDefault="001F3729" w:rsidP="00284803">
            <w:r>
              <w:rPr>
                <w:sz w:val="16"/>
                <w:szCs w:val="16"/>
              </w:rPr>
              <w:t>R4-2502056</w:t>
            </w:r>
          </w:p>
        </w:tc>
        <w:tc>
          <w:tcPr>
            <w:tcW w:w="1597" w:type="dxa"/>
          </w:tcPr>
          <w:p w14:paraId="36A2586E" w14:textId="77777777" w:rsidR="001F3729" w:rsidRDefault="001F3729" w:rsidP="0028480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D274AE2" w14:textId="77777777" w:rsidR="001F3729" w:rsidRDefault="001F3729" w:rsidP="00284803">
            <w:r>
              <w:rPr>
                <w:sz w:val="16"/>
                <w:szCs w:val="16"/>
              </w:rPr>
              <w:t>NR_RRM_enh3-Perf</w:t>
            </w:r>
          </w:p>
        </w:tc>
        <w:tc>
          <w:tcPr>
            <w:tcW w:w="2323" w:type="dxa"/>
          </w:tcPr>
          <w:p w14:paraId="37706830" w14:textId="77777777" w:rsidR="001F3729" w:rsidRDefault="001F3729" w:rsidP="00284803">
            <w:r>
              <w:rPr>
                <w:sz w:val="16"/>
                <w:szCs w:val="16"/>
              </w:rPr>
              <w:t>A.4.5.3.9, A.6.5.3.14</w:t>
            </w:r>
          </w:p>
        </w:tc>
        <w:tc>
          <w:tcPr>
            <w:tcW w:w="998" w:type="dxa"/>
          </w:tcPr>
          <w:p w14:paraId="6E59DA18" w14:textId="77777777" w:rsidR="001F3729" w:rsidRDefault="001F3729" w:rsidP="00284803">
            <w:r>
              <w:rPr>
                <w:sz w:val="16"/>
                <w:szCs w:val="16"/>
              </w:rPr>
              <w:t xml:space="preserve">TS/TR ... CR ... ; TS38.533; TS/TR ... CR ... </w:t>
            </w:r>
          </w:p>
        </w:tc>
      </w:tr>
      <w:tr w:rsidR="001F3729" w14:paraId="6DC5BF37" w14:textId="77777777" w:rsidTr="00284803">
        <w:tc>
          <w:tcPr>
            <w:tcW w:w="879" w:type="dxa"/>
          </w:tcPr>
          <w:p w14:paraId="03577EC0" w14:textId="77777777" w:rsidR="001F3729" w:rsidRDefault="001F3729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4EA6364F" w14:textId="77777777" w:rsidR="001F3729" w:rsidRDefault="001F3729" w:rsidP="00284803">
            <w:r>
              <w:rPr>
                <w:sz w:val="16"/>
                <w:szCs w:val="16"/>
              </w:rPr>
              <w:t>5420</w:t>
            </w:r>
          </w:p>
        </w:tc>
        <w:tc>
          <w:tcPr>
            <w:tcW w:w="517" w:type="dxa"/>
          </w:tcPr>
          <w:p w14:paraId="597E5521" w14:textId="77777777" w:rsidR="001F3729" w:rsidRDefault="001F3729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E94CA6C" w14:textId="77777777" w:rsidR="001F3729" w:rsidRDefault="001F3729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267F9B" w14:textId="77777777" w:rsidR="001F3729" w:rsidRDefault="001F3729" w:rsidP="00284803">
            <w:r>
              <w:rPr>
                <w:sz w:val="16"/>
                <w:szCs w:val="16"/>
              </w:rPr>
              <w:t>38.133 CR on PUCCH SCell activation with L3 report</w:t>
            </w:r>
          </w:p>
        </w:tc>
        <w:tc>
          <w:tcPr>
            <w:tcW w:w="517" w:type="dxa"/>
          </w:tcPr>
          <w:p w14:paraId="18FA2624" w14:textId="77777777" w:rsidR="001F3729" w:rsidRDefault="001F3729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95FBD5" w14:textId="77777777" w:rsidR="001F3729" w:rsidRDefault="001F3729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47EB0287" w14:textId="77777777" w:rsidR="001F3729" w:rsidRDefault="001F372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DCCE151" w14:textId="77777777" w:rsidR="001F3729" w:rsidRDefault="001F3729" w:rsidP="00284803">
            <w:r>
              <w:rPr>
                <w:sz w:val="16"/>
                <w:szCs w:val="16"/>
              </w:rPr>
              <w:t>R4-2502652</w:t>
            </w:r>
          </w:p>
        </w:tc>
        <w:tc>
          <w:tcPr>
            <w:tcW w:w="1597" w:type="dxa"/>
          </w:tcPr>
          <w:p w14:paraId="57ECA5F5" w14:textId="77777777" w:rsidR="001F3729" w:rsidRDefault="001F3729" w:rsidP="00284803">
            <w:r>
              <w:rPr>
                <w:sz w:val="16"/>
                <w:szCs w:val="16"/>
              </w:rPr>
              <w:t>Nokia, Nokia Shanghai Bell, OPPO</w:t>
            </w:r>
          </w:p>
        </w:tc>
        <w:tc>
          <w:tcPr>
            <w:tcW w:w="1122" w:type="dxa"/>
          </w:tcPr>
          <w:p w14:paraId="2CA7976C" w14:textId="77777777" w:rsidR="001F3729" w:rsidRDefault="001F3729" w:rsidP="00284803">
            <w:r>
              <w:rPr>
                <w:sz w:val="16"/>
                <w:szCs w:val="16"/>
              </w:rPr>
              <w:t>NR_RRM_enh3-Core</w:t>
            </w:r>
          </w:p>
        </w:tc>
        <w:tc>
          <w:tcPr>
            <w:tcW w:w="2323" w:type="dxa"/>
          </w:tcPr>
          <w:p w14:paraId="3468E7E5" w14:textId="77777777" w:rsidR="001F3729" w:rsidRDefault="001F3729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79517FB" w14:textId="77777777" w:rsidR="001F3729" w:rsidRDefault="001F3729" w:rsidP="00284803">
            <w:pPr>
              <w:rPr>
                <w:sz w:val="16"/>
                <w:szCs w:val="16"/>
              </w:rPr>
            </w:pPr>
          </w:p>
        </w:tc>
      </w:tr>
      <w:tr w:rsidR="001F3729" w14:paraId="70CB4361" w14:textId="77777777" w:rsidTr="00284803">
        <w:tc>
          <w:tcPr>
            <w:tcW w:w="879" w:type="dxa"/>
          </w:tcPr>
          <w:p w14:paraId="56458250" w14:textId="77777777" w:rsidR="001F3729" w:rsidRDefault="001F3729" w:rsidP="00284803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43A50F1A" w14:textId="77777777" w:rsidR="001F3729" w:rsidRDefault="001F3729" w:rsidP="00284803">
            <w:r>
              <w:rPr>
                <w:sz w:val="16"/>
                <w:szCs w:val="16"/>
              </w:rPr>
              <w:t>0178</w:t>
            </w:r>
          </w:p>
        </w:tc>
        <w:tc>
          <w:tcPr>
            <w:tcW w:w="517" w:type="dxa"/>
          </w:tcPr>
          <w:p w14:paraId="2E4142B2" w14:textId="77777777" w:rsidR="001F3729" w:rsidRDefault="001F3729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8A86FDF" w14:textId="77777777" w:rsidR="001F3729" w:rsidRDefault="001F3729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0D88340" w14:textId="77777777" w:rsidR="001F3729" w:rsidRDefault="001F3729" w:rsidP="00284803">
            <w:r>
              <w:rPr>
                <w:sz w:val="16"/>
                <w:szCs w:val="16"/>
              </w:rPr>
              <w:t>(NR_redcap_enh-Perf) Add eRedCap in the context of requirements</w:t>
            </w:r>
          </w:p>
        </w:tc>
        <w:tc>
          <w:tcPr>
            <w:tcW w:w="517" w:type="dxa"/>
          </w:tcPr>
          <w:p w14:paraId="5D2FDB6E" w14:textId="77777777" w:rsidR="001F3729" w:rsidRDefault="001F3729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001F91C" w14:textId="77777777" w:rsidR="001F3729" w:rsidRDefault="001F3729" w:rsidP="00284803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36BE5B19" w14:textId="77777777" w:rsidR="001F3729" w:rsidRDefault="001F372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FB9A333" w14:textId="77777777" w:rsidR="001F3729" w:rsidRDefault="001F3729" w:rsidP="00284803">
            <w:r>
              <w:rPr>
                <w:sz w:val="16"/>
                <w:szCs w:val="16"/>
              </w:rPr>
              <w:t>R4-2502964</w:t>
            </w:r>
          </w:p>
        </w:tc>
        <w:tc>
          <w:tcPr>
            <w:tcW w:w="1597" w:type="dxa"/>
          </w:tcPr>
          <w:p w14:paraId="4FB6C28E" w14:textId="77777777" w:rsidR="001F3729" w:rsidRDefault="001F3729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3152920F" w14:textId="77777777" w:rsidR="001F3729" w:rsidRDefault="001F3729" w:rsidP="00284803">
            <w:r>
              <w:rPr>
                <w:sz w:val="16"/>
                <w:szCs w:val="16"/>
              </w:rPr>
              <w:t>NR_redcap_enh-Perf</w:t>
            </w:r>
          </w:p>
        </w:tc>
        <w:tc>
          <w:tcPr>
            <w:tcW w:w="2323" w:type="dxa"/>
          </w:tcPr>
          <w:p w14:paraId="47BA266F" w14:textId="77777777" w:rsidR="001F3729" w:rsidRDefault="001F3729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615A1F" w14:textId="77777777" w:rsidR="001F3729" w:rsidRDefault="001F3729" w:rsidP="00284803">
            <w:pPr>
              <w:rPr>
                <w:sz w:val="16"/>
                <w:szCs w:val="16"/>
              </w:rPr>
            </w:pPr>
          </w:p>
        </w:tc>
      </w:tr>
      <w:tr w:rsidR="001F3729" w14:paraId="41B7617F" w14:textId="77777777" w:rsidTr="00284803">
        <w:tc>
          <w:tcPr>
            <w:tcW w:w="879" w:type="dxa"/>
          </w:tcPr>
          <w:p w14:paraId="40E4E490" w14:textId="77777777" w:rsidR="001F3729" w:rsidRDefault="001F3729" w:rsidP="00284803">
            <w:r>
              <w:rPr>
                <w:sz w:val="16"/>
                <w:szCs w:val="16"/>
              </w:rPr>
              <w:t>38.849</w:t>
            </w:r>
          </w:p>
        </w:tc>
        <w:tc>
          <w:tcPr>
            <w:tcW w:w="637" w:type="dxa"/>
          </w:tcPr>
          <w:p w14:paraId="282139C3" w14:textId="77777777" w:rsidR="001F3729" w:rsidRDefault="001F3729" w:rsidP="00284803">
            <w:r>
              <w:rPr>
                <w:sz w:val="16"/>
                <w:szCs w:val="16"/>
              </w:rPr>
              <w:t>0010</w:t>
            </w:r>
          </w:p>
        </w:tc>
        <w:tc>
          <w:tcPr>
            <w:tcW w:w="517" w:type="dxa"/>
          </w:tcPr>
          <w:p w14:paraId="1DB1B254" w14:textId="77777777" w:rsidR="001F3729" w:rsidRDefault="001F3729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12F4BE" w14:textId="77777777" w:rsidR="001F3729" w:rsidRDefault="001F3729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343E7A8" w14:textId="77777777" w:rsidR="001F3729" w:rsidRDefault="001F3729" w:rsidP="00284803">
            <w:r>
              <w:rPr>
                <w:sz w:val="16"/>
                <w:szCs w:val="16"/>
              </w:rPr>
              <w:t>(NR_unlic_enh-Core) Corrections to the 6GHz unlicensed band NS flags</w:t>
            </w:r>
          </w:p>
        </w:tc>
        <w:tc>
          <w:tcPr>
            <w:tcW w:w="517" w:type="dxa"/>
          </w:tcPr>
          <w:p w14:paraId="5F1AC835" w14:textId="77777777" w:rsidR="001F3729" w:rsidRDefault="001F3729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17F9198" w14:textId="77777777" w:rsidR="001F3729" w:rsidRDefault="001F3729" w:rsidP="0028480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60133C2" w14:textId="77777777" w:rsidR="001F3729" w:rsidRDefault="001F3729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72B7483" w14:textId="77777777" w:rsidR="001F3729" w:rsidRDefault="001F3729" w:rsidP="00284803">
            <w:r>
              <w:rPr>
                <w:sz w:val="16"/>
                <w:szCs w:val="16"/>
              </w:rPr>
              <w:t>R4-2500288</w:t>
            </w:r>
          </w:p>
        </w:tc>
        <w:tc>
          <w:tcPr>
            <w:tcW w:w="1597" w:type="dxa"/>
          </w:tcPr>
          <w:p w14:paraId="0921BA08" w14:textId="77777777" w:rsidR="001F3729" w:rsidRDefault="001F3729" w:rsidP="00284803">
            <w:r>
              <w:rPr>
                <w:sz w:val="16"/>
                <w:szCs w:val="16"/>
              </w:rPr>
              <w:t>Apple</w:t>
            </w:r>
          </w:p>
        </w:tc>
        <w:tc>
          <w:tcPr>
            <w:tcW w:w="1122" w:type="dxa"/>
          </w:tcPr>
          <w:p w14:paraId="6DEA82B8" w14:textId="77777777" w:rsidR="001F3729" w:rsidRDefault="001F3729" w:rsidP="00284803">
            <w:r>
              <w:rPr>
                <w:sz w:val="16"/>
                <w:szCs w:val="16"/>
              </w:rPr>
              <w:t>NR_unlic_enh-Core</w:t>
            </w:r>
          </w:p>
        </w:tc>
        <w:tc>
          <w:tcPr>
            <w:tcW w:w="2323" w:type="dxa"/>
          </w:tcPr>
          <w:p w14:paraId="58A5C76D" w14:textId="77777777" w:rsidR="001F3729" w:rsidRDefault="001F3729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AE080BA" w14:textId="77777777" w:rsidR="001F3729" w:rsidRDefault="001F3729" w:rsidP="00284803">
            <w:pPr>
              <w:rPr>
                <w:sz w:val="16"/>
                <w:szCs w:val="16"/>
              </w:rPr>
            </w:pPr>
          </w:p>
        </w:tc>
      </w:tr>
    </w:tbl>
    <w:p w14:paraId="33241DC7" w14:textId="77777777" w:rsidR="001F3729" w:rsidRDefault="001F3729" w:rsidP="001F3729"/>
    <w:p w14:paraId="5282C2CB" w14:textId="77777777" w:rsidR="00264F81" w:rsidRPr="004347C0" w:rsidRDefault="00264F81" w:rsidP="00264F81"/>
    <w:p w14:paraId="1AD19C51" w14:textId="2EB94DB9" w:rsidR="005E14E4" w:rsidRDefault="005061AA" w:rsidP="005E14E4">
      <w:pPr>
        <w:pStyle w:val="Heading2"/>
        <w:rPr>
          <w:rFonts w:cs="Arial"/>
          <w:noProof/>
        </w:rPr>
      </w:pPr>
      <w:r w:rsidRPr="005061AA">
        <w:rPr>
          <w:noProof/>
        </w:rPr>
        <w:t>RP-25060</w:t>
      </w:r>
      <w:r>
        <w:rPr>
          <w:noProof/>
        </w:rPr>
        <w:t>9</w:t>
      </w:r>
    </w:p>
    <w:p w14:paraId="76669FAC" w14:textId="7C8797CD" w:rsidR="005E14E4" w:rsidRPr="004347C0" w:rsidRDefault="005E14E4" w:rsidP="005E14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 xml:space="preserve">RAN4 CRs to Maintenance for Closed WIs/SIs for REL-18 and earlier - Batch </w:t>
      </w:r>
      <w:r>
        <w:rPr>
          <w:rFonts w:ascii="Arial" w:hAnsi="Arial" w:cs="Arial"/>
          <w:b/>
          <w:bCs/>
        </w:rPr>
        <w:t>32</w:t>
      </w:r>
    </w:p>
    <w:p w14:paraId="5A088EEE" w14:textId="77777777" w:rsidR="005E14E4" w:rsidRDefault="005E14E4" w:rsidP="005E14E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2C1B92BF" w14:textId="77777777" w:rsidR="001F25A3" w:rsidRDefault="001F25A3" w:rsidP="001F25A3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330CBB" w:rsidRPr="004E535C" w14:paraId="59F26A83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A11BDDD" w14:textId="77777777" w:rsidR="00330CBB" w:rsidRPr="00BF1EB6" w:rsidRDefault="00330CB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5ADAB8A" w14:textId="77777777" w:rsidR="00330CBB" w:rsidRPr="00BF1EB6" w:rsidRDefault="00330CB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29AA852" w14:textId="77777777" w:rsidR="00330CBB" w:rsidRPr="00BF1EB6" w:rsidRDefault="00330CB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382DCC" w14:textId="77777777" w:rsidR="00330CBB" w:rsidRPr="00BF1EB6" w:rsidRDefault="00330CB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041ED68" w14:textId="77777777" w:rsidR="00330CBB" w:rsidRPr="00BF1EB6" w:rsidRDefault="00330CB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C3DAA31" w14:textId="77777777" w:rsidR="00330CBB" w:rsidRPr="00BF1EB6" w:rsidRDefault="00330CB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4B6D392" w14:textId="77777777" w:rsidR="00330CBB" w:rsidRPr="00BF1EB6" w:rsidRDefault="00330CB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4DF639B" w14:textId="77777777" w:rsidR="00330CBB" w:rsidRPr="00BF1EB6" w:rsidRDefault="00330CB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8FCE370" w14:textId="77777777" w:rsidR="00330CBB" w:rsidRPr="00BF1EB6" w:rsidRDefault="00330CB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8AE0704" w14:textId="77777777" w:rsidR="00330CBB" w:rsidRPr="00BF1EB6" w:rsidRDefault="00330CB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75021A8" w14:textId="77777777" w:rsidR="00330CBB" w:rsidRPr="00BF1EB6" w:rsidRDefault="00330CB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82817E0" w14:textId="77777777" w:rsidR="00330CBB" w:rsidRPr="00BF1EB6" w:rsidRDefault="00330CB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528D14E" w14:textId="77777777" w:rsidR="00330CBB" w:rsidRPr="00BF1EB6" w:rsidRDefault="00330CB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330CBB" w14:paraId="50B6E7AB" w14:textId="77777777" w:rsidTr="00284803">
        <w:tc>
          <w:tcPr>
            <w:tcW w:w="879" w:type="dxa"/>
          </w:tcPr>
          <w:p w14:paraId="43ED00E0" w14:textId="77777777" w:rsidR="00330CBB" w:rsidRDefault="00330CBB" w:rsidP="00284803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764770AE" w14:textId="77777777" w:rsidR="00330CBB" w:rsidRDefault="00330CBB" w:rsidP="00284803">
            <w:r>
              <w:rPr>
                <w:sz w:val="16"/>
                <w:szCs w:val="16"/>
              </w:rPr>
              <w:t>6095</w:t>
            </w:r>
          </w:p>
        </w:tc>
        <w:tc>
          <w:tcPr>
            <w:tcW w:w="517" w:type="dxa"/>
          </w:tcPr>
          <w:p w14:paraId="2DBAC537" w14:textId="77777777" w:rsidR="00330CBB" w:rsidRDefault="00330CBB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2C8826" w14:textId="77777777" w:rsidR="00330CBB" w:rsidRDefault="00330CBB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4700A59" w14:textId="77777777" w:rsidR="00330CBB" w:rsidRDefault="00330CBB" w:rsidP="00284803">
            <w:r>
              <w:rPr>
                <w:sz w:val="16"/>
                <w:szCs w:val="16"/>
              </w:rPr>
              <w:t>(LTE-RF) Correction of reference to Suspended version of ITU-R SM.329 Recommendation</w:t>
            </w:r>
          </w:p>
        </w:tc>
        <w:tc>
          <w:tcPr>
            <w:tcW w:w="517" w:type="dxa"/>
          </w:tcPr>
          <w:p w14:paraId="6949CB93" w14:textId="77777777" w:rsidR="00330CBB" w:rsidRDefault="00330CBB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F13BF09" w14:textId="77777777" w:rsidR="00330CBB" w:rsidRDefault="00330CBB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4394A70B" w14:textId="77777777" w:rsidR="00330CBB" w:rsidRDefault="00330CB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8D9249E" w14:textId="77777777" w:rsidR="00330CBB" w:rsidRDefault="00330CBB" w:rsidP="00284803">
            <w:r>
              <w:rPr>
                <w:sz w:val="16"/>
                <w:szCs w:val="16"/>
              </w:rPr>
              <w:t>R4-2502112</w:t>
            </w:r>
          </w:p>
        </w:tc>
        <w:tc>
          <w:tcPr>
            <w:tcW w:w="1597" w:type="dxa"/>
          </w:tcPr>
          <w:p w14:paraId="7D5E9025" w14:textId="77777777" w:rsidR="00330CBB" w:rsidRDefault="00330CBB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FCCD7F9" w14:textId="77777777" w:rsidR="00330CBB" w:rsidRDefault="00330CBB" w:rsidP="00284803">
            <w:r>
              <w:rPr>
                <w:sz w:val="16"/>
                <w:szCs w:val="16"/>
              </w:rPr>
              <w:t>LTE-RF</w:t>
            </w:r>
          </w:p>
        </w:tc>
        <w:tc>
          <w:tcPr>
            <w:tcW w:w="2323" w:type="dxa"/>
          </w:tcPr>
          <w:p w14:paraId="60864119" w14:textId="77777777" w:rsidR="00330CBB" w:rsidRDefault="00330CBB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7C4D87" w14:textId="77777777" w:rsidR="00330CBB" w:rsidRDefault="00330CBB" w:rsidP="00284803">
            <w:pPr>
              <w:rPr>
                <w:sz w:val="16"/>
                <w:szCs w:val="16"/>
              </w:rPr>
            </w:pPr>
          </w:p>
        </w:tc>
      </w:tr>
      <w:tr w:rsidR="00330CBB" w14:paraId="33EED3B4" w14:textId="77777777" w:rsidTr="00284803">
        <w:tc>
          <w:tcPr>
            <w:tcW w:w="879" w:type="dxa"/>
          </w:tcPr>
          <w:p w14:paraId="13E26ABC" w14:textId="77777777" w:rsidR="00330CBB" w:rsidRDefault="00330CBB" w:rsidP="00284803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70255914" w14:textId="77777777" w:rsidR="00330CBB" w:rsidRDefault="00330CBB" w:rsidP="00284803">
            <w:r>
              <w:rPr>
                <w:sz w:val="16"/>
                <w:szCs w:val="16"/>
              </w:rPr>
              <w:t>6096</w:t>
            </w:r>
          </w:p>
        </w:tc>
        <w:tc>
          <w:tcPr>
            <w:tcW w:w="517" w:type="dxa"/>
          </w:tcPr>
          <w:p w14:paraId="63D7499A" w14:textId="77777777" w:rsidR="00330CBB" w:rsidRDefault="00330CBB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2F842B" w14:textId="77777777" w:rsidR="00330CBB" w:rsidRDefault="00330CBB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AEE3CB1" w14:textId="77777777" w:rsidR="00330CBB" w:rsidRDefault="00330CBB" w:rsidP="00284803">
            <w:r>
              <w:rPr>
                <w:sz w:val="16"/>
                <w:szCs w:val="16"/>
              </w:rPr>
              <w:t>(LTE-RF) Correction of reference to Suspended version of ITU-R SM.329 Recommendation</w:t>
            </w:r>
          </w:p>
        </w:tc>
        <w:tc>
          <w:tcPr>
            <w:tcW w:w="517" w:type="dxa"/>
          </w:tcPr>
          <w:p w14:paraId="409B0853" w14:textId="77777777" w:rsidR="00330CBB" w:rsidRDefault="00330CBB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169B3092" w14:textId="77777777" w:rsidR="00330CBB" w:rsidRDefault="00330CBB" w:rsidP="00284803">
            <w:r>
              <w:rPr>
                <w:sz w:val="16"/>
                <w:szCs w:val="16"/>
              </w:rPr>
              <w:t>19.0.1</w:t>
            </w:r>
          </w:p>
        </w:tc>
        <w:tc>
          <w:tcPr>
            <w:tcW w:w="758" w:type="dxa"/>
          </w:tcPr>
          <w:p w14:paraId="5AA31167" w14:textId="77777777" w:rsidR="00330CBB" w:rsidRDefault="00330CB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CDF7762" w14:textId="77777777" w:rsidR="00330CBB" w:rsidRDefault="00330CBB" w:rsidP="00284803">
            <w:r>
              <w:rPr>
                <w:sz w:val="16"/>
                <w:szCs w:val="16"/>
              </w:rPr>
              <w:t>R4-2502113</w:t>
            </w:r>
          </w:p>
        </w:tc>
        <w:tc>
          <w:tcPr>
            <w:tcW w:w="1597" w:type="dxa"/>
          </w:tcPr>
          <w:p w14:paraId="63F3B1B5" w14:textId="77777777" w:rsidR="00330CBB" w:rsidRDefault="00330CBB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6F5550F" w14:textId="77777777" w:rsidR="00330CBB" w:rsidRDefault="00330CBB" w:rsidP="00284803">
            <w:r>
              <w:rPr>
                <w:sz w:val="16"/>
                <w:szCs w:val="16"/>
              </w:rPr>
              <w:t>LTE-RF</w:t>
            </w:r>
          </w:p>
        </w:tc>
        <w:tc>
          <w:tcPr>
            <w:tcW w:w="2323" w:type="dxa"/>
          </w:tcPr>
          <w:p w14:paraId="5CCCCDEE" w14:textId="77777777" w:rsidR="00330CBB" w:rsidRDefault="00330CBB" w:rsidP="00284803">
            <w:r>
              <w:rPr>
                <w:sz w:val="16"/>
                <w:szCs w:val="16"/>
              </w:rPr>
              <w:t>2</w:t>
            </w:r>
          </w:p>
        </w:tc>
        <w:tc>
          <w:tcPr>
            <w:tcW w:w="998" w:type="dxa"/>
          </w:tcPr>
          <w:p w14:paraId="3805071E" w14:textId="77777777" w:rsidR="00330CBB" w:rsidRDefault="00330CBB" w:rsidP="00284803">
            <w:r>
              <w:rPr>
                <w:sz w:val="16"/>
                <w:szCs w:val="16"/>
              </w:rPr>
              <w:t>TS 36.102</w:t>
            </w:r>
          </w:p>
        </w:tc>
      </w:tr>
      <w:tr w:rsidR="00330CBB" w14:paraId="0F28EE32" w14:textId="77777777" w:rsidTr="00284803">
        <w:tc>
          <w:tcPr>
            <w:tcW w:w="879" w:type="dxa"/>
          </w:tcPr>
          <w:p w14:paraId="6C3C7701" w14:textId="77777777" w:rsidR="00330CBB" w:rsidRDefault="00330CBB" w:rsidP="00284803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66AE60AA" w14:textId="77777777" w:rsidR="00330CBB" w:rsidRDefault="00330CBB" w:rsidP="00284803">
            <w:r>
              <w:rPr>
                <w:sz w:val="16"/>
                <w:szCs w:val="16"/>
              </w:rPr>
              <w:t>0061</w:t>
            </w:r>
          </w:p>
        </w:tc>
        <w:tc>
          <w:tcPr>
            <w:tcW w:w="517" w:type="dxa"/>
          </w:tcPr>
          <w:p w14:paraId="4ABF4AF9" w14:textId="77777777" w:rsidR="00330CBB" w:rsidRDefault="00330CBB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AC1DE8" w14:textId="77777777" w:rsidR="00330CBB" w:rsidRDefault="00330CBB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10412E5" w14:textId="77777777" w:rsidR="00330CBB" w:rsidRDefault="00330CBB" w:rsidP="00284803">
            <w:r>
              <w:rPr>
                <w:sz w:val="16"/>
                <w:szCs w:val="16"/>
              </w:rPr>
              <w:t>(LTE_NBIoT_eMTC_NTN_req-Core) Correction of reference to Suspended version of ITU-R SM.329 Recommendation</w:t>
            </w:r>
          </w:p>
        </w:tc>
        <w:tc>
          <w:tcPr>
            <w:tcW w:w="517" w:type="dxa"/>
          </w:tcPr>
          <w:p w14:paraId="645584DA" w14:textId="77777777" w:rsidR="00330CBB" w:rsidRDefault="00330CBB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FD678BC" w14:textId="77777777" w:rsidR="00330CBB" w:rsidRDefault="00330CBB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21E2A076" w14:textId="77777777" w:rsidR="00330CBB" w:rsidRDefault="00330CB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E329262" w14:textId="77777777" w:rsidR="00330CBB" w:rsidRDefault="00330CBB" w:rsidP="00284803">
            <w:r>
              <w:rPr>
                <w:sz w:val="16"/>
                <w:szCs w:val="16"/>
              </w:rPr>
              <w:t>R4-2502114</w:t>
            </w:r>
          </w:p>
        </w:tc>
        <w:tc>
          <w:tcPr>
            <w:tcW w:w="1597" w:type="dxa"/>
          </w:tcPr>
          <w:p w14:paraId="45265FF7" w14:textId="77777777" w:rsidR="00330CBB" w:rsidRDefault="00330CBB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C3C6091" w14:textId="77777777" w:rsidR="00330CBB" w:rsidRDefault="00330CBB" w:rsidP="00284803">
            <w:r>
              <w:rPr>
                <w:sz w:val="16"/>
                <w:szCs w:val="16"/>
              </w:rPr>
              <w:t>LTE_NBIoT_eMTC_NTN_req-Core</w:t>
            </w:r>
          </w:p>
        </w:tc>
        <w:tc>
          <w:tcPr>
            <w:tcW w:w="2323" w:type="dxa"/>
          </w:tcPr>
          <w:p w14:paraId="635192B6" w14:textId="77777777" w:rsidR="00330CBB" w:rsidRDefault="00330CBB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7629A8" w14:textId="77777777" w:rsidR="00330CBB" w:rsidRDefault="00330CBB" w:rsidP="00284803">
            <w:pPr>
              <w:rPr>
                <w:sz w:val="16"/>
                <w:szCs w:val="16"/>
              </w:rPr>
            </w:pPr>
          </w:p>
        </w:tc>
      </w:tr>
      <w:tr w:rsidR="00330CBB" w14:paraId="4C226C7E" w14:textId="77777777" w:rsidTr="00284803">
        <w:tc>
          <w:tcPr>
            <w:tcW w:w="879" w:type="dxa"/>
          </w:tcPr>
          <w:p w14:paraId="3046B7AD" w14:textId="77777777" w:rsidR="00330CBB" w:rsidRDefault="00330CBB" w:rsidP="00284803">
            <w:r>
              <w:rPr>
                <w:sz w:val="16"/>
                <w:szCs w:val="16"/>
              </w:rPr>
              <w:lastRenderedPageBreak/>
              <w:t>36.116</w:t>
            </w:r>
          </w:p>
        </w:tc>
        <w:tc>
          <w:tcPr>
            <w:tcW w:w="637" w:type="dxa"/>
          </w:tcPr>
          <w:p w14:paraId="24013494" w14:textId="77777777" w:rsidR="00330CBB" w:rsidRDefault="00330CBB" w:rsidP="00284803">
            <w:r>
              <w:rPr>
                <w:sz w:val="16"/>
                <w:szCs w:val="16"/>
              </w:rPr>
              <w:t>0020</w:t>
            </w:r>
          </w:p>
        </w:tc>
        <w:tc>
          <w:tcPr>
            <w:tcW w:w="517" w:type="dxa"/>
          </w:tcPr>
          <w:p w14:paraId="5D4AC53D" w14:textId="77777777" w:rsidR="00330CBB" w:rsidRDefault="00330CBB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87DAD33" w14:textId="77777777" w:rsidR="00330CBB" w:rsidRDefault="00330CBB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86A308E" w14:textId="77777777" w:rsidR="00330CBB" w:rsidRDefault="00330CBB" w:rsidP="00284803">
            <w:r>
              <w:rPr>
                <w:sz w:val="16"/>
                <w:szCs w:val="16"/>
              </w:rPr>
              <w:t>(LTE_Relay-Core) Correction of reference to Suspended version of ITU-R SM.329 Recommendation</w:t>
            </w:r>
          </w:p>
        </w:tc>
        <w:tc>
          <w:tcPr>
            <w:tcW w:w="517" w:type="dxa"/>
          </w:tcPr>
          <w:p w14:paraId="0CD585D1" w14:textId="77777777" w:rsidR="00330CBB" w:rsidRDefault="00330CBB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7B4850" w14:textId="77777777" w:rsidR="00330CBB" w:rsidRDefault="00330CBB" w:rsidP="00284803">
            <w:r>
              <w:rPr>
                <w:sz w:val="16"/>
                <w:szCs w:val="16"/>
              </w:rPr>
              <w:t>18.0.0</w:t>
            </w:r>
          </w:p>
        </w:tc>
        <w:tc>
          <w:tcPr>
            <w:tcW w:w="758" w:type="dxa"/>
          </w:tcPr>
          <w:p w14:paraId="72921766" w14:textId="77777777" w:rsidR="00330CBB" w:rsidRDefault="00330CB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998AB73" w14:textId="77777777" w:rsidR="00330CBB" w:rsidRDefault="00330CBB" w:rsidP="00284803">
            <w:r>
              <w:rPr>
                <w:sz w:val="16"/>
                <w:szCs w:val="16"/>
              </w:rPr>
              <w:t>R4-2502120</w:t>
            </w:r>
          </w:p>
        </w:tc>
        <w:tc>
          <w:tcPr>
            <w:tcW w:w="1597" w:type="dxa"/>
          </w:tcPr>
          <w:p w14:paraId="20F63D4F" w14:textId="77777777" w:rsidR="00330CBB" w:rsidRDefault="00330CBB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19AD412" w14:textId="77777777" w:rsidR="00330CBB" w:rsidRDefault="00330CBB" w:rsidP="00284803">
            <w:r>
              <w:rPr>
                <w:sz w:val="16"/>
                <w:szCs w:val="16"/>
              </w:rPr>
              <w:t>LTE_Relay-Core</w:t>
            </w:r>
          </w:p>
        </w:tc>
        <w:tc>
          <w:tcPr>
            <w:tcW w:w="2323" w:type="dxa"/>
          </w:tcPr>
          <w:p w14:paraId="4BC67E3F" w14:textId="77777777" w:rsidR="00330CBB" w:rsidRDefault="00330CBB" w:rsidP="00284803">
            <w:r>
              <w:rPr>
                <w:sz w:val="16"/>
                <w:szCs w:val="16"/>
              </w:rPr>
              <w:t>2</w:t>
            </w:r>
          </w:p>
        </w:tc>
        <w:tc>
          <w:tcPr>
            <w:tcW w:w="998" w:type="dxa"/>
          </w:tcPr>
          <w:p w14:paraId="18E60A36" w14:textId="77777777" w:rsidR="00330CBB" w:rsidRDefault="00330CBB" w:rsidP="00284803">
            <w:pPr>
              <w:rPr>
                <w:sz w:val="16"/>
                <w:szCs w:val="16"/>
              </w:rPr>
            </w:pPr>
          </w:p>
        </w:tc>
      </w:tr>
      <w:tr w:rsidR="00330CBB" w14:paraId="2B88461E" w14:textId="77777777" w:rsidTr="00284803">
        <w:tc>
          <w:tcPr>
            <w:tcW w:w="879" w:type="dxa"/>
          </w:tcPr>
          <w:p w14:paraId="5FA9046C" w14:textId="77777777" w:rsidR="00330CBB" w:rsidRDefault="00330CBB" w:rsidP="00284803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721B9D97" w14:textId="77777777" w:rsidR="00330CBB" w:rsidRDefault="00330CBB" w:rsidP="00284803">
            <w:r>
              <w:rPr>
                <w:sz w:val="16"/>
                <w:szCs w:val="16"/>
              </w:rPr>
              <w:t>1024</w:t>
            </w:r>
          </w:p>
        </w:tc>
        <w:tc>
          <w:tcPr>
            <w:tcW w:w="517" w:type="dxa"/>
          </w:tcPr>
          <w:p w14:paraId="28799B73" w14:textId="77777777" w:rsidR="00330CBB" w:rsidRDefault="00330CBB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C4D4C57" w14:textId="77777777" w:rsidR="00330CBB" w:rsidRDefault="00330CBB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C767CF9" w14:textId="77777777" w:rsidR="00330CBB" w:rsidRDefault="00330CBB" w:rsidP="00284803">
            <w:r>
              <w:rPr>
                <w:sz w:val="16"/>
                <w:szCs w:val="16"/>
              </w:rPr>
              <w:t>(RInImp9-Rfmulti) Correction of reference to Suspended version of ITU-R SM.329 Recommendation</w:t>
            </w:r>
          </w:p>
        </w:tc>
        <w:tc>
          <w:tcPr>
            <w:tcW w:w="517" w:type="dxa"/>
          </w:tcPr>
          <w:p w14:paraId="08A52E5B" w14:textId="77777777" w:rsidR="00330CBB" w:rsidRDefault="00330CBB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3F020FD" w14:textId="77777777" w:rsidR="00330CBB" w:rsidRDefault="00330CBB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6E2E7222" w14:textId="77777777" w:rsidR="00330CBB" w:rsidRDefault="00330CB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6DD7598" w14:textId="77777777" w:rsidR="00330CBB" w:rsidRDefault="00330CBB" w:rsidP="00284803">
            <w:r>
              <w:rPr>
                <w:sz w:val="16"/>
                <w:szCs w:val="16"/>
              </w:rPr>
              <w:t>R4-2502121</w:t>
            </w:r>
          </w:p>
        </w:tc>
        <w:tc>
          <w:tcPr>
            <w:tcW w:w="1597" w:type="dxa"/>
          </w:tcPr>
          <w:p w14:paraId="78F509C7" w14:textId="77777777" w:rsidR="00330CBB" w:rsidRDefault="00330CBB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B851505" w14:textId="77777777" w:rsidR="00330CBB" w:rsidRDefault="00330CBB" w:rsidP="00284803">
            <w:r>
              <w:rPr>
                <w:sz w:val="16"/>
                <w:szCs w:val="16"/>
              </w:rPr>
              <w:t>RInImp9-RFmulti</w:t>
            </w:r>
          </w:p>
        </w:tc>
        <w:tc>
          <w:tcPr>
            <w:tcW w:w="2323" w:type="dxa"/>
          </w:tcPr>
          <w:p w14:paraId="6B845939" w14:textId="77777777" w:rsidR="00330CBB" w:rsidRDefault="00330CBB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F5FDC03" w14:textId="77777777" w:rsidR="00330CBB" w:rsidRDefault="00330CBB" w:rsidP="00284803">
            <w:pPr>
              <w:rPr>
                <w:sz w:val="16"/>
                <w:szCs w:val="16"/>
              </w:rPr>
            </w:pPr>
          </w:p>
        </w:tc>
      </w:tr>
      <w:tr w:rsidR="00330CBB" w14:paraId="41040784" w14:textId="77777777" w:rsidTr="00284803">
        <w:tc>
          <w:tcPr>
            <w:tcW w:w="879" w:type="dxa"/>
          </w:tcPr>
          <w:p w14:paraId="25F6BD60" w14:textId="77777777" w:rsidR="00330CBB" w:rsidRDefault="00330CBB" w:rsidP="00284803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05CBC280" w14:textId="77777777" w:rsidR="00330CBB" w:rsidRDefault="00330CBB" w:rsidP="00284803">
            <w:r>
              <w:rPr>
                <w:sz w:val="16"/>
                <w:szCs w:val="16"/>
              </w:rPr>
              <w:t>0297</w:t>
            </w:r>
          </w:p>
        </w:tc>
        <w:tc>
          <w:tcPr>
            <w:tcW w:w="517" w:type="dxa"/>
          </w:tcPr>
          <w:p w14:paraId="74F16BEF" w14:textId="77777777" w:rsidR="00330CBB" w:rsidRDefault="00330CBB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CC69BF1" w14:textId="77777777" w:rsidR="00330CBB" w:rsidRDefault="00330CBB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A5970F4" w14:textId="77777777" w:rsidR="00330CBB" w:rsidRDefault="00330CBB" w:rsidP="00284803">
            <w:r>
              <w:rPr>
                <w:sz w:val="16"/>
                <w:szCs w:val="16"/>
              </w:rPr>
              <w:t>(AAS_BS_LTE_UTRA-Core) Correction of reference to Suspended version of ITU-R SM.329 Recommendation</w:t>
            </w:r>
          </w:p>
        </w:tc>
        <w:tc>
          <w:tcPr>
            <w:tcW w:w="517" w:type="dxa"/>
          </w:tcPr>
          <w:p w14:paraId="744EF29D" w14:textId="77777777" w:rsidR="00330CBB" w:rsidRDefault="00330CBB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3BE7729" w14:textId="77777777" w:rsidR="00330CBB" w:rsidRDefault="00330CBB" w:rsidP="00284803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0CEE18C5" w14:textId="77777777" w:rsidR="00330CBB" w:rsidRDefault="00330CB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538EBE0" w14:textId="77777777" w:rsidR="00330CBB" w:rsidRDefault="00330CBB" w:rsidP="00284803">
            <w:r>
              <w:rPr>
                <w:sz w:val="16"/>
                <w:szCs w:val="16"/>
              </w:rPr>
              <w:t>R4-2502122</w:t>
            </w:r>
          </w:p>
        </w:tc>
        <w:tc>
          <w:tcPr>
            <w:tcW w:w="1597" w:type="dxa"/>
          </w:tcPr>
          <w:p w14:paraId="13BDAD98" w14:textId="77777777" w:rsidR="00330CBB" w:rsidRDefault="00330CBB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EB9630D" w14:textId="77777777" w:rsidR="00330CBB" w:rsidRDefault="00330CBB" w:rsidP="00284803">
            <w:r>
              <w:rPr>
                <w:sz w:val="16"/>
                <w:szCs w:val="16"/>
              </w:rPr>
              <w:t>AAS_BS_LTE_UTRA-Core</w:t>
            </w:r>
          </w:p>
        </w:tc>
        <w:tc>
          <w:tcPr>
            <w:tcW w:w="2323" w:type="dxa"/>
          </w:tcPr>
          <w:p w14:paraId="5919EAD3" w14:textId="77777777" w:rsidR="00330CBB" w:rsidRDefault="00330CBB" w:rsidP="00284803">
            <w:r>
              <w:rPr>
                <w:sz w:val="16"/>
                <w:szCs w:val="16"/>
              </w:rPr>
              <w:t>2, 10.7.4</w:t>
            </w:r>
          </w:p>
        </w:tc>
        <w:tc>
          <w:tcPr>
            <w:tcW w:w="998" w:type="dxa"/>
          </w:tcPr>
          <w:p w14:paraId="5252794B" w14:textId="77777777" w:rsidR="00330CBB" w:rsidRDefault="00330CBB" w:rsidP="00284803">
            <w:r>
              <w:rPr>
                <w:sz w:val="16"/>
                <w:szCs w:val="16"/>
              </w:rPr>
              <w:t>TS 37.104, TS 37.114; TS 37.141, TS 37.145-2</w:t>
            </w:r>
          </w:p>
        </w:tc>
      </w:tr>
      <w:tr w:rsidR="00330CBB" w14:paraId="164925E4" w14:textId="77777777" w:rsidTr="00284803">
        <w:tc>
          <w:tcPr>
            <w:tcW w:w="879" w:type="dxa"/>
          </w:tcPr>
          <w:p w14:paraId="52A1218D" w14:textId="77777777" w:rsidR="00330CBB" w:rsidRDefault="00330CBB" w:rsidP="00284803">
            <w:r>
              <w:rPr>
                <w:sz w:val="16"/>
                <w:szCs w:val="16"/>
              </w:rPr>
              <w:t>37.114</w:t>
            </w:r>
          </w:p>
        </w:tc>
        <w:tc>
          <w:tcPr>
            <w:tcW w:w="637" w:type="dxa"/>
          </w:tcPr>
          <w:p w14:paraId="0A910CD2" w14:textId="77777777" w:rsidR="00330CBB" w:rsidRDefault="00330CBB" w:rsidP="00284803">
            <w:r>
              <w:rPr>
                <w:sz w:val="16"/>
                <w:szCs w:val="16"/>
              </w:rPr>
              <w:t>0113</w:t>
            </w:r>
          </w:p>
        </w:tc>
        <w:tc>
          <w:tcPr>
            <w:tcW w:w="517" w:type="dxa"/>
          </w:tcPr>
          <w:p w14:paraId="79A58BA8" w14:textId="77777777" w:rsidR="00330CBB" w:rsidRDefault="00330CBB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EEBB526" w14:textId="77777777" w:rsidR="00330CBB" w:rsidRDefault="00330CBB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3915C3B" w14:textId="77777777" w:rsidR="00330CBB" w:rsidRDefault="00330CBB" w:rsidP="00284803">
            <w:r>
              <w:rPr>
                <w:sz w:val="16"/>
                <w:szCs w:val="16"/>
              </w:rPr>
              <w:t>(AAS_BS_LTE_UTRA-Core) Correction of reference to Suspended version of ITU-R SM.329 Recommendation</w:t>
            </w:r>
          </w:p>
        </w:tc>
        <w:tc>
          <w:tcPr>
            <w:tcW w:w="517" w:type="dxa"/>
          </w:tcPr>
          <w:p w14:paraId="4A8C0CB7" w14:textId="77777777" w:rsidR="00330CBB" w:rsidRDefault="00330CBB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9D094AE" w14:textId="77777777" w:rsidR="00330CBB" w:rsidRDefault="00330CBB" w:rsidP="00284803">
            <w:r>
              <w:rPr>
                <w:sz w:val="16"/>
                <w:szCs w:val="16"/>
              </w:rPr>
              <w:t>18.1.0</w:t>
            </w:r>
          </w:p>
        </w:tc>
        <w:tc>
          <w:tcPr>
            <w:tcW w:w="758" w:type="dxa"/>
          </w:tcPr>
          <w:p w14:paraId="51E4CCFF" w14:textId="77777777" w:rsidR="00330CBB" w:rsidRDefault="00330CB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1994128" w14:textId="77777777" w:rsidR="00330CBB" w:rsidRDefault="00330CBB" w:rsidP="00284803">
            <w:r>
              <w:rPr>
                <w:sz w:val="16"/>
                <w:szCs w:val="16"/>
              </w:rPr>
              <w:t>R4-2502123</w:t>
            </w:r>
          </w:p>
        </w:tc>
        <w:tc>
          <w:tcPr>
            <w:tcW w:w="1597" w:type="dxa"/>
          </w:tcPr>
          <w:p w14:paraId="7F65724B" w14:textId="77777777" w:rsidR="00330CBB" w:rsidRDefault="00330CBB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1DEB47C" w14:textId="77777777" w:rsidR="00330CBB" w:rsidRDefault="00330CBB" w:rsidP="00284803">
            <w:r>
              <w:rPr>
                <w:sz w:val="16"/>
                <w:szCs w:val="16"/>
              </w:rPr>
              <w:t>AAS_BS_LTE_UTRA-Core</w:t>
            </w:r>
          </w:p>
        </w:tc>
        <w:tc>
          <w:tcPr>
            <w:tcW w:w="2323" w:type="dxa"/>
          </w:tcPr>
          <w:p w14:paraId="07BEE206" w14:textId="77777777" w:rsidR="00330CBB" w:rsidRDefault="00330CBB" w:rsidP="00284803">
            <w:r>
              <w:rPr>
                <w:sz w:val="16"/>
                <w:szCs w:val="16"/>
              </w:rPr>
              <w:t>2</w:t>
            </w:r>
          </w:p>
        </w:tc>
        <w:tc>
          <w:tcPr>
            <w:tcW w:w="998" w:type="dxa"/>
          </w:tcPr>
          <w:p w14:paraId="40F1C617" w14:textId="77777777" w:rsidR="00330CBB" w:rsidRDefault="00330CBB" w:rsidP="00284803">
            <w:r>
              <w:rPr>
                <w:sz w:val="16"/>
                <w:szCs w:val="16"/>
              </w:rPr>
              <w:t>TS 37.104, TS 37.105; TS 37.141, TS 37.145-2</w:t>
            </w:r>
          </w:p>
        </w:tc>
      </w:tr>
      <w:tr w:rsidR="00330CBB" w14:paraId="41F6F1C0" w14:textId="77777777" w:rsidTr="00284803">
        <w:tc>
          <w:tcPr>
            <w:tcW w:w="879" w:type="dxa"/>
          </w:tcPr>
          <w:p w14:paraId="0F3F64E3" w14:textId="77777777" w:rsidR="00330CBB" w:rsidRDefault="00330CBB" w:rsidP="00284803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0E0E0FC4" w14:textId="77777777" w:rsidR="00330CBB" w:rsidRDefault="00330CBB" w:rsidP="00284803">
            <w:r>
              <w:rPr>
                <w:sz w:val="16"/>
                <w:szCs w:val="16"/>
              </w:rPr>
              <w:t>1095</w:t>
            </w:r>
          </w:p>
        </w:tc>
        <w:tc>
          <w:tcPr>
            <w:tcW w:w="517" w:type="dxa"/>
          </w:tcPr>
          <w:p w14:paraId="4C7F87A0" w14:textId="77777777" w:rsidR="00330CBB" w:rsidRDefault="00330CBB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382F285" w14:textId="77777777" w:rsidR="00330CBB" w:rsidRDefault="00330CBB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19EB9A6" w14:textId="77777777" w:rsidR="00330CBB" w:rsidRDefault="00330CBB" w:rsidP="00284803">
            <w:r>
              <w:rPr>
                <w:sz w:val="16"/>
                <w:szCs w:val="16"/>
              </w:rPr>
              <w:t>(RInImp9-Rfmulti) Correction of reference to Suspended version of ITU-R SM.329 Recommendation</w:t>
            </w:r>
          </w:p>
        </w:tc>
        <w:tc>
          <w:tcPr>
            <w:tcW w:w="517" w:type="dxa"/>
          </w:tcPr>
          <w:p w14:paraId="2144ED46" w14:textId="77777777" w:rsidR="00330CBB" w:rsidRDefault="00330CBB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C4F5358" w14:textId="77777777" w:rsidR="00330CBB" w:rsidRDefault="00330CBB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3A3D4AA9" w14:textId="77777777" w:rsidR="00330CBB" w:rsidRDefault="00330CB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C65FA41" w14:textId="77777777" w:rsidR="00330CBB" w:rsidRDefault="00330CBB" w:rsidP="00284803">
            <w:r>
              <w:rPr>
                <w:sz w:val="16"/>
                <w:szCs w:val="16"/>
              </w:rPr>
              <w:t>R4-2502124</w:t>
            </w:r>
          </w:p>
        </w:tc>
        <w:tc>
          <w:tcPr>
            <w:tcW w:w="1597" w:type="dxa"/>
          </w:tcPr>
          <w:p w14:paraId="4F3E66AE" w14:textId="77777777" w:rsidR="00330CBB" w:rsidRDefault="00330CBB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7F5FD99" w14:textId="77777777" w:rsidR="00330CBB" w:rsidRDefault="00330CBB" w:rsidP="00284803">
            <w:r>
              <w:rPr>
                <w:sz w:val="16"/>
                <w:szCs w:val="16"/>
              </w:rPr>
              <w:t>RInImp9-RFmulti</w:t>
            </w:r>
          </w:p>
        </w:tc>
        <w:tc>
          <w:tcPr>
            <w:tcW w:w="2323" w:type="dxa"/>
          </w:tcPr>
          <w:p w14:paraId="230EAF00" w14:textId="77777777" w:rsidR="00330CBB" w:rsidRDefault="00330CBB" w:rsidP="00284803">
            <w:r>
              <w:rPr>
                <w:sz w:val="16"/>
                <w:szCs w:val="16"/>
              </w:rPr>
              <w:t>2</w:t>
            </w:r>
          </w:p>
        </w:tc>
        <w:tc>
          <w:tcPr>
            <w:tcW w:w="998" w:type="dxa"/>
          </w:tcPr>
          <w:p w14:paraId="055C535E" w14:textId="77777777" w:rsidR="00330CBB" w:rsidRDefault="00330CBB" w:rsidP="00284803">
            <w:r>
              <w:rPr>
                <w:sz w:val="16"/>
                <w:szCs w:val="16"/>
              </w:rPr>
              <w:t>TS 37.104, TS 37.105, TS 37.114; TS 37.145-2</w:t>
            </w:r>
          </w:p>
        </w:tc>
      </w:tr>
      <w:tr w:rsidR="00330CBB" w14:paraId="4F43922D" w14:textId="77777777" w:rsidTr="00284803">
        <w:tc>
          <w:tcPr>
            <w:tcW w:w="879" w:type="dxa"/>
          </w:tcPr>
          <w:p w14:paraId="39A519DC" w14:textId="77777777" w:rsidR="00330CBB" w:rsidRDefault="00330CBB" w:rsidP="00284803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0DDDCEDD" w14:textId="77777777" w:rsidR="00330CBB" w:rsidRDefault="00330CBB" w:rsidP="00284803">
            <w:r>
              <w:rPr>
                <w:sz w:val="16"/>
                <w:szCs w:val="16"/>
              </w:rPr>
              <w:t>0392</w:t>
            </w:r>
          </w:p>
        </w:tc>
        <w:tc>
          <w:tcPr>
            <w:tcW w:w="517" w:type="dxa"/>
          </w:tcPr>
          <w:p w14:paraId="1155A1C5" w14:textId="77777777" w:rsidR="00330CBB" w:rsidRDefault="00330CBB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2BBFDC" w14:textId="77777777" w:rsidR="00330CBB" w:rsidRDefault="00330CBB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26C24BA" w14:textId="77777777" w:rsidR="00330CBB" w:rsidRDefault="00330CBB" w:rsidP="00284803">
            <w:r>
              <w:rPr>
                <w:sz w:val="16"/>
                <w:szCs w:val="16"/>
              </w:rPr>
              <w:t>(AAS_BS_LTE_UTRA-Perf) Correction of reference to Suspended version of ITU-R SM.329 Recommendation</w:t>
            </w:r>
          </w:p>
        </w:tc>
        <w:tc>
          <w:tcPr>
            <w:tcW w:w="517" w:type="dxa"/>
          </w:tcPr>
          <w:p w14:paraId="79C9CA2F" w14:textId="77777777" w:rsidR="00330CBB" w:rsidRDefault="00330CBB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D5E6C60" w14:textId="77777777" w:rsidR="00330CBB" w:rsidRDefault="00330CBB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3A709018" w14:textId="77777777" w:rsidR="00330CBB" w:rsidRDefault="00330CB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B54ADCE" w14:textId="77777777" w:rsidR="00330CBB" w:rsidRDefault="00330CBB" w:rsidP="00284803">
            <w:r>
              <w:rPr>
                <w:sz w:val="16"/>
                <w:szCs w:val="16"/>
              </w:rPr>
              <w:t>R4-2502125</w:t>
            </w:r>
          </w:p>
        </w:tc>
        <w:tc>
          <w:tcPr>
            <w:tcW w:w="1597" w:type="dxa"/>
          </w:tcPr>
          <w:p w14:paraId="4A9C7D72" w14:textId="77777777" w:rsidR="00330CBB" w:rsidRDefault="00330CBB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0854E6F" w14:textId="77777777" w:rsidR="00330CBB" w:rsidRDefault="00330CBB" w:rsidP="00284803">
            <w:r>
              <w:rPr>
                <w:sz w:val="16"/>
                <w:szCs w:val="16"/>
              </w:rPr>
              <w:t>AAS_BS_LTE_UTRA-Perf</w:t>
            </w:r>
          </w:p>
        </w:tc>
        <w:tc>
          <w:tcPr>
            <w:tcW w:w="2323" w:type="dxa"/>
          </w:tcPr>
          <w:p w14:paraId="451EF83A" w14:textId="77777777" w:rsidR="00330CBB" w:rsidRDefault="00330CBB" w:rsidP="00284803">
            <w:r>
              <w:rPr>
                <w:sz w:val="16"/>
                <w:szCs w:val="16"/>
              </w:rPr>
              <w:t>2</w:t>
            </w:r>
          </w:p>
        </w:tc>
        <w:tc>
          <w:tcPr>
            <w:tcW w:w="998" w:type="dxa"/>
          </w:tcPr>
          <w:p w14:paraId="5025A54E" w14:textId="77777777" w:rsidR="00330CBB" w:rsidRDefault="00330CBB" w:rsidP="00284803">
            <w:r>
              <w:rPr>
                <w:sz w:val="16"/>
                <w:szCs w:val="16"/>
              </w:rPr>
              <w:t>TS 37.104, TS 37.105, TS 37.114; TS 37.141</w:t>
            </w:r>
          </w:p>
        </w:tc>
      </w:tr>
      <w:tr w:rsidR="00330CBB" w14:paraId="0002D524" w14:textId="77777777" w:rsidTr="00284803">
        <w:tc>
          <w:tcPr>
            <w:tcW w:w="879" w:type="dxa"/>
          </w:tcPr>
          <w:p w14:paraId="6E4BB750" w14:textId="77777777" w:rsidR="00330CBB" w:rsidRDefault="00330CBB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9C478A3" w14:textId="77777777" w:rsidR="00330CBB" w:rsidRDefault="00330CBB" w:rsidP="00284803">
            <w:r>
              <w:rPr>
                <w:sz w:val="16"/>
                <w:szCs w:val="16"/>
              </w:rPr>
              <w:t>2716</w:t>
            </w:r>
          </w:p>
        </w:tc>
        <w:tc>
          <w:tcPr>
            <w:tcW w:w="517" w:type="dxa"/>
          </w:tcPr>
          <w:p w14:paraId="3154F9BB" w14:textId="77777777" w:rsidR="00330CBB" w:rsidRDefault="00330CBB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FD3FB8" w14:textId="77777777" w:rsidR="00330CBB" w:rsidRDefault="00330CBB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58245F1" w14:textId="77777777" w:rsidR="00330CBB" w:rsidRDefault="00330CBB" w:rsidP="00284803">
            <w:r>
              <w:rPr>
                <w:sz w:val="16"/>
                <w:szCs w:val="16"/>
              </w:rPr>
              <w:t>(NR_newRAT-Core) Correction of reference to Suspended version of ITU-R SM.329 Recommendation</w:t>
            </w:r>
          </w:p>
        </w:tc>
        <w:tc>
          <w:tcPr>
            <w:tcW w:w="517" w:type="dxa"/>
          </w:tcPr>
          <w:p w14:paraId="31C20F0F" w14:textId="77777777" w:rsidR="00330CBB" w:rsidRDefault="00330CBB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C88A7D" w14:textId="77777777" w:rsidR="00330CBB" w:rsidRDefault="00330CBB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3475C7A9" w14:textId="77777777" w:rsidR="00330CBB" w:rsidRDefault="00330CB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57967C0" w14:textId="77777777" w:rsidR="00330CBB" w:rsidRDefault="00330CBB" w:rsidP="00284803">
            <w:r>
              <w:rPr>
                <w:sz w:val="16"/>
                <w:szCs w:val="16"/>
              </w:rPr>
              <w:t>R4-2502115</w:t>
            </w:r>
          </w:p>
        </w:tc>
        <w:tc>
          <w:tcPr>
            <w:tcW w:w="1597" w:type="dxa"/>
          </w:tcPr>
          <w:p w14:paraId="3D8E03EC" w14:textId="77777777" w:rsidR="00330CBB" w:rsidRDefault="00330CBB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C39400A" w14:textId="77777777" w:rsidR="00330CBB" w:rsidRDefault="00330CBB" w:rsidP="00284803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B5A882B" w14:textId="77777777" w:rsidR="00330CBB" w:rsidRDefault="00330CBB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B268681" w14:textId="77777777" w:rsidR="00330CBB" w:rsidRDefault="00330CBB" w:rsidP="00284803">
            <w:pPr>
              <w:rPr>
                <w:sz w:val="16"/>
                <w:szCs w:val="16"/>
              </w:rPr>
            </w:pPr>
          </w:p>
        </w:tc>
      </w:tr>
      <w:tr w:rsidR="00330CBB" w14:paraId="7DF3F675" w14:textId="77777777" w:rsidTr="00284803">
        <w:tc>
          <w:tcPr>
            <w:tcW w:w="879" w:type="dxa"/>
          </w:tcPr>
          <w:p w14:paraId="07B76421" w14:textId="77777777" w:rsidR="00330CBB" w:rsidRDefault="00330CBB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2188F340" w14:textId="77777777" w:rsidR="00330CBB" w:rsidRDefault="00330CBB" w:rsidP="00284803">
            <w:r>
              <w:rPr>
                <w:sz w:val="16"/>
                <w:szCs w:val="16"/>
              </w:rPr>
              <w:t>2717</w:t>
            </w:r>
          </w:p>
        </w:tc>
        <w:tc>
          <w:tcPr>
            <w:tcW w:w="517" w:type="dxa"/>
          </w:tcPr>
          <w:p w14:paraId="1DE89479" w14:textId="77777777" w:rsidR="00330CBB" w:rsidRDefault="00330CBB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94A57E" w14:textId="77777777" w:rsidR="00330CBB" w:rsidRDefault="00330CBB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79DD42D" w14:textId="77777777" w:rsidR="00330CBB" w:rsidRDefault="00330CBB" w:rsidP="00284803">
            <w:r>
              <w:rPr>
                <w:sz w:val="16"/>
                <w:szCs w:val="16"/>
              </w:rPr>
              <w:t>(NR_newRAT-Core) Correction of reference to Suspended version of ITU-R SM.329 Recommendation</w:t>
            </w:r>
          </w:p>
        </w:tc>
        <w:tc>
          <w:tcPr>
            <w:tcW w:w="517" w:type="dxa"/>
          </w:tcPr>
          <w:p w14:paraId="6CE1907F" w14:textId="77777777" w:rsidR="00330CBB" w:rsidRDefault="00330CBB" w:rsidP="00284803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24714349" w14:textId="77777777" w:rsidR="00330CBB" w:rsidRDefault="00330CBB" w:rsidP="0028480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282F17C5" w14:textId="77777777" w:rsidR="00330CBB" w:rsidRDefault="00330CB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1AFA8A6" w14:textId="77777777" w:rsidR="00330CBB" w:rsidRDefault="00330CBB" w:rsidP="00284803">
            <w:r>
              <w:rPr>
                <w:sz w:val="16"/>
                <w:szCs w:val="16"/>
              </w:rPr>
              <w:t>R4-2502116</w:t>
            </w:r>
          </w:p>
        </w:tc>
        <w:tc>
          <w:tcPr>
            <w:tcW w:w="1597" w:type="dxa"/>
          </w:tcPr>
          <w:p w14:paraId="3AE5B81B" w14:textId="77777777" w:rsidR="00330CBB" w:rsidRDefault="00330CBB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19D4A872" w14:textId="77777777" w:rsidR="00330CBB" w:rsidRDefault="00330CBB" w:rsidP="00284803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0E4EDF94" w14:textId="77777777" w:rsidR="00330CBB" w:rsidRDefault="00330CBB" w:rsidP="00284803">
            <w:r>
              <w:rPr>
                <w:sz w:val="16"/>
                <w:szCs w:val="16"/>
              </w:rPr>
              <w:t>2</w:t>
            </w:r>
          </w:p>
        </w:tc>
        <w:tc>
          <w:tcPr>
            <w:tcW w:w="998" w:type="dxa"/>
          </w:tcPr>
          <w:p w14:paraId="02E3F328" w14:textId="77777777" w:rsidR="00330CBB" w:rsidRDefault="00330CBB" w:rsidP="00284803">
            <w:r>
              <w:rPr>
                <w:sz w:val="16"/>
                <w:szCs w:val="16"/>
              </w:rPr>
              <w:t>TS 38.101-2, TS 38.101-5</w:t>
            </w:r>
          </w:p>
        </w:tc>
      </w:tr>
      <w:tr w:rsidR="00330CBB" w14:paraId="50590798" w14:textId="77777777" w:rsidTr="00284803">
        <w:tc>
          <w:tcPr>
            <w:tcW w:w="879" w:type="dxa"/>
          </w:tcPr>
          <w:p w14:paraId="1342D7CD" w14:textId="77777777" w:rsidR="00330CBB" w:rsidRDefault="00330CBB" w:rsidP="00284803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065D903E" w14:textId="77777777" w:rsidR="00330CBB" w:rsidRDefault="00330CBB" w:rsidP="00284803">
            <w:r>
              <w:rPr>
                <w:sz w:val="16"/>
                <w:szCs w:val="16"/>
              </w:rPr>
              <w:t>0789</w:t>
            </w:r>
          </w:p>
        </w:tc>
        <w:tc>
          <w:tcPr>
            <w:tcW w:w="517" w:type="dxa"/>
          </w:tcPr>
          <w:p w14:paraId="4E7359EA" w14:textId="77777777" w:rsidR="00330CBB" w:rsidRDefault="00330CBB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4D331C" w14:textId="77777777" w:rsidR="00330CBB" w:rsidRDefault="00330CBB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EAE8F7D" w14:textId="77777777" w:rsidR="00330CBB" w:rsidRDefault="00330CBB" w:rsidP="00284803">
            <w:r>
              <w:rPr>
                <w:sz w:val="16"/>
                <w:szCs w:val="16"/>
              </w:rPr>
              <w:t>(NR_newRAT-Core) Correction of reference to Suspended version of ITU-R SM.329 Recommendation</w:t>
            </w:r>
          </w:p>
        </w:tc>
        <w:tc>
          <w:tcPr>
            <w:tcW w:w="517" w:type="dxa"/>
          </w:tcPr>
          <w:p w14:paraId="49C391D7" w14:textId="77777777" w:rsidR="00330CBB" w:rsidRDefault="00330CBB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EBEC05E" w14:textId="77777777" w:rsidR="00330CBB" w:rsidRDefault="00330CBB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26E6B921" w14:textId="77777777" w:rsidR="00330CBB" w:rsidRDefault="00330CB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C58FEE0" w14:textId="77777777" w:rsidR="00330CBB" w:rsidRDefault="00330CBB" w:rsidP="00284803">
            <w:r>
              <w:rPr>
                <w:sz w:val="16"/>
                <w:szCs w:val="16"/>
              </w:rPr>
              <w:t>R4-2502117</w:t>
            </w:r>
          </w:p>
        </w:tc>
        <w:tc>
          <w:tcPr>
            <w:tcW w:w="1597" w:type="dxa"/>
          </w:tcPr>
          <w:p w14:paraId="7D36DA0C" w14:textId="77777777" w:rsidR="00330CBB" w:rsidRDefault="00330CBB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C57F62C" w14:textId="77777777" w:rsidR="00330CBB" w:rsidRDefault="00330CBB" w:rsidP="00284803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58BBA8C" w14:textId="77777777" w:rsidR="00330CBB" w:rsidRDefault="00330CBB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C80480E" w14:textId="77777777" w:rsidR="00330CBB" w:rsidRDefault="00330CBB" w:rsidP="00284803">
            <w:pPr>
              <w:rPr>
                <w:sz w:val="16"/>
                <w:szCs w:val="16"/>
              </w:rPr>
            </w:pPr>
          </w:p>
        </w:tc>
      </w:tr>
      <w:tr w:rsidR="00330CBB" w14:paraId="181317D5" w14:textId="77777777" w:rsidTr="00284803">
        <w:tc>
          <w:tcPr>
            <w:tcW w:w="879" w:type="dxa"/>
          </w:tcPr>
          <w:p w14:paraId="02852924" w14:textId="77777777" w:rsidR="00330CBB" w:rsidRDefault="00330CBB" w:rsidP="00284803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4987F22A" w14:textId="77777777" w:rsidR="00330CBB" w:rsidRDefault="00330CBB" w:rsidP="00284803">
            <w:r>
              <w:rPr>
                <w:sz w:val="16"/>
                <w:szCs w:val="16"/>
              </w:rPr>
              <w:t>0153</w:t>
            </w:r>
          </w:p>
        </w:tc>
        <w:tc>
          <w:tcPr>
            <w:tcW w:w="517" w:type="dxa"/>
          </w:tcPr>
          <w:p w14:paraId="7F6215EA" w14:textId="77777777" w:rsidR="00330CBB" w:rsidRDefault="00330CBB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0EFAEFC" w14:textId="77777777" w:rsidR="00330CBB" w:rsidRDefault="00330CBB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618F8DA" w14:textId="77777777" w:rsidR="00330CBB" w:rsidRDefault="00330CBB" w:rsidP="00284803">
            <w:r>
              <w:rPr>
                <w:sz w:val="16"/>
                <w:szCs w:val="16"/>
              </w:rPr>
              <w:t>(NR_NTN_solutions-Core) Correction of reference to Suspended version of ITU-R SM.329 Recommendation</w:t>
            </w:r>
          </w:p>
        </w:tc>
        <w:tc>
          <w:tcPr>
            <w:tcW w:w="517" w:type="dxa"/>
          </w:tcPr>
          <w:p w14:paraId="770F8E0C" w14:textId="77777777" w:rsidR="00330CBB" w:rsidRDefault="00330CBB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AC94DCF" w14:textId="77777777" w:rsidR="00330CBB" w:rsidRDefault="00330CBB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07BAC3F6" w14:textId="77777777" w:rsidR="00330CBB" w:rsidRDefault="00330CB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2FC6BF7" w14:textId="77777777" w:rsidR="00330CBB" w:rsidRDefault="00330CBB" w:rsidP="00284803">
            <w:r>
              <w:rPr>
                <w:sz w:val="16"/>
                <w:szCs w:val="16"/>
              </w:rPr>
              <w:t>R4-2502118</w:t>
            </w:r>
          </w:p>
        </w:tc>
        <w:tc>
          <w:tcPr>
            <w:tcW w:w="1597" w:type="dxa"/>
          </w:tcPr>
          <w:p w14:paraId="48C6B407" w14:textId="77777777" w:rsidR="00330CBB" w:rsidRDefault="00330CBB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9F54D75" w14:textId="77777777" w:rsidR="00330CBB" w:rsidRDefault="00330CBB" w:rsidP="00284803">
            <w:r>
              <w:rPr>
                <w:sz w:val="16"/>
                <w:szCs w:val="16"/>
              </w:rPr>
              <w:t>NR_NTN_solutions-Core</w:t>
            </w:r>
          </w:p>
        </w:tc>
        <w:tc>
          <w:tcPr>
            <w:tcW w:w="2323" w:type="dxa"/>
          </w:tcPr>
          <w:p w14:paraId="22A93DF9" w14:textId="77777777" w:rsidR="00330CBB" w:rsidRDefault="00330CBB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1BB4356" w14:textId="77777777" w:rsidR="00330CBB" w:rsidRDefault="00330CBB" w:rsidP="00284803">
            <w:pPr>
              <w:rPr>
                <w:sz w:val="16"/>
                <w:szCs w:val="16"/>
              </w:rPr>
            </w:pPr>
          </w:p>
        </w:tc>
      </w:tr>
      <w:tr w:rsidR="00330CBB" w14:paraId="4D89646E" w14:textId="77777777" w:rsidTr="00284803">
        <w:tc>
          <w:tcPr>
            <w:tcW w:w="879" w:type="dxa"/>
          </w:tcPr>
          <w:p w14:paraId="2F85F4D6" w14:textId="77777777" w:rsidR="00330CBB" w:rsidRDefault="00330CBB" w:rsidP="00284803">
            <w:r>
              <w:rPr>
                <w:sz w:val="16"/>
                <w:szCs w:val="16"/>
              </w:rPr>
              <w:lastRenderedPageBreak/>
              <w:t>38.113</w:t>
            </w:r>
          </w:p>
        </w:tc>
        <w:tc>
          <w:tcPr>
            <w:tcW w:w="637" w:type="dxa"/>
          </w:tcPr>
          <w:p w14:paraId="410E80E5" w14:textId="77777777" w:rsidR="00330CBB" w:rsidRDefault="00330CBB" w:rsidP="00284803">
            <w:r>
              <w:rPr>
                <w:sz w:val="16"/>
                <w:szCs w:val="16"/>
              </w:rPr>
              <w:t>0082</w:t>
            </w:r>
          </w:p>
        </w:tc>
        <w:tc>
          <w:tcPr>
            <w:tcW w:w="517" w:type="dxa"/>
          </w:tcPr>
          <w:p w14:paraId="6473B226" w14:textId="77777777" w:rsidR="00330CBB" w:rsidRDefault="00330CBB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86374B" w14:textId="77777777" w:rsidR="00330CBB" w:rsidRDefault="00330CBB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90409C5" w14:textId="77777777" w:rsidR="00330CBB" w:rsidRDefault="00330CBB" w:rsidP="00284803">
            <w:r>
              <w:rPr>
                <w:sz w:val="16"/>
                <w:szCs w:val="16"/>
              </w:rPr>
              <w:t>(NR_newRAT-Core) Correction of reference to Suspended version of ITU-R SM.329 Recommendation</w:t>
            </w:r>
          </w:p>
        </w:tc>
        <w:tc>
          <w:tcPr>
            <w:tcW w:w="517" w:type="dxa"/>
          </w:tcPr>
          <w:p w14:paraId="3AF79605" w14:textId="77777777" w:rsidR="00330CBB" w:rsidRDefault="00330CBB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7431449" w14:textId="77777777" w:rsidR="00330CBB" w:rsidRDefault="00330CBB" w:rsidP="00284803">
            <w:r>
              <w:rPr>
                <w:sz w:val="16"/>
                <w:szCs w:val="16"/>
              </w:rPr>
              <w:t>18.3.0</w:t>
            </w:r>
          </w:p>
        </w:tc>
        <w:tc>
          <w:tcPr>
            <w:tcW w:w="758" w:type="dxa"/>
          </w:tcPr>
          <w:p w14:paraId="736DFF85" w14:textId="77777777" w:rsidR="00330CBB" w:rsidRDefault="00330CB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DF08AB3" w14:textId="77777777" w:rsidR="00330CBB" w:rsidRDefault="00330CBB" w:rsidP="00284803">
            <w:r>
              <w:rPr>
                <w:sz w:val="16"/>
                <w:szCs w:val="16"/>
              </w:rPr>
              <w:t>R4-2502126</w:t>
            </w:r>
          </w:p>
        </w:tc>
        <w:tc>
          <w:tcPr>
            <w:tcW w:w="1597" w:type="dxa"/>
          </w:tcPr>
          <w:p w14:paraId="7005D8C1" w14:textId="77777777" w:rsidR="00330CBB" w:rsidRDefault="00330CBB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B595B40" w14:textId="77777777" w:rsidR="00330CBB" w:rsidRDefault="00330CBB" w:rsidP="00284803">
            <w:r>
              <w:rPr>
                <w:sz w:val="16"/>
                <w:szCs w:val="16"/>
              </w:rPr>
              <w:t>NR_newRAT-Core</w:t>
            </w:r>
          </w:p>
        </w:tc>
        <w:tc>
          <w:tcPr>
            <w:tcW w:w="2323" w:type="dxa"/>
          </w:tcPr>
          <w:p w14:paraId="1E0E78E6" w14:textId="77777777" w:rsidR="00330CBB" w:rsidRDefault="00330CBB" w:rsidP="00284803">
            <w:r>
              <w:rPr>
                <w:sz w:val="16"/>
                <w:szCs w:val="16"/>
              </w:rPr>
              <w:t>2</w:t>
            </w:r>
          </w:p>
        </w:tc>
        <w:tc>
          <w:tcPr>
            <w:tcW w:w="998" w:type="dxa"/>
          </w:tcPr>
          <w:p w14:paraId="2C40D072" w14:textId="77777777" w:rsidR="00330CBB" w:rsidRDefault="00330CBB" w:rsidP="00284803">
            <w:pPr>
              <w:rPr>
                <w:sz w:val="16"/>
                <w:szCs w:val="16"/>
              </w:rPr>
            </w:pPr>
          </w:p>
        </w:tc>
      </w:tr>
      <w:tr w:rsidR="00330CBB" w14:paraId="4DA47AD7" w14:textId="77777777" w:rsidTr="00284803">
        <w:tc>
          <w:tcPr>
            <w:tcW w:w="879" w:type="dxa"/>
          </w:tcPr>
          <w:p w14:paraId="2ADEA096" w14:textId="77777777" w:rsidR="00330CBB" w:rsidRDefault="00330CBB" w:rsidP="00284803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39C35F0D" w14:textId="77777777" w:rsidR="00330CBB" w:rsidRDefault="00330CBB" w:rsidP="00284803">
            <w:r>
              <w:rPr>
                <w:sz w:val="16"/>
                <w:szCs w:val="16"/>
              </w:rPr>
              <w:t>0060</w:t>
            </w:r>
          </w:p>
        </w:tc>
        <w:tc>
          <w:tcPr>
            <w:tcW w:w="517" w:type="dxa"/>
          </w:tcPr>
          <w:p w14:paraId="17225748" w14:textId="77777777" w:rsidR="00330CBB" w:rsidRDefault="00330CBB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7B2BAB" w14:textId="77777777" w:rsidR="00330CBB" w:rsidRDefault="00330CBB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F46EFAC" w14:textId="77777777" w:rsidR="00330CBB" w:rsidRDefault="00330CBB" w:rsidP="00284803">
            <w:r>
              <w:rPr>
                <w:sz w:val="16"/>
                <w:szCs w:val="16"/>
              </w:rPr>
              <w:t>(NR_NTN_solutions) Correction of reference to Suspended version of ITU-R SM.329 Recommendation</w:t>
            </w:r>
          </w:p>
        </w:tc>
        <w:tc>
          <w:tcPr>
            <w:tcW w:w="517" w:type="dxa"/>
          </w:tcPr>
          <w:p w14:paraId="3F658E4C" w14:textId="77777777" w:rsidR="00330CBB" w:rsidRDefault="00330CBB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610DA45" w14:textId="77777777" w:rsidR="00330CBB" w:rsidRDefault="00330CBB" w:rsidP="0028480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3F9248AE" w14:textId="77777777" w:rsidR="00330CBB" w:rsidRDefault="00330CB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9FB1D37" w14:textId="77777777" w:rsidR="00330CBB" w:rsidRDefault="00330CBB" w:rsidP="00284803">
            <w:r>
              <w:rPr>
                <w:sz w:val="16"/>
                <w:szCs w:val="16"/>
              </w:rPr>
              <w:t>R4-2502127</w:t>
            </w:r>
          </w:p>
        </w:tc>
        <w:tc>
          <w:tcPr>
            <w:tcW w:w="1597" w:type="dxa"/>
          </w:tcPr>
          <w:p w14:paraId="619CB74C" w14:textId="77777777" w:rsidR="00330CBB" w:rsidRDefault="00330CBB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430C32A" w14:textId="77777777" w:rsidR="00330CBB" w:rsidRDefault="00330CBB" w:rsidP="00284803">
            <w:r>
              <w:rPr>
                <w:sz w:val="16"/>
                <w:szCs w:val="16"/>
              </w:rPr>
              <w:t>NR_NTN_solutions</w:t>
            </w:r>
          </w:p>
        </w:tc>
        <w:tc>
          <w:tcPr>
            <w:tcW w:w="2323" w:type="dxa"/>
          </w:tcPr>
          <w:p w14:paraId="6DBBF2F4" w14:textId="77777777" w:rsidR="00330CBB" w:rsidRDefault="00330CBB" w:rsidP="00284803">
            <w:r>
              <w:rPr>
                <w:sz w:val="16"/>
                <w:szCs w:val="16"/>
              </w:rPr>
              <w:t>6.6.5.1, 9.7.5.1</w:t>
            </w:r>
          </w:p>
        </w:tc>
        <w:tc>
          <w:tcPr>
            <w:tcW w:w="998" w:type="dxa"/>
          </w:tcPr>
          <w:p w14:paraId="5E646C88" w14:textId="77777777" w:rsidR="00330CBB" w:rsidRDefault="00330CBB" w:rsidP="00284803">
            <w:pPr>
              <w:rPr>
                <w:sz w:val="16"/>
                <w:szCs w:val="16"/>
              </w:rPr>
            </w:pPr>
          </w:p>
        </w:tc>
      </w:tr>
    </w:tbl>
    <w:p w14:paraId="5B748506" w14:textId="77777777" w:rsidR="00700CA7" w:rsidRPr="004347C0" w:rsidRDefault="00700CA7" w:rsidP="00700CA7"/>
    <w:p w14:paraId="5282C8C6" w14:textId="79A75D11" w:rsidR="005E14E4" w:rsidRDefault="005061AA" w:rsidP="005E14E4">
      <w:pPr>
        <w:pStyle w:val="Heading2"/>
        <w:rPr>
          <w:rFonts w:cs="Arial"/>
          <w:noProof/>
        </w:rPr>
      </w:pPr>
      <w:r w:rsidRPr="005061AA">
        <w:rPr>
          <w:noProof/>
        </w:rPr>
        <w:t>RP-2506</w:t>
      </w:r>
      <w:r>
        <w:rPr>
          <w:noProof/>
        </w:rPr>
        <w:t>10</w:t>
      </w:r>
    </w:p>
    <w:p w14:paraId="7E5D2EE4" w14:textId="44ECE787" w:rsidR="005E14E4" w:rsidRPr="004347C0" w:rsidRDefault="005E14E4" w:rsidP="005E14E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Pr="005E14E4">
        <w:rPr>
          <w:rFonts w:ascii="Arial" w:hAnsi="Arial" w:cs="Arial"/>
          <w:b/>
          <w:bCs/>
        </w:rPr>
        <w:t xml:space="preserve">RAN4 CRs to Maintenance for Closed WIs/SIs for REL-18 and earlier - Batch </w:t>
      </w:r>
      <w:r>
        <w:rPr>
          <w:rFonts w:ascii="Arial" w:hAnsi="Arial" w:cs="Arial"/>
          <w:b/>
          <w:bCs/>
        </w:rPr>
        <w:t>33</w:t>
      </w:r>
      <w:r w:rsidR="005061AA">
        <w:rPr>
          <w:rFonts w:ascii="Arial" w:hAnsi="Arial" w:cs="Arial"/>
          <w:b/>
          <w:bCs/>
        </w:rPr>
        <w:t xml:space="preserve"> </w:t>
      </w:r>
      <w:r w:rsidR="005061AA" w:rsidRPr="005061AA">
        <w:rPr>
          <w:rFonts w:ascii="Arial" w:hAnsi="Arial" w:cs="Arial"/>
          <w:b/>
          <w:bCs/>
        </w:rPr>
        <w:t>(NR_NTN_LSband-Core)</w:t>
      </w:r>
    </w:p>
    <w:p w14:paraId="57DCCE4C" w14:textId="77777777" w:rsidR="005E14E4" w:rsidRDefault="005E14E4" w:rsidP="005E14E4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6F275644" w14:textId="77777777" w:rsidR="00D31C53" w:rsidRDefault="00D31C53" w:rsidP="00D31C53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B252E" w:rsidRPr="004E535C" w14:paraId="1E430D12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A3D57A9" w14:textId="77777777" w:rsidR="001B252E" w:rsidRPr="00BF1EB6" w:rsidRDefault="001B252E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E58E981" w14:textId="77777777" w:rsidR="001B252E" w:rsidRPr="00BF1EB6" w:rsidRDefault="001B252E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402BE1F" w14:textId="77777777" w:rsidR="001B252E" w:rsidRPr="00BF1EB6" w:rsidRDefault="001B252E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8449750" w14:textId="77777777" w:rsidR="001B252E" w:rsidRPr="00BF1EB6" w:rsidRDefault="001B252E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A6D88B1" w14:textId="77777777" w:rsidR="001B252E" w:rsidRPr="00BF1EB6" w:rsidRDefault="001B252E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721C3B8" w14:textId="77777777" w:rsidR="001B252E" w:rsidRPr="00BF1EB6" w:rsidRDefault="001B252E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55E4662" w14:textId="77777777" w:rsidR="001B252E" w:rsidRPr="00BF1EB6" w:rsidRDefault="001B252E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CBEDD97" w14:textId="77777777" w:rsidR="001B252E" w:rsidRPr="00BF1EB6" w:rsidRDefault="001B252E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147C858" w14:textId="77777777" w:rsidR="001B252E" w:rsidRPr="00BF1EB6" w:rsidRDefault="001B252E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9DD8D51" w14:textId="77777777" w:rsidR="001B252E" w:rsidRPr="00BF1EB6" w:rsidRDefault="001B252E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38342DB" w14:textId="77777777" w:rsidR="001B252E" w:rsidRPr="00BF1EB6" w:rsidRDefault="001B252E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DA88AA5" w14:textId="77777777" w:rsidR="001B252E" w:rsidRPr="00BF1EB6" w:rsidRDefault="001B252E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5DBD9E5" w14:textId="77777777" w:rsidR="001B252E" w:rsidRPr="00BF1EB6" w:rsidRDefault="001B252E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B252E" w14:paraId="18621445" w14:textId="77777777" w:rsidTr="00284803">
        <w:tc>
          <w:tcPr>
            <w:tcW w:w="879" w:type="dxa"/>
          </w:tcPr>
          <w:p w14:paraId="0D592E14" w14:textId="77777777" w:rsidR="001B252E" w:rsidRDefault="001B252E" w:rsidP="00284803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31497422" w14:textId="77777777" w:rsidR="001B252E" w:rsidRDefault="001B252E" w:rsidP="00284803">
            <w:r>
              <w:rPr>
                <w:sz w:val="16"/>
                <w:szCs w:val="16"/>
              </w:rPr>
              <w:t>0147</w:t>
            </w:r>
          </w:p>
        </w:tc>
        <w:tc>
          <w:tcPr>
            <w:tcW w:w="517" w:type="dxa"/>
          </w:tcPr>
          <w:p w14:paraId="69F8FF09" w14:textId="77777777" w:rsidR="001B252E" w:rsidRDefault="001B252E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5CEF70" w14:textId="77777777" w:rsidR="001B252E" w:rsidRDefault="001B252E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85A5621" w14:textId="77777777" w:rsidR="001B252E" w:rsidRDefault="001B252E" w:rsidP="00284803">
            <w:r>
              <w:rPr>
                <w:sz w:val="16"/>
                <w:szCs w:val="16"/>
              </w:rPr>
              <w:t>(NR_NTN_LSband-Core)CR for TS 38.101-5, Correction on sync raster for band n254 for NTN</w:t>
            </w:r>
          </w:p>
        </w:tc>
        <w:tc>
          <w:tcPr>
            <w:tcW w:w="517" w:type="dxa"/>
          </w:tcPr>
          <w:p w14:paraId="1CA723E8" w14:textId="77777777" w:rsidR="001B252E" w:rsidRDefault="001B252E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3192EAE" w14:textId="77777777" w:rsidR="001B252E" w:rsidRDefault="001B252E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0820BA48" w14:textId="77777777" w:rsidR="001B252E" w:rsidRDefault="001B252E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A97134D" w14:textId="77777777" w:rsidR="001B252E" w:rsidRDefault="001B252E" w:rsidP="00284803">
            <w:r>
              <w:rPr>
                <w:sz w:val="16"/>
                <w:szCs w:val="16"/>
              </w:rPr>
              <w:t>R4-2502948</w:t>
            </w:r>
          </w:p>
        </w:tc>
        <w:tc>
          <w:tcPr>
            <w:tcW w:w="1597" w:type="dxa"/>
          </w:tcPr>
          <w:p w14:paraId="40CC6530" w14:textId="77777777" w:rsidR="001B252E" w:rsidRDefault="001B252E" w:rsidP="00284803">
            <w:r>
              <w:rPr>
                <w:sz w:val="16"/>
                <w:szCs w:val="16"/>
              </w:rPr>
              <w:t>CATT, Apple</w:t>
            </w:r>
          </w:p>
        </w:tc>
        <w:tc>
          <w:tcPr>
            <w:tcW w:w="1122" w:type="dxa"/>
          </w:tcPr>
          <w:p w14:paraId="7C52B1B5" w14:textId="77777777" w:rsidR="001B252E" w:rsidRDefault="001B252E" w:rsidP="00284803">
            <w:r>
              <w:rPr>
                <w:sz w:val="16"/>
                <w:szCs w:val="16"/>
              </w:rPr>
              <w:t>NR_NTN_LSband-Core</w:t>
            </w:r>
          </w:p>
        </w:tc>
        <w:tc>
          <w:tcPr>
            <w:tcW w:w="2323" w:type="dxa"/>
          </w:tcPr>
          <w:p w14:paraId="0B7873B4" w14:textId="77777777" w:rsidR="001B252E" w:rsidRDefault="001B252E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6FB791D" w14:textId="77777777" w:rsidR="001B252E" w:rsidRDefault="001B252E" w:rsidP="00284803">
            <w:pPr>
              <w:rPr>
                <w:sz w:val="16"/>
                <w:szCs w:val="16"/>
              </w:rPr>
            </w:pPr>
          </w:p>
        </w:tc>
      </w:tr>
      <w:tr w:rsidR="001B252E" w14:paraId="4ADBE783" w14:textId="77777777" w:rsidTr="00284803">
        <w:tc>
          <w:tcPr>
            <w:tcW w:w="879" w:type="dxa"/>
          </w:tcPr>
          <w:p w14:paraId="05B06087" w14:textId="77777777" w:rsidR="001B252E" w:rsidRDefault="001B252E" w:rsidP="00284803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5A73DD21" w14:textId="77777777" w:rsidR="001B252E" w:rsidRDefault="001B252E" w:rsidP="00284803">
            <w:r>
              <w:rPr>
                <w:sz w:val="16"/>
                <w:szCs w:val="16"/>
              </w:rPr>
              <w:t>0103</w:t>
            </w:r>
          </w:p>
        </w:tc>
        <w:tc>
          <w:tcPr>
            <w:tcW w:w="517" w:type="dxa"/>
          </w:tcPr>
          <w:p w14:paraId="29F71CC5" w14:textId="77777777" w:rsidR="001B252E" w:rsidRDefault="001B252E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8178CFC" w14:textId="77777777" w:rsidR="001B252E" w:rsidRDefault="001B252E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A8843BE" w14:textId="77777777" w:rsidR="001B252E" w:rsidRDefault="001B252E" w:rsidP="00284803">
            <w:r>
              <w:rPr>
                <w:sz w:val="16"/>
                <w:szCs w:val="16"/>
              </w:rPr>
              <w:t>(NR_NTN_LSband-Core)CR for TS 38.108, Correction on sync raster for band n254 for NTN</w:t>
            </w:r>
          </w:p>
        </w:tc>
        <w:tc>
          <w:tcPr>
            <w:tcW w:w="517" w:type="dxa"/>
          </w:tcPr>
          <w:p w14:paraId="289B793C" w14:textId="77777777" w:rsidR="001B252E" w:rsidRDefault="001B252E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F86C8E3" w14:textId="77777777" w:rsidR="001B252E" w:rsidRDefault="001B252E" w:rsidP="00284803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0D5A15B" w14:textId="77777777" w:rsidR="001B252E" w:rsidRDefault="001B252E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E9BE152" w14:textId="77777777" w:rsidR="001B252E" w:rsidRDefault="001B252E" w:rsidP="00284803">
            <w:r>
              <w:rPr>
                <w:sz w:val="16"/>
                <w:szCs w:val="16"/>
              </w:rPr>
              <w:t>R4-2502985</w:t>
            </w:r>
          </w:p>
        </w:tc>
        <w:tc>
          <w:tcPr>
            <w:tcW w:w="1597" w:type="dxa"/>
          </w:tcPr>
          <w:p w14:paraId="7D1FE8A4" w14:textId="77777777" w:rsidR="001B252E" w:rsidRDefault="001B252E" w:rsidP="00284803">
            <w:r>
              <w:rPr>
                <w:sz w:val="16"/>
                <w:szCs w:val="16"/>
              </w:rPr>
              <w:t>CATT, Apple</w:t>
            </w:r>
          </w:p>
        </w:tc>
        <w:tc>
          <w:tcPr>
            <w:tcW w:w="1122" w:type="dxa"/>
          </w:tcPr>
          <w:p w14:paraId="4C2CE452" w14:textId="77777777" w:rsidR="001B252E" w:rsidRDefault="001B252E" w:rsidP="00284803">
            <w:r>
              <w:rPr>
                <w:sz w:val="16"/>
                <w:szCs w:val="16"/>
              </w:rPr>
              <w:t>NR_NTN_LSband-Core</w:t>
            </w:r>
          </w:p>
        </w:tc>
        <w:tc>
          <w:tcPr>
            <w:tcW w:w="2323" w:type="dxa"/>
          </w:tcPr>
          <w:p w14:paraId="71400AA8" w14:textId="77777777" w:rsidR="001B252E" w:rsidRDefault="001B252E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0E5CC50" w14:textId="77777777" w:rsidR="001B252E" w:rsidRDefault="001B252E" w:rsidP="00284803">
            <w:pPr>
              <w:rPr>
                <w:sz w:val="16"/>
                <w:szCs w:val="16"/>
              </w:rPr>
            </w:pPr>
          </w:p>
        </w:tc>
      </w:tr>
    </w:tbl>
    <w:p w14:paraId="550F29C4" w14:textId="77777777" w:rsidR="00700CA7" w:rsidRPr="004347C0" w:rsidRDefault="00700CA7" w:rsidP="00700CA7"/>
    <w:p w14:paraId="25B96BE7" w14:textId="436F90AC" w:rsidR="007D28A8" w:rsidRDefault="005061AA" w:rsidP="007D28A8">
      <w:pPr>
        <w:pStyle w:val="Heading2"/>
        <w:rPr>
          <w:rFonts w:cs="Arial"/>
          <w:noProof/>
        </w:rPr>
      </w:pPr>
      <w:r w:rsidRPr="005061AA">
        <w:rPr>
          <w:noProof/>
        </w:rPr>
        <w:t>RP-2506</w:t>
      </w:r>
      <w:r>
        <w:rPr>
          <w:noProof/>
        </w:rPr>
        <w:t>11</w:t>
      </w:r>
    </w:p>
    <w:p w14:paraId="556D4FDD" w14:textId="7B519C28" w:rsidR="007D28A8" w:rsidRPr="004347C0" w:rsidRDefault="007D28A8" w:rsidP="007D28A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5061AA" w:rsidRPr="005061AA">
        <w:rPr>
          <w:rFonts w:ascii="Arial" w:hAnsi="Arial" w:cs="Arial"/>
          <w:b/>
          <w:bCs/>
        </w:rPr>
        <w:t>RAN4 CRs to NR+LTE TEI18 – Batch 2</w:t>
      </w:r>
    </w:p>
    <w:p w14:paraId="5D9DAE0B" w14:textId="77777777" w:rsidR="007D28A8" w:rsidRDefault="007D28A8" w:rsidP="007D28A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Pr="004347C0">
        <w:rPr>
          <w:rFonts w:ascii="Arial" w:hAnsi="Arial" w:cs="Arial"/>
          <w:b/>
          <w:bCs/>
        </w:rPr>
        <w:fldChar w:fldCharType="begin"/>
      </w:r>
      <w:r w:rsidRPr="004347C0">
        <w:rPr>
          <w:rFonts w:ascii="Arial" w:hAnsi="Arial" w:cs="Arial"/>
          <w:b/>
          <w:bCs/>
        </w:rPr>
        <w:instrText xml:space="preserve"> DOCPROPERTY  Agenda#  \* MERGEFORMAT </w:instrText>
      </w:r>
      <w:r w:rsidRPr="004347C0">
        <w:rPr>
          <w:rFonts w:ascii="Arial" w:hAnsi="Arial" w:cs="Arial"/>
          <w:b/>
          <w:bCs/>
        </w:rPr>
        <w:fldChar w:fldCharType="separate"/>
      </w:r>
      <w:r w:rsidRPr="004347C0">
        <w:rPr>
          <w:rFonts w:ascii="Arial" w:hAnsi="Arial" w:cs="Arial"/>
          <w:b/>
          <w:bCs/>
        </w:rPr>
        <w:t>14</w:t>
      </w:r>
      <w:r w:rsidRPr="004347C0">
        <w:rPr>
          <w:rFonts w:ascii="Arial" w:hAnsi="Arial" w:cs="Arial"/>
          <w:b/>
          <w:bCs/>
        </w:rPr>
        <w:fldChar w:fldCharType="end"/>
      </w:r>
    </w:p>
    <w:p w14:paraId="538A564E" w14:textId="77777777" w:rsidR="000F00D8" w:rsidRDefault="000F00D8" w:rsidP="000F00D8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B252E" w:rsidRPr="004E535C" w14:paraId="2A0D941B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756F4F6" w14:textId="77777777" w:rsidR="001B252E" w:rsidRPr="00BF1EB6" w:rsidRDefault="001B252E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E004CF7" w14:textId="77777777" w:rsidR="001B252E" w:rsidRPr="00BF1EB6" w:rsidRDefault="001B252E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C95AA7F" w14:textId="77777777" w:rsidR="001B252E" w:rsidRPr="00BF1EB6" w:rsidRDefault="001B252E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4BAB343" w14:textId="77777777" w:rsidR="001B252E" w:rsidRPr="00BF1EB6" w:rsidRDefault="001B252E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97BE52F" w14:textId="77777777" w:rsidR="001B252E" w:rsidRPr="00BF1EB6" w:rsidRDefault="001B252E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1141FBB" w14:textId="77777777" w:rsidR="001B252E" w:rsidRPr="00BF1EB6" w:rsidRDefault="001B252E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C1212BC" w14:textId="77777777" w:rsidR="001B252E" w:rsidRPr="00BF1EB6" w:rsidRDefault="001B252E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C65B348" w14:textId="77777777" w:rsidR="001B252E" w:rsidRPr="00BF1EB6" w:rsidRDefault="001B252E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49B83BC" w14:textId="77777777" w:rsidR="001B252E" w:rsidRPr="00BF1EB6" w:rsidRDefault="001B252E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D198E13" w14:textId="77777777" w:rsidR="001B252E" w:rsidRPr="00BF1EB6" w:rsidRDefault="001B252E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86C5361" w14:textId="77777777" w:rsidR="001B252E" w:rsidRPr="00BF1EB6" w:rsidRDefault="001B252E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1EC7A055" w14:textId="77777777" w:rsidR="001B252E" w:rsidRPr="00BF1EB6" w:rsidRDefault="001B252E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B5EAC86" w14:textId="77777777" w:rsidR="001B252E" w:rsidRPr="00BF1EB6" w:rsidRDefault="001B252E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B252E" w14:paraId="0D003DF0" w14:textId="77777777" w:rsidTr="00284803">
        <w:tc>
          <w:tcPr>
            <w:tcW w:w="879" w:type="dxa"/>
          </w:tcPr>
          <w:p w14:paraId="65F79A5C" w14:textId="77777777" w:rsidR="001B252E" w:rsidRDefault="001B252E" w:rsidP="00284803">
            <w:r>
              <w:rPr>
                <w:sz w:val="16"/>
                <w:szCs w:val="16"/>
              </w:rPr>
              <w:t>36.102</w:t>
            </w:r>
          </w:p>
        </w:tc>
        <w:tc>
          <w:tcPr>
            <w:tcW w:w="637" w:type="dxa"/>
          </w:tcPr>
          <w:p w14:paraId="66E9B15B" w14:textId="77777777" w:rsidR="001B252E" w:rsidRDefault="001B252E" w:rsidP="00284803">
            <w:r>
              <w:rPr>
                <w:sz w:val="16"/>
                <w:szCs w:val="16"/>
              </w:rPr>
              <w:t>0057</w:t>
            </w:r>
          </w:p>
        </w:tc>
        <w:tc>
          <w:tcPr>
            <w:tcW w:w="517" w:type="dxa"/>
          </w:tcPr>
          <w:p w14:paraId="2E45EC84" w14:textId="77777777" w:rsidR="001B252E" w:rsidRDefault="001B252E" w:rsidP="00284803"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 w14:paraId="4B8F527A" w14:textId="77777777" w:rsidR="001B252E" w:rsidRDefault="001B252E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545BF9F2" w14:textId="77777777" w:rsidR="001B252E" w:rsidRDefault="001B252E" w:rsidP="00284803">
            <w:r>
              <w:rPr>
                <w:sz w:val="16"/>
                <w:szCs w:val="16"/>
              </w:rPr>
              <w:t>(TEI18) CR to 36.102 NB-IoT NTN inband operation with NR NTN [NTNNBIoT_inbandNTNNR]</w:t>
            </w:r>
          </w:p>
        </w:tc>
        <w:tc>
          <w:tcPr>
            <w:tcW w:w="517" w:type="dxa"/>
          </w:tcPr>
          <w:p w14:paraId="67909AC5" w14:textId="77777777" w:rsidR="001B252E" w:rsidRDefault="001B252E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18E59F3" w14:textId="77777777" w:rsidR="001B252E" w:rsidRDefault="001B252E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3D1D85B6" w14:textId="77777777" w:rsidR="001B252E" w:rsidRDefault="001B252E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09F6711" w14:textId="77777777" w:rsidR="001B252E" w:rsidRDefault="001B252E" w:rsidP="00284803">
            <w:r>
              <w:rPr>
                <w:sz w:val="16"/>
                <w:szCs w:val="16"/>
              </w:rPr>
              <w:t>R4-2503036</w:t>
            </w:r>
          </w:p>
        </w:tc>
        <w:tc>
          <w:tcPr>
            <w:tcW w:w="1597" w:type="dxa"/>
          </w:tcPr>
          <w:p w14:paraId="6E41C9BF" w14:textId="77777777" w:rsidR="001B252E" w:rsidRDefault="001B252E" w:rsidP="00284803">
            <w:r>
              <w:rPr>
                <w:sz w:val="16"/>
                <w:szCs w:val="16"/>
              </w:rPr>
              <w:t>MediaTek Inc.</w:t>
            </w:r>
          </w:p>
        </w:tc>
        <w:tc>
          <w:tcPr>
            <w:tcW w:w="1122" w:type="dxa"/>
          </w:tcPr>
          <w:p w14:paraId="6CE584AB" w14:textId="77777777" w:rsidR="001B252E" w:rsidRDefault="001B252E" w:rsidP="00284803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3C1F7DB2" w14:textId="77777777" w:rsidR="001B252E" w:rsidRDefault="001B252E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F25ECF5" w14:textId="77777777" w:rsidR="001B252E" w:rsidRDefault="001B252E" w:rsidP="00284803">
            <w:pPr>
              <w:rPr>
                <w:sz w:val="16"/>
                <w:szCs w:val="16"/>
              </w:rPr>
            </w:pPr>
          </w:p>
        </w:tc>
      </w:tr>
      <w:tr w:rsidR="001B252E" w14:paraId="749D4BB7" w14:textId="77777777" w:rsidTr="00284803">
        <w:tc>
          <w:tcPr>
            <w:tcW w:w="879" w:type="dxa"/>
          </w:tcPr>
          <w:p w14:paraId="5D54C5E0" w14:textId="77777777" w:rsidR="001B252E" w:rsidRDefault="001B252E" w:rsidP="00284803">
            <w:r>
              <w:rPr>
                <w:sz w:val="16"/>
                <w:szCs w:val="16"/>
              </w:rPr>
              <w:lastRenderedPageBreak/>
              <w:t>36.104</w:t>
            </w:r>
          </w:p>
        </w:tc>
        <w:tc>
          <w:tcPr>
            <w:tcW w:w="637" w:type="dxa"/>
          </w:tcPr>
          <w:p w14:paraId="18380A3A" w14:textId="77777777" w:rsidR="001B252E" w:rsidRDefault="001B252E" w:rsidP="00284803">
            <w:r>
              <w:rPr>
                <w:sz w:val="16"/>
                <w:szCs w:val="16"/>
              </w:rPr>
              <w:t>5003</w:t>
            </w:r>
          </w:p>
        </w:tc>
        <w:tc>
          <w:tcPr>
            <w:tcW w:w="517" w:type="dxa"/>
          </w:tcPr>
          <w:p w14:paraId="38ED2378" w14:textId="77777777" w:rsidR="001B252E" w:rsidRDefault="001B252E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76889C" w14:textId="77777777" w:rsidR="001B252E" w:rsidRDefault="001B252E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A63B697" w14:textId="77777777" w:rsidR="001B252E" w:rsidRDefault="001B252E" w:rsidP="00284803">
            <w:r>
              <w:rPr>
                <w:sz w:val="16"/>
                <w:szCs w:val="16"/>
              </w:rPr>
              <w:t>(TEI18) 36.104 CR to introduce LTE bands for HAPS BS [LTE_HAPS_B34]</w:t>
            </w:r>
          </w:p>
        </w:tc>
        <w:tc>
          <w:tcPr>
            <w:tcW w:w="517" w:type="dxa"/>
          </w:tcPr>
          <w:p w14:paraId="0E60AAAE" w14:textId="77777777" w:rsidR="001B252E" w:rsidRDefault="001B252E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D80974D" w14:textId="77777777" w:rsidR="001B252E" w:rsidRDefault="001B252E" w:rsidP="00284803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9392064" w14:textId="77777777" w:rsidR="001B252E" w:rsidRDefault="001B252E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F9C77BD" w14:textId="77777777" w:rsidR="001B252E" w:rsidRDefault="001B252E" w:rsidP="00284803">
            <w:r>
              <w:rPr>
                <w:sz w:val="16"/>
                <w:szCs w:val="16"/>
              </w:rPr>
              <w:t>R4-2502351</w:t>
            </w:r>
          </w:p>
        </w:tc>
        <w:tc>
          <w:tcPr>
            <w:tcW w:w="1597" w:type="dxa"/>
          </w:tcPr>
          <w:p w14:paraId="10AA7E95" w14:textId="77777777" w:rsidR="001B252E" w:rsidRDefault="001B252E" w:rsidP="00284803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77C6C356" w14:textId="77777777" w:rsidR="001B252E" w:rsidRDefault="001B252E" w:rsidP="00284803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1F40B6B3" w14:textId="77777777" w:rsidR="001B252E" w:rsidRDefault="001B252E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0ADBFA1" w14:textId="77777777" w:rsidR="001B252E" w:rsidRDefault="001B252E" w:rsidP="00284803">
            <w:pPr>
              <w:rPr>
                <w:sz w:val="16"/>
                <w:szCs w:val="16"/>
              </w:rPr>
            </w:pPr>
          </w:p>
        </w:tc>
      </w:tr>
      <w:tr w:rsidR="001B252E" w14:paraId="5FC13749" w14:textId="77777777" w:rsidTr="00284803">
        <w:tc>
          <w:tcPr>
            <w:tcW w:w="879" w:type="dxa"/>
          </w:tcPr>
          <w:p w14:paraId="516EAF94" w14:textId="77777777" w:rsidR="001B252E" w:rsidRDefault="001B252E" w:rsidP="00284803">
            <w:r>
              <w:rPr>
                <w:sz w:val="16"/>
                <w:szCs w:val="16"/>
              </w:rPr>
              <w:t>36.108</w:t>
            </w:r>
          </w:p>
        </w:tc>
        <w:tc>
          <w:tcPr>
            <w:tcW w:w="637" w:type="dxa"/>
          </w:tcPr>
          <w:p w14:paraId="1E52A399" w14:textId="77777777" w:rsidR="001B252E" w:rsidRDefault="001B252E" w:rsidP="00284803">
            <w:r>
              <w:rPr>
                <w:sz w:val="16"/>
                <w:szCs w:val="16"/>
              </w:rPr>
              <w:t>0030</w:t>
            </w:r>
          </w:p>
        </w:tc>
        <w:tc>
          <w:tcPr>
            <w:tcW w:w="517" w:type="dxa"/>
          </w:tcPr>
          <w:p w14:paraId="635AEE76" w14:textId="77777777" w:rsidR="001B252E" w:rsidRDefault="001B252E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27B0274" w14:textId="77777777" w:rsidR="001B252E" w:rsidRDefault="001B252E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419F0F6" w14:textId="77777777" w:rsidR="001B252E" w:rsidRDefault="001B252E" w:rsidP="00284803">
            <w:r>
              <w:rPr>
                <w:sz w:val="16"/>
                <w:szCs w:val="16"/>
              </w:rPr>
              <w:t>(TEI18) CR to 36.108 NB-IoT In-band operation with NTN NR [NTNNBIoT_inbandNTNNR]</w:t>
            </w:r>
          </w:p>
        </w:tc>
        <w:tc>
          <w:tcPr>
            <w:tcW w:w="517" w:type="dxa"/>
          </w:tcPr>
          <w:p w14:paraId="623DD885" w14:textId="77777777" w:rsidR="001B252E" w:rsidRDefault="001B252E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9A84745" w14:textId="77777777" w:rsidR="001B252E" w:rsidRDefault="001B252E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47C323EB" w14:textId="77777777" w:rsidR="001B252E" w:rsidRDefault="001B252E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445BFF8" w14:textId="77777777" w:rsidR="001B252E" w:rsidRDefault="001B252E" w:rsidP="00284803">
            <w:r>
              <w:rPr>
                <w:sz w:val="16"/>
                <w:szCs w:val="16"/>
              </w:rPr>
              <w:t>R4-2502353</w:t>
            </w:r>
          </w:p>
        </w:tc>
        <w:tc>
          <w:tcPr>
            <w:tcW w:w="1597" w:type="dxa"/>
          </w:tcPr>
          <w:p w14:paraId="22E25F84" w14:textId="77777777" w:rsidR="001B252E" w:rsidRDefault="001B252E" w:rsidP="00284803">
            <w:r>
              <w:rPr>
                <w:sz w:val="16"/>
                <w:szCs w:val="16"/>
              </w:rPr>
              <w:t>THALES, EchoStar, Inmarsat, Viasat</w:t>
            </w:r>
          </w:p>
        </w:tc>
        <w:tc>
          <w:tcPr>
            <w:tcW w:w="1122" w:type="dxa"/>
          </w:tcPr>
          <w:p w14:paraId="61771D4C" w14:textId="77777777" w:rsidR="001B252E" w:rsidRDefault="001B252E" w:rsidP="00284803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31ABDE5A" w14:textId="77777777" w:rsidR="001B252E" w:rsidRDefault="001B252E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97DF232" w14:textId="77777777" w:rsidR="001B252E" w:rsidRDefault="001B252E" w:rsidP="00284803">
            <w:pPr>
              <w:rPr>
                <w:sz w:val="16"/>
                <w:szCs w:val="16"/>
              </w:rPr>
            </w:pPr>
          </w:p>
        </w:tc>
      </w:tr>
      <w:tr w:rsidR="001B252E" w14:paraId="1ECE6C64" w14:textId="77777777" w:rsidTr="00284803">
        <w:tc>
          <w:tcPr>
            <w:tcW w:w="879" w:type="dxa"/>
          </w:tcPr>
          <w:p w14:paraId="1272E488" w14:textId="77777777" w:rsidR="001B252E" w:rsidRDefault="001B252E" w:rsidP="00284803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5CB5F64B" w14:textId="77777777" w:rsidR="001B252E" w:rsidRDefault="001B252E" w:rsidP="00284803">
            <w:r>
              <w:rPr>
                <w:sz w:val="16"/>
                <w:szCs w:val="16"/>
              </w:rPr>
              <w:t>1410</w:t>
            </w:r>
          </w:p>
        </w:tc>
        <w:tc>
          <w:tcPr>
            <w:tcW w:w="517" w:type="dxa"/>
          </w:tcPr>
          <w:p w14:paraId="4BB680A0" w14:textId="77777777" w:rsidR="001B252E" w:rsidRDefault="001B252E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3714AC0" w14:textId="77777777" w:rsidR="001B252E" w:rsidRDefault="001B252E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C4D6C50" w14:textId="77777777" w:rsidR="001B252E" w:rsidRDefault="001B252E" w:rsidP="00284803">
            <w:r>
              <w:rPr>
                <w:sz w:val="16"/>
                <w:szCs w:val="16"/>
              </w:rPr>
              <w:t>(TEI18) 36.141 CR to introduce LTE bands for HAPS BS [LTE_HAPS_B34]</w:t>
            </w:r>
          </w:p>
        </w:tc>
        <w:tc>
          <w:tcPr>
            <w:tcW w:w="517" w:type="dxa"/>
          </w:tcPr>
          <w:p w14:paraId="6140F441" w14:textId="77777777" w:rsidR="001B252E" w:rsidRDefault="001B252E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3E74E7D" w14:textId="77777777" w:rsidR="001B252E" w:rsidRDefault="001B252E" w:rsidP="00284803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BBAC1F7" w14:textId="77777777" w:rsidR="001B252E" w:rsidRDefault="001B252E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6AFEF2E" w14:textId="77777777" w:rsidR="001B252E" w:rsidRDefault="001B252E" w:rsidP="00284803">
            <w:r>
              <w:rPr>
                <w:sz w:val="16"/>
                <w:szCs w:val="16"/>
              </w:rPr>
              <w:t>R4-2502352</w:t>
            </w:r>
          </w:p>
        </w:tc>
        <w:tc>
          <w:tcPr>
            <w:tcW w:w="1597" w:type="dxa"/>
          </w:tcPr>
          <w:p w14:paraId="1677985F" w14:textId="77777777" w:rsidR="001B252E" w:rsidRDefault="001B252E" w:rsidP="00284803">
            <w:r>
              <w:rPr>
                <w:sz w:val="16"/>
                <w:szCs w:val="16"/>
              </w:rPr>
              <w:t>NTT DOCOMO, INC.</w:t>
            </w:r>
          </w:p>
        </w:tc>
        <w:tc>
          <w:tcPr>
            <w:tcW w:w="1122" w:type="dxa"/>
          </w:tcPr>
          <w:p w14:paraId="051D3421" w14:textId="77777777" w:rsidR="001B252E" w:rsidRDefault="001B252E" w:rsidP="00284803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4C6591A1" w14:textId="77777777" w:rsidR="001B252E" w:rsidRDefault="001B252E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F90BDCE" w14:textId="77777777" w:rsidR="001B252E" w:rsidRDefault="001B252E" w:rsidP="00284803">
            <w:pPr>
              <w:rPr>
                <w:sz w:val="16"/>
                <w:szCs w:val="16"/>
              </w:rPr>
            </w:pPr>
          </w:p>
        </w:tc>
      </w:tr>
      <w:tr w:rsidR="001B252E" w14:paraId="08DA1690" w14:textId="77777777" w:rsidTr="00284803">
        <w:tc>
          <w:tcPr>
            <w:tcW w:w="879" w:type="dxa"/>
          </w:tcPr>
          <w:p w14:paraId="7021092C" w14:textId="77777777" w:rsidR="001B252E" w:rsidRDefault="001B252E" w:rsidP="00284803">
            <w:r>
              <w:rPr>
                <w:sz w:val="16"/>
                <w:szCs w:val="16"/>
              </w:rPr>
              <w:t>36.181</w:t>
            </w:r>
          </w:p>
        </w:tc>
        <w:tc>
          <w:tcPr>
            <w:tcW w:w="637" w:type="dxa"/>
          </w:tcPr>
          <w:p w14:paraId="3E69DCD0" w14:textId="77777777" w:rsidR="001B252E" w:rsidRDefault="001B252E" w:rsidP="00284803">
            <w:r>
              <w:rPr>
                <w:sz w:val="16"/>
                <w:szCs w:val="16"/>
              </w:rPr>
              <w:t>0024</w:t>
            </w:r>
          </w:p>
        </w:tc>
        <w:tc>
          <w:tcPr>
            <w:tcW w:w="517" w:type="dxa"/>
          </w:tcPr>
          <w:p w14:paraId="7E48ECE7" w14:textId="77777777" w:rsidR="001B252E" w:rsidRDefault="001B252E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EB555D9" w14:textId="77777777" w:rsidR="001B252E" w:rsidRDefault="001B252E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1DAB5075" w14:textId="77777777" w:rsidR="001B252E" w:rsidRDefault="001B252E" w:rsidP="00284803">
            <w:r>
              <w:rPr>
                <w:sz w:val="16"/>
                <w:szCs w:val="16"/>
              </w:rPr>
              <w:t>(TEI18) CR to 36.181 NB-IoT In-band operation with NTN NR [NTNNBIoT_inbandNTNNR]</w:t>
            </w:r>
          </w:p>
        </w:tc>
        <w:tc>
          <w:tcPr>
            <w:tcW w:w="517" w:type="dxa"/>
          </w:tcPr>
          <w:p w14:paraId="503A5E30" w14:textId="77777777" w:rsidR="001B252E" w:rsidRDefault="001B252E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A3C2E6D" w14:textId="77777777" w:rsidR="001B252E" w:rsidRDefault="001B252E" w:rsidP="00284803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1CE0762" w14:textId="77777777" w:rsidR="001B252E" w:rsidRDefault="001B252E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7FDF0C6" w14:textId="77777777" w:rsidR="001B252E" w:rsidRDefault="001B252E" w:rsidP="00284803">
            <w:r>
              <w:rPr>
                <w:sz w:val="16"/>
                <w:szCs w:val="16"/>
              </w:rPr>
              <w:t>R4-2502350</w:t>
            </w:r>
          </w:p>
        </w:tc>
        <w:tc>
          <w:tcPr>
            <w:tcW w:w="1597" w:type="dxa"/>
          </w:tcPr>
          <w:p w14:paraId="640AC248" w14:textId="77777777" w:rsidR="001B252E" w:rsidRDefault="001B252E" w:rsidP="00284803"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 w14:paraId="0BCC22CB" w14:textId="77777777" w:rsidR="001B252E" w:rsidRDefault="001B252E" w:rsidP="00284803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315F8908" w14:textId="77777777" w:rsidR="001B252E" w:rsidRDefault="001B252E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18D618" w14:textId="77777777" w:rsidR="001B252E" w:rsidRDefault="001B252E" w:rsidP="00284803">
            <w:pPr>
              <w:rPr>
                <w:sz w:val="16"/>
                <w:szCs w:val="16"/>
              </w:rPr>
            </w:pPr>
          </w:p>
        </w:tc>
      </w:tr>
      <w:tr w:rsidR="001B252E" w14:paraId="3083723D" w14:textId="77777777" w:rsidTr="00284803">
        <w:tc>
          <w:tcPr>
            <w:tcW w:w="879" w:type="dxa"/>
          </w:tcPr>
          <w:p w14:paraId="31A03C80" w14:textId="77777777" w:rsidR="001B252E" w:rsidRDefault="001B252E" w:rsidP="00284803"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 w14:paraId="6B3DB817" w14:textId="77777777" w:rsidR="001B252E" w:rsidRDefault="001B252E" w:rsidP="00284803">
            <w:r>
              <w:rPr>
                <w:sz w:val="16"/>
                <w:szCs w:val="16"/>
              </w:rPr>
              <w:t>4505</w:t>
            </w:r>
          </w:p>
        </w:tc>
        <w:tc>
          <w:tcPr>
            <w:tcW w:w="517" w:type="dxa"/>
          </w:tcPr>
          <w:p w14:paraId="39CC3009" w14:textId="77777777" w:rsidR="001B252E" w:rsidRDefault="001B252E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95B8F7A" w14:textId="77777777" w:rsidR="001B252E" w:rsidRDefault="001B252E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89C1CB9" w14:textId="77777777" w:rsidR="001B252E" w:rsidRDefault="001B252E" w:rsidP="00284803">
            <w:r>
              <w:rPr>
                <w:sz w:val="16"/>
                <w:szCs w:val="16"/>
              </w:rPr>
              <w:t>CR 36.307 R18 Annex A update on overlapping bands table [Overlapping_Bands]</w:t>
            </w:r>
          </w:p>
        </w:tc>
        <w:tc>
          <w:tcPr>
            <w:tcW w:w="517" w:type="dxa"/>
          </w:tcPr>
          <w:p w14:paraId="1806EA82" w14:textId="77777777" w:rsidR="001B252E" w:rsidRDefault="001B252E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C5F3619" w14:textId="77777777" w:rsidR="001B252E" w:rsidRDefault="001B252E" w:rsidP="00284803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4BAB31C0" w14:textId="77777777" w:rsidR="001B252E" w:rsidRDefault="001B252E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1A07655" w14:textId="77777777" w:rsidR="001B252E" w:rsidRDefault="001B252E" w:rsidP="00284803">
            <w:r>
              <w:rPr>
                <w:sz w:val="16"/>
                <w:szCs w:val="16"/>
              </w:rPr>
              <w:t>R4-2502962</w:t>
            </w:r>
          </w:p>
        </w:tc>
        <w:tc>
          <w:tcPr>
            <w:tcW w:w="1597" w:type="dxa"/>
          </w:tcPr>
          <w:p w14:paraId="03E85DB8" w14:textId="77777777" w:rsidR="001B252E" w:rsidRDefault="001B252E" w:rsidP="0028480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4601039" w14:textId="77777777" w:rsidR="001B252E" w:rsidRDefault="001B252E" w:rsidP="00284803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745B1867" w14:textId="77777777" w:rsidR="001B252E" w:rsidRDefault="001B252E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5C42319" w14:textId="77777777" w:rsidR="001B252E" w:rsidRDefault="001B252E" w:rsidP="00284803">
            <w:pPr>
              <w:rPr>
                <w:sz w:val="16"/>
                <w:szCs w:val="16"/>
              </w:rPr>
            </w:pPr>
          </w:p>
        </w:tc>
      </w:tr>
      <w:tr w:rsidR="001B252E" w14:paraId="077DE98C" w14:textId="77777777" w:rsidTr="00284803">
        <w:tc>
          <w:tcPr>
            <w:tcW w:w="879" w:type="dxa"/>
          </w:tcPr>
          <w:p w14:paraId="3DC2672D" w14:textId="77777777" w:rsidR="001B252E" w:rsidRDefault="001B252E" w:rsidP="00284803">
            <w:r>
              <w:rPr>
                <w:sz w:val="16"/>
                <w:szCs w:val="16"/>
              </w:rPr>
              <w:t>36.307</w:t>
            </w:r>
          </w:p>
        </w:tc>
        <w:tc>
          <w:tcPr>
            <w:tcW w:w="637" w:type="dxa"/>
          </w:tcPr>
          <w:p w14:paraId="65FCFB18" w14:textId="77777777" w:rsidR="001B252E" w:rsidRDefault="001B252E" w:rsidP="00284803">
            <w:r>
              <w:rPr>
                <w:sz w:val="16"/>
                <w:szCs w:val="16"/>
              </w:rPr>
              <w:t>4508</w:t>
            </w:r>
          </w:p>
        </w:tc>
        <w:tc>
          <w:tcPr>
            <w:tcW w:w="517" w:type="dxa"/>
          </w:tcPr>
          <w:p w14:paraId="3539A814" w14:textId="77777777" w:rsidR="001B252E" w:rsidRDefault="001B252E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FF1D15E" w14:textId="77777777" w:rsidR="001B252E" w:rsidRDefault="001B252E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AF9F5A3" w14:textId="77777777" w:rsidR="001B252E" w:rsidRDefault="001B252E" w:rsidP="00284803">
            <w:r>
              <w:rPr>
                <w:sz w:val="16"/>
                <w:szCs w:val="16"/>
              </w:rPr>
              <w:t>(TEI18) CR to TS 36.307: NB-IoT in-band operation with NR NTN [NTNNBIoT_inbandNTNNR]</w:t>
            </w:r>
          </w:p>
        </w:tc>
        <w:tc>
          <w:tcPr>
            <w:tcW w:w="517" w:type="dxa"/>
          </w:tcPr>
          <w:p w14:paraId="62515D08" w14:textId="77777777" w:rsidR="001B252E" w:rsidRDefault="001B252E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66AEE9F" w14:textId="77777777" w:rsidR="001B252E" w:rsidRDefault="001B252E" w:rsidP="00284803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F512720" w14:textId="77777777" w:rsidR="001B252E" w:rsidRDefault="001B252E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756B68A" w14:textId="77777777" w:rsidR="001B252E" w:rsidRDefault="001B252E" w:rsidP="00284803">
            <w:r>
              <w:rPr>
                <w:sz w:val="16"/>
                <w:szCs w:val="16"/>
              </w:rPr>
              <w:t>R4-2503002</w:t>
            </w:r>
          </w:p>
        </w:tc>
        <w:tc>
          <w:tcPr>
            <w:tcW w:w="1597" w:type="dxa"/>
          </w:tcPr>
          <w:p w14:paraId="34A5A3A6" w14:textId="77777777" w:rsidR="001B252E" w:rsidRDefault="001B252E" w:rsidP="00284803"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 w14:paraId="5183F723" w14:textId="77777777" w:rsidR="001B252E" w:rsidRDefault="001B252E" w:rsidP="00284803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4EACDFC4" w14:textId="77777777" w:rsidR="001B252E" w:rsidRDefault="001B252E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9114B2D" w14:textId="77777777" w:rsidR="001B252E" w:rsidRDefault="001B252E" w:rsidP="00284803">
            <w:pPr>
              <w:rPr>
                <w:sz w:val="16"/>
                <w:szCs w:val="16"/>
              </w:rPr>
            </w:pPr>
          </w:p>
        </w:tc>
      </w:tr>
      <w:tr w:rsidR="001B252E" w14:paraId="7853766B" w14:textId="77777777" w:rsidTr="00284803">
        <w:tc>
          <w:tcPr>
            <w:tcW w:w="879" w:type="dxa"/>
          </w:tcPr>
          <w:p w14:paraId="04755E6E" w14:textId="77777777" w:rsidR="001B252E" w:rsidRDefault="001B252E" w:rsidP="00284803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25B448C7" w14:textId="77777777" w:rsidR="001B252E" w:rsidRDefault="001B252E" w:rsidP="00284803">
            <w:r>
              <w:rPr>
                <w:sz w:val="16"/>
                <w:szCs w:val="16"/>
              </w:rPr>
              <w:t>0678</w:t>
            </w:r>
          </w:p>
        </w:tc>
        <w:tc>
          <w:tcPr>
            <w:tcW w:w="517" w:type="dxa"/>
          </w:tcPr>
          <w:p w14:paraId="1058B138" w14:textId="77777777" w:rsidR="001B252E" w:rsidRDefault="001B252E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936A4A" w14:textId="77777777" w:rsidR="001B252E" w:rsidRDefault="001B252E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3617484" w14:textId="77777777" w:rsidR="001B252E" w:rsidRDefault="001B252E" w:rsidP="00284803">
            <w:r>
              <w:rPr>
                <w:sz w:val="16"/>
                <w:szCs w:val="16"/>
              </w:rPr>
              <w:t>(TEI18) CR to 38.104 on corrections to co-existence table [bands_coex_req]</w:t>
            </w:r>
          </w:p>
        </w:tc>
        <w:tc>
          <w:tcPr>
            <w:tcW w:w="517" w:type="dxa"/>
          </w:tcPr>
          <w:p w14:paraId="7CBFF1C6" w14:textId="77777777" w:rsidR="001B252E" w:rsidRDefault="001B252E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AAB22A7" w14:textId="77777777" w:rsidR="001B252E" w:rsidRDefault="001B252E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425D45E5" w14:textId="77777777" w:rsidR="001B252E" w:rsidRDefault="001B252E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F4F4B3F" w14:textId="77777777" w:rsidR="001B252E" w:rsidRDefault="001B252E" w:rsidP="00284803">
            <w:r>
              <w:rPr>
                <w:sz w:val="16"/>
                <w:szCs w:val="16"/>
              </w:rPr>
              <w:t>R4-2500104</w:t>
            </w:r>
          </w:p>
        </w:tc>
        <w:tc>
          <w:tcPr>
            <w:tcW w:w="1597" w:type="dxa"/>
          </w:tcPr>
          <w:p w14:paraId="70065653" w14:textId="77777777" w:rsidR="001B252E" w:rsidRDefault="001B252E" w:rsidP="0028480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E2A8EF6" w14:textId="77777777" w:rsidR="001B252E" w:rsidRDefault="001B252E" w:rsidP="00284803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01BB40EC" w14:textId="77777777" w:rsidR="001B252E" w:rsidRDefault="001B252E" w:rsidP="00284803">
            <w:r>
              <w:rPr>
                <w:sz w:val="16"/>
                <w:szCs w:val="16"/>
              </w:rPr>
              <w:t>6.6.5.2.3</w:t>
            </w:r>
          </w:p>
        </w:tc>
        <w:tc>
          <w:tcPr>
            <w:tcW w:w="998" w:type="dxa"/>
          </w:tcPr>
          <w:p w14:paraId="07B65124" w14:textId="77777777" w:rsidR="001B252E" w:rsidRDefault="001B252E" w:rsidP="00284803">
            <w:r>
              <w:rPr>
                <w:sz w:val="16"/>
                <w:szCs w:val="16"/>
              </w:rPr>
              <w:t xml:space="preserve">TS/TR ... CR ...; TS 38.141-1, 38.141-2 CR 0480, CR 0617; TS/TR ... CR ... </w:t>
            </w:r>
          </w:p>
        </w:tc>
      </w:tr>
      <w:tr w:rsidR="001B252E" w14:paraId="2CDE148A" w14:textId="77777777" w:rsidTr="00284803">
        <w:tc>
          <w:tcPr>
            <w:tcW w:w="879" w:type="dxa"/>
          </w:tcPr>
          <w:p w14:paraId="34F2DB60" w14:textId="77777777" w:rsidR="001B252E" w:rsidRDefault="001B252E" w:rsidP="00284803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63D6CDCF" w14:textId="77777777" w:rsidR="001B252E" w:rsidRDefault="001B252E" w:rsidP="00284803">
            <w:r>
              <w:rPr>
                <w:sz w:val="16"/>
                <w:szCs w:val="16"/>
              </w:rPr>
              <w:t>0106</w:t>
            </w:r>
          </w:p>
        </w:tc>
        <w:tc>
          <w:tcPr>
            <w:tcW w:w="517" w:type="dxa"/>
          </w:tcPr>
          <w:p w14:paraId="42A27988" w14:textId="77777777" w:rsidR="001B252E" w:rsidRDefault="001B252E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E1D2F7E" w14:textId="77777777" w:rsidR="001B252E" w:rsidRDefault="001B252E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0B3F3D9" w14:textId="77777777" w:rsidR="001B252E" w:rsidRDefault="001B252E" w:rsidP="00284803">
            <w:r>
              <w:rPr>
                <w:sz w:val="16"/>
                <w:szCs w:val="16"/>
              </w:rPr>
              <w:t>(TEI18) CR to 38.106 on corrections to co-existence table [bands_coex_req]</w:t>
            </w:r>
          </w:p>
        </w:tc>
        <w:tc>
          <w:tcPr>
            <w:tcW w:w="517" w:type="dxa"/>
          </w:tcPr>
          <w:p w14:paraId="429ECE6F" w14:textId="77777777" w:rsidR="001B252E" w:rsidRDefault="001B252E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616242E0" w14:textId="77777777" w:rsidR="001B252E" w:rsidRDefault="001B252E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1AC8151" w14:textId="77777777" w:rsidR="001B252E" w:rsidRDefault="001B252E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1E9B028" w14:textId="77777777" w:rsidR="001B252E" w:rsidRDefault="001B252E" w:rsidP="00284803">
            <w:r>
              <w:rPr>
                <w:sz w:val="16"/>
                <w:szCs w:val="16"/>
              </w:rPr>
              <w:t>R4-2500200</w:t>
            </w:r>
          </w:p>
        </w:tc>
        <w:tc>
          <w:tcPr>
            <w:tcW w:w="1597" w:type="dxa"/>
          </w:tcPr>
          <w:p w14:paraId="1D17BD0F" w14:textId="77777777" w:rsidR="001B252E" w:rsidRDefault="001B252E" w:rsidP="0028480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32BCA9B7" w14:textId="77777777" w:rsidR="001B252E" w:rsidRDefault="001B252E" w:rsidP="00284803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0AC78CFA" w14:textId="77777777" w:rsidR="001B252E" w:rsidRDefault="001B252E" w:rsidP="00284803">
            <w:r>
              <w:rPr>
                <w:sz w:val="16"/>
                <w:szCs w:val="16"/>
              </w:rPr>
              <w:t>6.5.4.2.2</w:t>
            </w:r>
          </w:p>
        </w:tc>
        <w:tc>
          <w:tcPr>
            <w:tcW w:w="998" w:type="dxa"/>
          </w:tcPr>
          <w:p w14:paraId="24780ED7" w14:textId="77777777" w:rsidR="001B252E" w:rsidRDefault="001B252E" w:rsidP="00284803">
            <w:r>
              <w:rPr>
                <w:sz w:val="16"/>
                <w:szCs w:val="16"/>
              </w:rPr>
              <w:t xml:space="preserve">TS/TR ... CR ...; TS 38.115-1, 38.141-2 CR zzzz, CR zzzz; TS/TR ... CR ... </w:t>
            </w:r>
          </w:p>
        </w:tc>
      </w:tr>
      <w:tr w:rsidR="001B252E" w14:paraId="281D5439" w14:textId="77777777" w:rsidTr="00284803">
        <w:tc>
          <w:tcPr>
            <w:tcW w:w="879" w:type="dxa"/>
          </w:tcPr>
          <w:p w14:paraId="5EC6C214" w14:textId="77777777" w:rsidR="001B252E" w:rsidRDefault="001B252E" w:rsidP="00284803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0A107234" w14:textId="77777777" w:rsidR="001B252E" w:rsidRDefault="001B252E" w:rsidP="00284803">
            <w:r>
              <w:rPr>
                <w:sz w:val="16"/>
                <w:szCs w:val="16"/>
              </w:rPr>
              <w:t>0106</w:t>
            </w:r>
          </w:p>
        </w:tc>
        <w:tc>
          <w:tcPr>
            <w:tcW w:w="517" w:type="dxa"/>
          </w:tcPr>
          <w:p w14:paraId="33F9EED0" w14:textId="77777777" w:rsidR="001B252E" w:rsidRDefault="001B252E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64B64B3" w14:textId="77777777" w:rsidR="001B252E" w:rsidRDefault="001B252E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6562F746" w14:textId="77777777" w:rsidR="001B252E" w:rsidRDefault="001B252E" w:rsidP="00284803">
            <w:r>
              <w:rPr>
                <w:sz w:val="16"/>
                <w:szCs w:val="16"/>
              </w:rPr>
              <w:t>(TEI18) CR to 38.108 NB-IoT NTN inband operation with NR NTN [NTNNBIoT_inbandNTNNR]</w:t>
            </w:r>
          </w:p>
        </w:tc>
        <w:tc>
          <w:tcPr>
            <w:tcW w:w="517" w:type="dxa"/>
          </w:tcPr>
          <w:p w14:paraId="20B526E0" w14:textId="77777777" w:rsidR="001B252E" w:rsidRDefault="001B252E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0A12F2C" w14:textId="77777777" w:rsidR="001B252E" w:rsidRDefault="001B252E" w:rsidP="00284803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29B95FC" w14:textId="77777777" w:rsidR="001B252E" w:rsidRDefault="001B252E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5D5A6B5" w14:textId="77777777" w:rsidR="001B252E" w:rsidRDefault="001B252E" w:rsidP="00284803">
            <w:r>
              <w:rPr>
                <w:sz w:val="16"/>
                <w:szCs w:val="16"/>
              </w:rPr>
              <w:t>R4-2502348</w:t>
            </w:r>
          </w:p>
        </w:tc>
        <w:tc>
          <w:tcPr>
            <w:tcW w:w="1597" w:type="dxa"/>
          </w:tcPr>
          <w:p w14:paraId="30695681" w14:textId="77777777" w:rsidR="001B252E" w:rsidRDefault="001B252E" w:rsidP="00284803">
            <w:r>
              <w:rPr>
                <w:sz w:val="16"/>
                <w:szCs w:val="16"/>
              </w:rPr>
              <w:t>Inmarsat, Viasat, EchoStar, Thales</w:t>
            </w:r>
          </w:p>
        </w:tc>
        <w:tc>
          <w:tcPr>
            <w:tcW w:w="1122" w:type="dxa"/>
          </w:tcPr>
          <w:p w14:paraId="54286A27" w14:textId="77777777" w:rsidR="001B252E" w:rsidRDefault="001B252E" w:rsidP="00284803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2D7D4B76" w14:textId="77777777" w:rsidR="001B252E" w:rsidRDefault="001B252E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AC4B9EC" w14:textId="77777777" w:rsidR="001B252E" w:rsidRDefault="001B252E" w:rsidP="00284803">
            <w:pPr>
              <w:rPr>
                <w:sz w:val="16"/>
                <w:szCs w:val="16"/>
              </w:rPr>
            </w:pPr>
          </w:p>
        </w:tc>
      </w:tr>
      <w:tr w:rsidR="001B252E" w14:paraId="1EB6ADF8" w14:textId="77777777" w:rsidTr="00284803">
        <w:tc>
          <w:tcPr>
            <w:tcW w:w="879" w:type="dxa"/>
          </w:tcPr>
          <w:p w14:paraId="0834DF1C" w14:textId="77777777" w:rsidR="001B252E" w:rsidRDefault="001B252E" w:rsidP="00284803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4CDA6092" w14:textId="77777777" w:rsidR="001B252E" w:rsidRDefault="001B252E" w:rsidP="00284803">
            <w:r>
              <w:rPr>
                <w:sz w:val="16"/>
                <w:szCs w:val="16"/>
              </w:rPr>
              <w:t>0060</w:t>
            </w:r>
          </w:p>
        </w:tc>
        <w:tc>
          <w:tcPr>
            <w:tcW w:w="517" w:type="dxa"/>
          </w:tcPr>
          <w:p w14:paraId="70B7ACDC" w14:textId="77777777" w:rsidR="001B252E" w:rsidRDefault="001B252E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16F5C5F" w14:textId="77777777" w:rsidR="001B252E" w:rsidRDefault="001B252E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8378A72" w14:textId="77777777" w:rsidR="001B252E" w:rsidRDefault="001B252E" w:rsidP="00284803">
            <w:r>
              <w:rPr>
                <w:sz w:val="16"/>
                <w:szCs w:val="16"/>
              </w:rPr>
              <w:t>(TEI18) CR to 38.115-1 on corrections to co-existence table [bands_coex_req]</w:t>
            </w:r>
          </w:p>
        </w:tc>
        <w:tc>
          <w:tcPr>
            <w:tcW w:w="517" w:type="dxa"/>
          </w:tcPr>
          <w:p w14:paraId="45C6FA66" w14:textId="77777777" w:rsidR="001B252E" w:rsidRDefault="001B252E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D8103BA" w14:textId="77777777" w:rsidR="001B252E" w:rsidRDefault="001B252E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5978ED41" w14:textId="77777777" w:rsidR="001B252E" w:rsidRDefault="001B252E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F32CC07" w14:textId="77777777" w:rsidR="001B252E" w:rsidRDefault="001B252E" w:rsidP="00284803">
            <w:r>
              <w:rPr>
                <w:sz w:val="16"/>
                <w:szCs w:val="16"/>
              </w:rPr>
              <w:t>R4-2500201</w:t>
            </w:r>
          </w:p>
        </w:tc>
        <w:tc>
          <w:tcPr>
            <w:tcW w:w="1597" w:type="dxa"/>
          </w:tcPr>
          <w:p w14:paraId="2AC9F439" w14:textId="77777777" w:rsidR="001B252E" w:rsidRDefault="001B252E" w:rsidP="0028480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0AAF3B8" w14:textId="77777777" w:rsidR="001B252E" w:rsidRDefault="001B252E" w:rsidP="00284803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5954987C" w14:textId="77777777" w:rsidR="001B252E" w:rsidRDefault="001B252E" w:rsidP="00284803">
            <w:r>
              <w:rPr>
                <w:sz w:val="16"/>
                <w:szCs w:val="16"/>
              </w:rPr>
              <w:t>6.5.4.5.2</w:t>
            </w:r>
          </w:p>
        </w:tc>
        <w:tc>
          <w:tcPr>
            <w:tcW w:w="998" w:type="dxa"/>
          </w:tcPr>
          <w:p w14:paraId="1D6AA132" w14:textId="77777777" w:rsidR="001B252E" w:rsidRDefault="001B252E" w:rsidP="00284803">
            <w:r>
              <w:rPr>
                <w:sz w:val="16"/>
                <w:szCs w:val="16"/>
              </w:rPr>
              <w:t xml:space="preserve">TS 38.104; TS 38.115-1, 38.141-2 CR zzzz, CR zzzz;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1B252E" w14:paraId="427E51DA" w14:textId="77777777" w:rsidTr="00284803">
        <w:tc>
          <w:tcPr>
            <w:tcW w:w="879" w:type="dxa"/>
          </w:tcPr>
          <w:p w14:paraId="613CBC6A" w14:textId="77777777" w:rsidR="001B252E" w:rsidRDefault="001B252E" w:rsidP="00284803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7215069F" w14:textId="77777777" w:rsidR="001B252E" w:rsidRDefault="001B252E" w:rsidP="00284803">
            <w:r>
              <w:rPr>
                <w:sz w:val="16"/>
                <w:szCs w:val="16"/>
              </w:rPr>
              <w:t>5434</w:t>
            </w:r>
          </w:p>
        </w:tc>
        <w:tc>
          <w:tcPr>
            <w:tcW w:w="517" w:type="dxa"/>
          </w:tcPr>
          <w:p w14:paraId="2BABF2FB" w14:textId="77777777" w:rsidR="001B252E" w:rsidRDefault="001B252E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E954C57" w14:textId="77777777" w:rsidR="001B252E" w:rsidRDefault="001B252E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09E988C" w14:textId="77777777" w:rsidR="001B252E" w:rsidRDefault="001B252E" w:rsidP="00284803">
            <w:r>
              <w:rPr>
                <w:sz w:val="16"/>
                <w:szCs w:val="16"/>
              </w:rPr>
              <w:t>CR to TS 38.133 on Inter-frequency measurements reporting requirements [NR_inter-freq_report]</w:t>
            </w:r>
          </w:p>
        </w:tc>
        <w:tc>
          <w:tcPr>
            <w:tcW w:w="517" w:type="dxa"/>
          </w:tcPr>
          <w:p w14:paraId="1F4EFEEA" w14:textId="77777777" w:rsidR="001B252E" w:rsidRDefault="001B252E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3496187F" w14:textId="77777777" w:rsidR="001B252E" w:rsidRDefault="001B252E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7D369088" w14:textId="77777777" w:rsidR="001B252E" w:rsidRDefault="001B252E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153ADCA" w14:textId="77777777" w:rsidR="001B252E" w:rsidRDefault="001B252E" w:rsidP="00284803">
            <w:r>
              <w:rPr>
                <w:sz w:val="16"/>
                <w:szCs w:val="16"/>
              </w:rPr>
              <w:t>R4-2502206</w:t>
            </w:r>
          </w:p>
        </w:tc>
        <w:tc>
          <w:tcPr>
            <w:tcW w:w="1597" w:type="dxa"/>
          </w:tcPr>
          <w:p w14:paraId="723EE5F0" w14:textId="77777777" w:rsidR="001B252E" w:rsidRDefault="001B252E" w:rsidP="0028480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720813EF" w14:textId="77777777" w:rsidR="001B252E" w:rsidRDefault="001B252E" w:rsidP="00284803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3AF19975" w14:textId="77777777" w:rsidR="001B252E" w:rsidRDefault="001B252E" w:rsidP="00284803">
            <w:r>
              <w:rPr>
                <w:sz w:val="16"/>
                <w:szCs w:val="16"/>
              </w:rPr>
              <w:t>9.3.6.3</w:t>
            </w:r>
          </w:p>
        </w:tc>
        <w:tc>
          <w:tcPr>
            <w:tcW w:w="998" w:type="dxa"/>
          </w:tcPr>
          <w:p w14:paraId="6198EB0E" w14:textId="77777777" w:rsidR="001B252E" w:rsidRDefault="001B252E" w:rsidP="0028480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1B252E" w14:paraId="540213AE" w14:textId="77777777" w:rsidTr="00284803">
        <w:tc>
          <w:tcPr>
            <w:tcW w:w="879" w:type="dxa"/>
          </w:tcPr>
          <w:p w14:paraId="0316E2E7" w14:textId="77777777" w:rsidR="001B252E" w:rsidRDefault="001B252E" w:rsidP="00284803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200B6F11" w14:textId="77777777" w:rsidR="001B252E" w:rsidRDefault="001B252E" w:rsidP="00284803">
            <w:r>
              <w:rPr>
                <w:sz w:val="16"/>
                <w:szCs w:val="16"/>
              </w:rPr>
              <w:t>0480</w:t>
            </w:r>
          </w:p>
        </w:tc>
        <w:tc>
          <w:tcPr>
            <w:tcW w:w="517" w:type="dxa"/>
          </w:tcPr>
          <w:p w14:paraId="71B0AD07" w14:textId="77777777" w:rsidR="001B252E" w:rsidRDefault="001B252E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1EACBD2" w14:textId="77777777" w:rsidR="001B252E" w:rsidRDefault="001B252E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479A0EE1" w14:textId="77777777" w:rsidR="001B252E" w:rsidRDefault="001B252E" w:rsidP="00284803">
            <w:r>
              <w:rPr>
                <w:sz w:val="16"/>
                <w:szCs w:val="16"/>
              </w:rPr>
              <w:t>(TEI18) CR to 38.141-1 on corrections to co-existence table [bands_coex_req]</w:t>
            </w:r>
          </w:p>
        </w:tc>
        <w:tc>
          <w:tcPr>
            <w:tcW w:w="517" w:type="dxa"/>
          </w:tcPr>
          <w:p w14:paraId="7C39B489" w14:textId="77777777" w:rsidR="001B252E" w:rsidRDefault="001B252E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CCFF410" w14:textId="77777777" w:rsidR="001B252E" w:rsidRDefault="001B252E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60D2F33C" w14:textId="77777777" w:rsidR="001B252E" w:rsidRDefault="001B252E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7CA3471" w14:textId="77777777" w:rsidR="001B252E" w:rsidRDefault="001B252E" w:rsidP="00284803">
            <w:r>
              <w:rPr>
                <w:sz w:val="16"/>
                <w:szCs w:val="16"/>
              </w:rPr>
              <w:t>R4-2500105</w:t>
            </w:r>
          </w:p>
        </w:tc>
        <w:tc>
          <w:tcPr>
            <w:tcW w:w="1597" w:type="dxa"/>
          </w:tcPr>
          <w:p w14:paraId="434A9F41" w14:textId="77777777" w:rsidR="001B252E" w:rsidRDefault="001B252E" w:rsidP="0028480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20CC500A" w14:textId="77777777" w:rsidR="001B252E" w:rsidRDefault="001B252E" w:rsidP="00284803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592757CA" w14:textId="77777777" w:rsidR="001B252E" w:rsidRDefault="001B252E" w:rsidP="00284803">
            <w:r>
              <w:rPr>
                <w:sz w:val="16"/>
                <w:szCs w:val="16"/>
              </w:rPr>
              <w:t>6.6.5.5.1.3</w:t>
            </w:r>
          </w:p>
        </w:tc>
        <w:tc>
          <w:tcPr>
            <w:tcW w:w="998" w:type="dxa"/>
          </w:tcPr>
          <w:p w14:paraId="555FB726" w14:textId="77777777" w:rsidR="001B252E" w:rsidRDefault="001B252E" w:rsidP="00284803">
            <w:r>
              <w:rPr>
                <w:sz w:val="16"/>
                <w:szCs w:val="16"/>
              </w:rPr>
              <w:t xml:space="preserve">TS 38.104 CR 0678; TS/TR ... CR ...; TS/TR ... CR ... </w:t>
            </w:r>
          </w:p>
        </w:tc>
      </w:tr>
      <w:tr w:rsidR="001B252E" w14:paraId="17F93A6C" w14:textId="77777777" w:rsidTr="00284803">
        <w:tc>
          <w:tcPr>
            <w:tcW w:w="879" w:type="dxa"/>
          </w:tcPr>
          <w:p w14:paraId="6EB9E31C" w14:textId="77777777" w:rsidR="001B252E" w:rsidRDefault="001B252E" w:rsidP="00284803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6C4A8E66" w14:textId="77777777" w:rsidR="001B252E" w:rsidRDefault="001B252E" w:rsidP="00284803">
            <w:r>
              <w:rPr>
                <w:sz w:val="16"/>
                <w:szCs w:val="16"/>
              </w:rPr>
              <w:t>0617</w:t>
            </w:r>
          </w:p>
        </w:tc>
        <w:tc>
          <w:tcPr>
            <w:tcW w:w="517" w:type="dxa"/>
          </w:tcPr>
          <w:p w14:paraId="0345C82F" w14:textId="77777777" w:rsidR="001B252E" w:rsidRDefault="001B252E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1D608F" w14:textId="77777777" w:rsidR="001B252E" w:rsidRDefault="001B252E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D0E0B3F" w14:textId="77777777" w:rsidR="001B252E" w:rsidRDefault="001B252E" w:rsidP="00284803">
            <w:r>
              <w:rPr>
                <w:sz w:val="16"/>
                <w:szCs w:val="16"/>
              </w:rPr>
              <w:t>(TEI18) CR to 38.141-2 on corrections to co-existence table [bands_coex_req]</w:t>
            </w:r>
          </w:p>
        </w:tc>
        <w:tc>
          <w:tcPr>
            <w:tcW w:w="517" w:type="dxa"/>
          </w:tcPr>
          <w:p w14:paraId="0ED22A56" w14:textId="77777777" w:rsidR="001B252E" w:rsidRDefault="001B252E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2FAECC6E" w14:textId="77777777" w:rsidR="001B252E" w:rsidRDefault="001B252E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5FE571B9" w14:textId="77777777" w:rsidR="001B252E" w:rsidRDefault="001B252E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048B747" w14:textId="77777777" w:rsidR="001B252E" w:rsidRDefault="001B252E" w:rsidP="00284803">
            <w:r>
              <w:rPr>
                <w:sz w:val="16"/>
                <w:szCs w:val="16"/>
              </w:rPr>
              <w:t>R4-2500106</w:t>
            </w:r>
          </w:p>
        </w:tc>
        <w:tc>
          <w:tcPr>
            <w:tcW w:w="1597" w:type="dxa"/>
          </w:tcPr>
          <w:p w14:paraId="00ABD5F2" w14:textId="77777777" w:rsidR="001B252E" w:rsidRDefault="001B252E" w:rsidP="0028480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5B3B4C67" w14:textId="77777777" w:rsidR="001B252E" w:rsidRDefault="001B252E" w:rsidP="00284803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0CEEE912" w14:textId="77777777" w:rsidR="001B252E" w:rsidRDefault="001B252E" w:rsidP="00284803">
            <w:r>
              <w:rPr>
                <w:sz w:val="16"/>
                <w:szCs w:val="16"/>
              </w:rPr>
              <w:t>6.7.5.4.5.1</w:t>
            </w:r>
          </w:p>
        </w:tc>
        <w:tc>
          <w:tcPr>
            <w:tcW w:w="998" w:type="dxa"/>
          </w:tcPr>
          <w:p w14:paraId="44700193" w14:textId="77777777" w:rsidR="001B252E" w:rsidRDefault="001B252E" w:rsidP="00284803">
            <w:r>
              <w:rPr>
                <w:sz w:val="16"/>
                <w:szCs w:val="16"/>
              </w:rPr>
              <w:t xml:space="preserve">TS 38.104 CR 0678; TS/TR ... CR ...; TS/TR ... CR ... </w:t>
            </w:r>
          </w:p>
        </w:tc>
      </w:tr>
      <w:tr w:rsidR="001B252E" w14:paraId="54E2B45A" w14:textId="77777777" w:rsidTr="00284803">
        <w:tc>
          <w:tcPr>
            <w:tcW w:w="879" w:type="dxa"/>
          </w:tcPr>
          <w:p w14:paraId="4F4308CA" w14:textId="77777777" w:rsidR="001B252E" w:rsidRDefault="001B252E" w:rsidP="00284803">
            <w:r>
              <w:rPr>
                <w:sz w:val="16"/>
                <w:szCs w:val="16"/>
              </w:rPr>
              <w:t>38.181</w:t>
            </w:r>
          </w:p>
        </w:tc>
        <w:tc>
          <w:tcPr>
            <w:tcW w:w="637" w:type="dxa"/>
          </w:tcPr>
          <w:p w14:paraId="59B51921" w14:textId="77777777" w:rsidR="001B252E" w:rsidRDefault="001B252E" w:rsidP="00284803">
            <w:r>
              <w:rPr>
                <w:sz w:val="16"/>
                <w:szCs w:val="16"/>
              </w:rPr>
              <w:t>0056</w:t>
            </w:r>
          </w:p>
        </w:tc>
        <w:tc>
          <w:tcPr>
            <w:tcW w:w="517" w:type="dxa"/>
          </w:tcPr>
          <w:p w14:paraId="1391E879" w14:textId="77777777" w:rsidR="001B252E" w:rsidRDefault="001B252E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F90297F" w14:textId="77777777" w:rsidR="001B252E" w:rsidRDefault="001B252E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3894C82D" w14:textId="77777777" w:rsidR="001B252E" w:rsidRDefault="001B252E" w:rsidP="00284803">
            <w:r>
              <w:rPr>
                <w:sz w:val="16"/>
                <w:szCs w:val="16"/>
              </w:rPr>
              <w:t>(TEI18) CR to 38.181 NB-IoT inband operation with NR NTN [NTNNBIoT_inbandNTNNR]</w:t>
            </w:r>
          </w:p>
        </w:tc>
        <w:tc>
          <w:tcPr>
            <w:tcW w:w="517" w:type="dxa"/>
          </w:tcPr>
          <w:p w14:paraId="3ED0346C" w14:textId="77777777" w:rsidR="001B252E" w:rsidRDefault="001B252E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477F76A" w14:textId="77777777" w:rsidR="001B252E" w:rsidRDefault="001B252E" w:rsidP="00284803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195B71BB" w14:textId="77777777" w:rsidR="001B252E" w:rsidRDefault="001B252E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426CCB4" w14:textId="77777777" w:rsidR="001B252E" w:rsidRDefault="001B252E" w:rsidP="00284803">
            <w:r>
              <w:rPr>
                <w:sz w:val="16"/>
                <w:szCs w:val="16"/>
              </w:rPr>
              <w:t>R4-2502349</w:t>
            </w:r>
          </w:p>
        </w:tc>
        <w:tc>
          <w:tcPr>
            <w:tcW w:w="1597" w:type="dxa"/>
          </w:tcPr>
          <w:p w14:paraId="3F87F0F4" w14:textId="77777777" w:rsidR="001B252E" w:rsidRDefault="001B252E" w:rsidP="00284803">
            <w:r>
              <w:rPr>
                <w:sz w:val="16"/>
                <w:szCs w:val="16"/>
              </w:rPr>
              <w:t>EchoStar, Thales, Inmarsat, Viasat</w:t>
            </w:r>
          </w:p>
        </w:tc>
        <w:tc>
          <w:tcPr>
            <w:tcW w:w="1122" w:type="dxa"/>
          </w:tcPr>
          <w:p w14:paraId="5D339921" w14:textId="77777777" w:rsidR="001B252E" w:rsidRDefault="001B252E" w:rsidP="00284803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1F8674B0" w14:textId="77777777" w:rsidR="001B252E" w:rsidRDefault="001B252E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437346C" w14:textId="77777777" w:rsidR="001B252E" w:rsidRDefault="001B252E" w:rsidP="00284803">
            <w:pPr>
              <w:rPr>
                <w:sz w:val="16"/>
                <w:szCs w:val="16"/>
              </w:rPr>
            </w:pPr>
          </w:p>
        </w:tc>
      </w:tr>
      <w:tr w:rsidR="001B252E" w14:paraId="52BF0C85" w14:textId="77777777" w:rsidTr="00284803">
        <w:tc>
          <w:tcPr>
            <w:tcW w:w="879" w:type="dxa"/>
          </w:tcPr>
          <w:p w14:paraId="182DC57A" w14:textId="77777777" w:rsidR="001B252E" w:rsidRDefault="001B252E" w:rsidP="00284803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2EFD9890" w14:textId="77777777" w:rsidR="001B252E" w:rsidRDefault="001B252E" w:rsidP="00284803">
            <w:r>
              <w:rPr>
                <w:sz w:val="16"/>
                <w:szCs w:val="16"/>
              </w:rPr>
              <w:t>0176</w:t>
            </w:r>
          </w:p>
        </w:tc>
        <w:tc>
          <w:tcPr>
            <w:tcW w:w="517" w:type="dxa"/>
          </w:tcPr>
          <w:p w14:paraId="51D28B7A" w14:textId="77777777" w:rsidR="001B252E" w:rsidRDefault="001B252E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53DA5E2" w14:textId="77777777" w:rsidR="001B252E" w:rsidRDefault="001B252E" w:rsidP="00284803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79118B6A" w14:textId="77777777" w:rsidR="001B252E" w:rsidRDefault="001B252E" w:rsidP="00284803">
            <w:r>
              <w:rPr>
                <w:sz w:val="16"/>
                <w:szCs w:val="16"/>
              </w:rPr>
              <w:t>CR 38.307 R18 Annex A  update on overlapping bands table [Overlapping_Bands]</w:t>
            </w:r>
          </w:p>
        </w:tc>
        <w:tc>
          <w:tcPr>
            <w:tcW w:w="517" w:type="dxa"/>
          </w:tcPr>
          <w:p w14:paraId="311E6A2E" w14:textId="77777777" w:rsidR="001B252E" w:rsidRDefault="001B252E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6DC262C" w14:textId="77777777" w:rsidR="001B252E" w:rsidRDefault="001B252E" w:rsidP="00284803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76B1606A" w14:textId="77777777" w:rsidR="001B252E" w:rsidRDefault="001B252E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DCCBB38" w14:textId="77777777" w:rsidR="001B252E" w:rsidRDefault="001B252E" w:rsidP="00284803">
            <w:r>
              <w:rPr>
                <w:sz w:val="16"/>
                <w:szCs w:val="16"/>
              </w:rPr>
              <w:t>R4-2502963</w:t>
            </w:r>
          </w:p>
        </w:tc>
        <w:tc>
          <w:tcPr>
            <w:tcW w:w="1597" w:type="dxa"/>
          </w:tcPr>
          <w:p w14:paraId="02371ECD" w14:textId="77777777" w:rsidR="001B252E" w:rsidRDefault="001B252E" w:rsidP="0028480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17A54E94" w14:textId="77777777" w:rsidR="001B252E" w:rsidRDefault="001B252E" w:rsidP="00284803"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 w14:paraId="3BC44EC6" w14:textId="77777777" w:rsidR="001B252E" w:rsidRDefault="001B252E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50EC596" w14:textId="77777777" w:rsidR="001B252E" w:rsidRDefault="001B252E" w:rsidP="00284803">
            <w:pPr>
              <w:rPr>
                <w:sz w:val="16"/>
                <w:szCs w:val="16"/>
              </w:rPr>
            </w:pPr>
          </w:p>
        </w:tc>
      </w:tr>
    </w:tbl>
    <w:p w14:paraId="1CDA3785" w14:textId="77777777" w:rsidR="00264F81" w:rsidRDefault="00264F81" w:rsidP="00264F81"/>
    <w:p w14:paraId="718F7C5E" w14:textId="74D33A95" w:rsidR="005061AA" w:rsidRPr="004347C0" w:rsidRDefault="005061AA" w:rsidP="005061AA">
      <w:pPr>
        <w:pStyle w:val="Heading1"/>
      </w:pPr>
      <w:r>
        <w:rPr>
          <w:noProof/>
        </w:rPr>
        <w:t>List of CRs from RAN WG4 for AI 9.4.2.1</w:t>
      </w:r>
    </w:p>
    <w:p w14:paraId="32D7227A" w14:textId="5E8E1615" w:rsidR="00DD6630" w:rsidRDefault="005061AA" w:rsidP="00DD6630">
      <w:pPr>
        <w:pStyle w:val="Heading2"/>
        <w:rPr>
          <w:rFonts w:cs="Arial"/>
          <w:noProof/>
        </w:rPr>
      </w:pPr>
      <w:r w:rsidRPr="005061AA">
        <w:rPr>
          <w:noProof/>
        </w:rPr>
        <w:t>RP-2506</w:t>
      </w:r>
      <w:r>
        <w:rPr>
          <w:noProof/>
        </w:rPr>
        <w:t>12</w:t>
      </w:r>
    </w:p>
    <w:p w14:paraId="02526696" w14:textId="1150BC19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5061AA" w:rsidRPr="005061AA">
        <w:rPr>
          <w:rFonts w:ascii="Arial" w:hAnsi="Arial" w:cs="Arial"/>
          <w:b/>
          <w:bCs/>
        </w:rPr>
        <w:t>RAN4 CRs to Rel-19 DC of x LTE band(s), y NR band(s) and single or two NR SUL bands</w:t>
      </w:r>
    </w:p>
    <w:p w14:paraId="2E3627D0" w14:textId="5FC44D08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5061AA" w:rsidRPr="005061AA">
        <w:rPr>
          <w:rFonts w:ascii="Arial" w:hAnsi="Arial" w:cs="Arial"/>
          <w:b/>
          <w:bCs/>
        </w:rPr>
        <w:t>9.4.2.1</w:t>
      </w:r>
    </w:p>
    <w:p w14:paraId="5571F494" w14:textId="77777777" w:rsidR="00E8502F" w:rsidRDefault="00E8502F" w:rsidP="00E8502F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B01AA" w:rsidRPr="004E535C" w14:paraId="262B6E1C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EE1D377" w14:textId="77777777" w:rsidR="008B01AA" w:rsidRPr="00BF1EB6" w:rsidRDefault="008B01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87A4E93" w14:textId="77777777" w:rsidR="008B01AA" w:rsidRPr="00BF1EB6" w:rsidRDefault="008B01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7254F24" w14:textId="77777777" w:rsidR="008B01AA" w:rsidRPr="00BF1EB6" w:rsidRDefault="008B01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D5A0DF1" w14:textId="77777777" w:rsidR="008B01AA" w:rsidRPr="00BF1EB6" w:rsidRDefault="008B01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2D5A5AD" w14:textId="77777777" w:rsidR="008B01AA" w:rsidRPr="00BF1EB6" w:rsidRDefault="008B01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941B07E" w14:textId="77777777" w:rsidR="008B01AA" w:rsidRPr="00BF1EB6" w:rsidRDefault="008B01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81CB906" w14:textId="77777777" w:rsidR="008B01AA" w:rsidRPr="00BF1EB6" w:rsidRDefault="008B01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0F300B5" w14:textId="77777777" w:rsidR="008B01AA" w:rsidRPr="00BF1EB6" w:rsidRDefault="008B01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56EFE4F" w14:textId="77777777" w:rsidR="008B01AA" w:rsidRPr="00BF1EB6" w:rsidRDefault="008B01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E1F25BE" w14:textId="77777777" w:rsidR="008B01AA" w:rsidRPr="00BF1EB6" w:rsidRDefault="008B01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BF7CC67" w14:textId="77777777" w:rsidR="008B01AA" w:rsidRPr="00BF1EB6" w:rsidRDefault="008B01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C697836" w14:textId="77777777" w:rsidR="008B01AA" w:rsidRPr="00BF1EB6" w:rsidRDefault="008B01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535A5ED" w14:textId="77777777" w:rsidR="008B01AA" w:rsidRPr="00BF1EB6" w:rsidRDefault="008B01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B01AA" w14:paraId="1D8DF1F8" w14:textId="77777777" w:rsidTr="00284803">
        <w:tc>
          <w:tcPr>
            <w:tcW w:w="879" w:type="dxa"/>
          </w:tcPr>
          <w:p w14:paraId="6B2BE922" w14:textId="77777777" w:rsidR="008B01AA" w:rsidRDefault="008B01AA" w:rsidP="0028480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0E9BA9B4" w14:textId="77777777" w:rsidR="008B01AA" w:rsidRDefault="008B01AA" w:rsidP="00284803">
            <w:r>
              <w:rPr>
                <w:sz w:val="16"/>
                <w:szCs w:val="16"/>
              </w:rPr>
              <w:t>1359</w:t>
            </w:r>
          </w:p>
        </w:tc>
        <w:tc>
          <w:tcPr>
            <w:tcW w:w="517" w:type="dxa"/>
          </w:tcPr>
          <w:p w14:paraId="04CA04AF" w14:textId="77777777" w:rsidR="008B01AA" w:rsidRDefault="008B01AA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5225A15" w14:textId="77777777" w:rsidR="008B01AA" w:rsidRDefault="008B01AA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1E6AD6D" w14:textId="77777777" w:rsidR="008B01AA" w:rsidRDefault="008B01AA" w:rsidP="00284803">
            <w:r>
              <w:rPr>
                <w:sz w:val="16"/>
                <w:szCs w:val="16"/>
              </w:rPr>
              <w:t>BigCR for DC_R19_xBLTE_yBNR</w:t>
            </w:r>
          </w:p>
        </w:tc>
        <w:tc>
          <w:tcPr>
            <w:tcW w:w="517" w:type="dxa"/>
          </w:tcPr>
          <w:p w14:paraId="2997E140" w14:textId="77777777" w:rsidR="008B01AA" w:rsidRDefault="008B01AA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2A925FF" w14:textId="77777777" w:rsidR="008B01AA" w:rsidRDefault="008B01AA" w:rsidP="0028480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E2387FE" w14:textId="77777777" w:rsidR="008B01AA" w:rsidRDefault="008B01AA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4250BBD" w14:textId="77777777" w:rsidR="008B01AA" w:rsidRDefault="008B01AA" w:rsidP="00284803">
            <w:r>
              <w:rPr>
                <w:sz w:val="16"/>
                <w:szCs w:val="16"/>
              </w:rPr>
              <w:t>R4-2501651</w:t>
            </w:r>
          </w:p>
        </w:tc>
        <w:tc>
          <w:tcPr>
            <w:tcW w:w="1597" w:type="dxa"/>
          </w:tcPr>
          <w:p w14:paraId="7C404439" w14:textId="77777777" w:rsidR="008B01AA" w:rsidRDefault="008B01AA" w:rsidP="00284803">
            <w:r>
              <w:rPr>
                <w:sz w:val="16"/>
                <w:szCs w:val="16"/>
              </w:rPr>
              <w:t>Nokia, CHTTL, LG Electronics, Samsung</w:t>
            </w:r>
          </w:p>
        </w:tc>
        <w:tc>
          <w:tcPr>
            <w:tcW w:w="1122" w:type="dxa"/>
          </w:tcPr>
          <w:p w14:paraId="4886347E" w14:textId="77777777" w:rsidR="008B01AA" w:rsidRDefault="008B01AA" w:rsidP="00284803">
            <w:r>
              <w:rPr>
                <w:sz w:val="16"/>
                <w:szCs w:val="16"/>
              </w:rPr>
              <w:t>DC_R19_xBLTE_yBNR</w:t>
            </w:r>
          </w:p>
        </w:tc>
        <w:tc>
          <w:tcPr>
            <w:tcW w:w="2323" w:type="dxa"/>
          </w:tcPr>
          <w:p w14:paraId="5F98B44B" w14:textId="77777777" w:rsidR="008B01AA" w:rsidRDefault="008B01AA" w:rsidP="00284803">
            <w:r>
              <w:rPr>
                <w:sz w:val="16"/>
                <w:szCs w:val="16"/>
              </w:rPr>
              <w:t>5.5B.4, 6.2B.1.3, 6.5B.3.3.2, 6.2B.4.2.3, 7.3B.2.3, 7.3B.2.3.5.1, 7.3B.2.3.5.2, 7.3B.3.3</w:t>
            </w:r>
          </w:p>
        </w:tc>
        <w:tc>
          <w:tcPr>
            <w:tcW w:w="998" w:type="dxa"/>
          </w:tcPr>
          <w:p w14:paraId="00497804" w14:textId="77777777" w:rsidR="008B01AA" w:rsidRDefault="008B01AA" w:rsidP="00284803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</w:tbl>
    <w:p w14:paraId="74EA25ED" w14:textId="77777777" w:rsidR="0061518C" w:rsidRDefault="0061518C" w:rsidP="00DD6630"/>
    <w:p w14:paraId="723CB923" w14:textId="4887DB07" w:rsidR="005061AA" w:rsidRDefault="005061AA" w:rsidP="005061AA">
      <w:pPr>
        <w:pStyle w:val="Heading1"/>
      </w:pPr>
      <w:r>
        <w:rPr>
          <w:noProof/>
        </w:rPr>
        <w:t>List of CRs from RAN WG4 for AI 9.4.2.2</w:t>
      </w:r>
    </w:p>
    <w:p w14:paraId="009105C4" w14:textId="1FF99D2D" w:rsidR="00DD6630" w:rsidRDefault="005061AA" w:rsidP="00DD6630">
      <w:pPr>
        <w:pStyle w:val="Heading2"/>
        <w:rPr>
          <w:rFonts w:cs="Arial"/>
          <w:noProof/>
        </w:rPr>
      </w:pPr>
      <w:r w:rsidRPr="005061AA">
        <w:rPr>
          <w:noProof/>
        </w:rPr>
        <w:t>RP-2506</w:t>
      </w:r>
      <w:r>
        <w:rPr>
          <w:noProof/>
        </w:rPr>
        <w:t>13</w:t>
      </w:r>
    </w:p>
    <w:p w14:paraId="5696CF99" w14:textId="631BF051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5061AA" w:rsidRPr="005061AA">
        <w:rPr>
          <w:rFonts w:ascii="Arial" w:hAnsi="Arial" w:cs="Arial"/>
          <w:b/>
          <w:bCs/>
        </w:rPr>
        <w:t>RAN4 CRs to Rel-19 NR CADC for x bands DL with y bands UL and SUL band combo</w:t>
      </w:r>
    </w:p>
    <w:p w14:paraId="72A6FE8A" w14:textId="6FDD7D2C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5061AA" w:rsidRPr="005061AA">
        <w:rPr>
          <w:rFonts w:ascii="Arial" w:hAnsi="Arial" w:cs="Arial"/>
          <w:b/>
          <w:bCs/>
        </w:rPr>
        <w:t>9.4.2.2</w:t>
      </w:r>
    </w:p>
    <w:p w14:paraId="5A9E8CB5" w14:textId="77777777" w:rsidR="00E8502F" w:rsidRDefault="00E8502F" w:rsidP="00E8502F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B01AA" w:rsidRPr="004E535C" w14:paraId="03C52CD9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36786EE" w14:textId="77777777" w:rsidR="008B01AA" w:rsidRPr="00BF1EB6" w:rsidRDefault="008B01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5B02258" w14:textId="77777777" w:rsidR="008B01AA" w:rsidRPr="00BF1EB6" w:rsidRDefault="008B01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1224130" w14:textId="77777777" w:rsidR="008B01AA" w:rsidRPr="00BF1EB6" w:rsidRDefault="008B01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A2BC99F" w14:textId="77777777" w:rsidR="008B01AA" w:rsidRPr="00BF1EB6" w:rsidRDefault="008B01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0CE2A3EB" w14:textId="77777777" w:rsidR="008B01AA" w:rsidRPr="00BF1EB6" w:rsidRDefault="008B01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DB728F6" w14:textId="77777777" w:rsidR="008B01AA" w:rsidRPr="00BF1EB6" w:rsidRDefault="008B01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6AB6738" w14:textId="77777777" w:rsidR="008B01AA" w:rsidRPr="00BF1EB6" w:rsidRDefault="008B01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8A3A0F2" w14:textId="77777777" w:rsidR="008B01AA" w:rsidRPr="00BF1EB6" w:rsidRDefault="008B01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8620FF9" w14:textId="77777777" w:rsidR="008B01AA" w:rsidRPr="00BF1EB6" w:rsidRDefault="008B01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50B95CE" w14:textId="77777777" w:rsidR="008B01AA" w:rsidRPr="00BF1EB6" w:rsidRDefault="008B01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87ECB36" w14:textId="77777777" w:rsidR="008B01AA" w:rsidRPr="00BF1EB6" w:rsidRDefault="008B01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346CC7A" w14:textId="77777777" w:rsidR="008B01AA" w:rsidRPr="00BF1EB6" w:rsidRDefault="008B01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2E1F59CF" w14:textId="77777777" w:rsidR="008B01AA" w:rsidRPr="00BF1EB6" w:rsidRDefault="008B01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B01AA" w14:paraId="53308960" w14:textId="77777777" w:rsidTr="00284803">
        <w:tc>
          <w:tcPr>
            <w:tcW w:w="879" w:type="dxa"/>
          </w:tcPr>
          <w:p w14:paraId="3E5641B8" w14:textId="77777777" w:rsidR="008B01AA" w:rsidRDefault="008B01AA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E24153A" w14:textId="77777777" w:rsidR="008B01AA" w:rsidRDefault="008B01AA" w:rsidP="00284803">
            <w:r>
              <w:rPr>
                <w:sz w:val="16"/>
                <w:szCs w:val="16"/>
              </w:rPr>
              <w:t>2699</w:t>
            </w:r>
          </w:p>
        </w:tc>
        <w:tc>
          <w:tcPr>
            <w:tcW w:w="517" w:type="dxa"/>
          </w:tcPr>
          <w:p w14:paraId="194EFC55" w14:textId="77777777" w:rsidR="008B01AA" w:rsidRDefault="008B01AA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6330D71" w14:textId="77777777" w:rsidR="008B01AA" w:rsidRDefault="008B01AA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F97633E" w14:textId="77777777" w:rsidR="008B01AA" w:rsidRDefault="008B01AA" w:rsidP="00284803">
            <w:r>
              <w:rPr>
                <w:sz w:val="16"/>
                <w:szCs w:val="16"/>
              </w:rPr>
              <w:t>big CR 38.101-1 for NR_CADC_SUL_R19</w:t>
            </w:r>
          </w:p>
        </w:tc>
        <w:tc>
          <w:tcPr>
            <w:tcW w:w="517" w:type="dxa"/>
          </w:tcPr>
          <w:p w14:paraId="1DC72E66" w14:textId="77777777" w:rsidR="008B01AA" w:rsidRDefault="008B01AA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D4BAFAE" w14:textId="77777777" w:rsidR="008B01AA" w:rsidRDefault="008B01AA" w:rsidP="0028480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5B9FA1FE" w14:textId="77777777" w:rsidR="008B01AA" w:rsidRDefault="008B01AA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61669D0" w14:textId="77777777" w:rsidR="008B01AA" w:rsidRDefault="008B01AA" w:rsidP="00284803">
            <w:r>
              <w:rPr>
                <w:sz w:val="16"/>
                <w:szCs w:val="16"/>
              </w:rPr>
              <w:t>R4-2501769</w:t>
            </w:r>
          </w:p>
        </w:tc>
        <w:tc>
          <w:tcPr>
            <w:tcW w:w="1597" w:type="dxa"/>
          </w:tcPr>
          <w:p w14:paraId="74E6108C" w14:textId="77777777" w:rsidR="008B01AA" w:rsidRDefault="008B01AA" w:rsidP="00284803">
            <w:r>
              <w:rPr>
                <w:sz w:val="16"/>
                <w:szCs w:val="16"/>
              </w:rPr>
              <w:t>Ericsson, ZTE Corporation, Sanechips, Huawei, Hisilicon</w:t>
            </w:r>
          </w:p>
        </w:tc>
        <w:tc>
          <w:tcPr>
            <w:tcW w:w="1122" w:type="dxa"/>
          </w:tcPr>
          <w:p w14:paraId="3915CFB5" w14:textId="77777777" w:rsidR="008B01AA" w:rsidRDefault="008B01AA" w:rsidP="00284803"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 w14:paraId="14CE2E8B" w14:textId="77777777" w:rsidR="008B01AA" w:rsidRDefault="008B01AA" w:rsidP="00284803">
            <w:r>
              <w:rPr>
                <w:sz w:val="16"/>
                <w:szCs w:val="16"/>
              </w:rPr>
              <w:t>5.2A.2.2, 5.2A.2.3, 5.2A.2.4, 5.2C, 5.5A.3.1, 5.5A.3.2, 5.5A.3.3, 5.5A.3.4, 5.5C, 6.2A.4.2.4, 6.2A.4.2.5, 6.2A.4.2.6, 6.2C.2, 7.3A.3.2.3, 7.3A.3.2.4, 7.3A.3.2.5, 7.3A.5, 7.3C.3.2.2</w:t>
            </w:r>
          </w:p>
        </w:tc>
        <w:tc>
          <w:tcPr>
            <w:tcW w:w="998" w:type="dxa"/>
          </w:tcPr>
          <w:p w14:paraId="44DC5187" w14:textId="77777777" w:rsidR="008B01AA" w:rsidRDefault="008B01AA" w:rsidP="00284803">
            <w:r>
              <w:rPr>
                <w:sz w:val="16"/>
                <w:szCs w:val="16"/>
              </w:rPr>
              <w:t xml:space="preserve">TS/TR ... ; TS 38.521-1 ; TS/TR ... </w:t>
            </w:r>
          </w:p>
        </w:tc>
      </w:tr>
      <w:tr w:rsidR="008B01AA" w14:paraId="2E7C816D" w14:textId="77777777" w:rsidTr="00284803">
        <w:tc>
          <w:tcPr>
            <w:tcW w:w="879" w:type="dxa"/>
          </w:tcPr>
          <w:p w14:paraId="0812FFD8" w14:textId="77777777" w:rsidR="008B01AA" w:rsidRDefault="008B01AA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BEDBE62" w14:textId="77777777" w:rsidR="008B01AA" w:rsidRDefault="008B01AA" w:rsidP="00284803">
            <w:r>
              <w:rPr>
                <w:sz w:val="16"/>
                <w:szCs w:val="16"/>
              </w:rPr>
              <w:t>2700</w:t>
            </w:r>
          </w:p>
        </w:tc>
        <w:tc>
          <w:tcPr>
            <w:tcW w:w="517" w:type="dxa"/>
          </w:tcPr>
          <w:p w14:paraId="4AADA94A" w14:textId="77777777" w:rsidR="008B01AA" w:rsidRDefault="008B01AA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344671C" w14:textId="77777777" w:rsidR="008B01AA" w:rsidRDefault="008B01AA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2344DDF" w14:textId="77777777" w:rsidR="008B01AA" w:rsidRDefault="008B01AA" w:rsidP="00284803">
            <w:r>
              <w:rPr>
                <w:sz w:val="16"/>
                <w:szCs w:val="16"/>
              </w:rPr>
              <w:t>CR 38.101-1 correcting band combination configuration tables</w:t>
            </w:r>
          </w:p>
        </w:tc>
        <w:tc>
          <w:tcPr>
            <w:tcW w:w="517" w:type="dxa"/>
          </w:tcPr>
          <w:p w14:paraId="5B9C66C3" w14:textId="77777777" w:rsidR="008B01AA" w:rsidRDefault="008B01AA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A1F3643" w14:textId="77777777" w:rsidR="008B01AA" w:rsidRDefault="008B01AA" w:rsidP="0028480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A715FA3" w14:textId="77777777" w:rsidR="008B01AA" w:rsidRDefault="008B01AA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A6ECC01" w14:textId="77777777" w:rsidR="008B01AA" w:rsidRDefault="008B01AA" w:rsidP="00284803">
            <w:r>
              <w:rPr>
                <w:sz w:val="16"/>
                <w:szCs w:val="16"/>
              </w:rPr>
              <w:t>R4-2501783</w:t>
            </w:r>
          </w:p>
        </w:tc>
        <w:tc>
          <w:tcPr>
            <w:tcW w:w="1597" w:type="dxa"/>
          </w:tcPr>
          <w:p w14:paraId="77950964" w14:textId="77777777" w:rsidR="008B01AA" w:rsidRDefault="008B01AA" w:rsidP="0028480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2B964906" w14:textId="77777777" w:rsidR="008B01AA" w:rsidRDefault="008B01AA" w:rsidP="00284803">
            <w:r>
              <w:rPr>
                <w:sz w:val="16"/>
                <w:szCs w:val="16"/>
              </w:rPr>
              <w:t>NR_CADC_SUL_R19</w:t>
            </w:r>
          </w:p>
        </w:tc>
        <w:tc>
          <w:tcPr>
            <w:tcW w:w="2323" w:type="dxa"/>
          </w:tcPr>
          <w:p w14:paraId="3F7C4339" w14:textId="77777777" w:rsidR="008B01AA" w:rsidRDefault="008B01AA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D2BA598" w14:textId="77777777" w:rsidR="008B01AA" w:rsidRDefault="008B01AA" w:rsidP="00284803">
            <w:pPr>
              <w:rPr>
                <w:sz w:val="16"/>
                <w:szCs w:val="16"/>
              </w:rPr>
            </w:pPr>
          </w:p>
        </w:tc>
      </w:tr>
      <w:tr w:rsidR="008B01AA" w14:paraId="33A3FFCF" w14:textId="77777777" w:rsidTr="00284803">
        <w:tc>
          <w:tcPr>
            <w:tcW w:w="879" w:type="dxa"/>
          </w:tcPr>
          <w:p w14:paraId="797DF7D4" w14:textId="77777777" w:rsidR="008B01AA" w:rsidRDefault="008B01AA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09979EC" w14:textId="77777777" w:rsidR="008B01AA" w:rsidRDefault="008B01AA" w:rsidP="00284803">
            <w:r>
              <w:rPr>
                <w:sz w:val="16"/>
                <w:szCs w:val="16"/>
              </w:rPr>
              <w:t>2709</w:t>
            </w:r>
          </w:p>
        </w:tc>
        <w:tc>
          <w:tcPr>
            <w:tcW w:w="517" w:type="dxa"/>
          </w:tcPr>
          <w:p w14:paraId="4AE740F4" w14:textId="77777777" w:rsidR="008B01AA" w:rsidRDefault="008B01AA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24B3B1F9" w14:textId="77777777" w:rsidR="008B01AA" w:rsidRDefault="008B01AA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CBF756D" w14:textId="77777777" w:rsidR="008B01AA" w:rsidRDefault="008B01AA" w:rsidP="00284803">
            <w:r>
              <w:rPr>
                <w:sz w:val="16"/>
                <w:szCs w:val="16"/>
              </w:rPr>
              <w:t>(HPUE_NR_CADC_SUL_R19) Cat F CR for TS 38.101-1-j00 Corrections to intra-band non-contiguous MSD</w:t>
            </w:r>
          </w:p>
        </w:tc>
        <w:tc>
          <w:tcPr>
            <w:tcW w:w="517" w:type="dxa"/>
          </w:tcPr>
          <w:p w14:paraId="78089383" w14:textId="77777777" w:rsidR="008B01AA" w:rsidRDefault="008B01AA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C0FFC47" w14:textId="77777777" w:rsidR="008B01AA" w:rsidRDefault="008B01AA" w:rsidP="0028480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0C4E1B05" w14:textId="77777777" w:rsidR="008B01AA" w:rsidRDefault="008B01AA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B6F3F99" w14:textId="77777777" w:rsidR="008B01AA" w:rsidRDefault="008B01AA" w:rsidP="00284803">
            <w:r>
              <w:rPr>
                <w:sz w:val="16"/>
                <w:szCs w:val="16"/>
              </w:rPr>
              <w:t>R4-2502829</w:t>
            </w:r>
          </w:p>
        </w:tc>
        <w:tc>
          <w:tcPr>
            <w:tcW w:w="1597" w:type="dxa"/>
          </w:tcPr>
          <w:p w14:paraId="65E78D92" w14:textId="77777777" w:rsidR="008B01AA" w:rsidRDefault="008B01AA" w:rsidP="00284803">
            <w:r>
              <w:rPr>
                <w:sz w:val="16"/>
                <w:szCs w:val="16"/>
              </w:rPr>
              <w:t>Skyworks Solutions Inc., T-Mobile USA</w:t>
            </w:r>
          </w:p>
        </w:tc>
        <w:tc>
          <w:tcPr>
            <w:tcW w:w="1122" w:type="dxa"/>
          </w:tcPr>
          <w:p w14:paraId="7F2F14B1" w14:textId="77777777" w:rsidR="008B01AA" w:rsidRDefault="008B01AA" w:rsidP="00284803">
            <w:r>
              <w:rPr>
                <w:sz w:val="16"/>
                <w:szCs w:val="16"/>
              </w:rPr>
              <w:t>NR_CADC_SUL_R19-Core, HPUE_NR_CADC_SUL_R19-Core</w:t>
            </w:r>
          </w:p>
        </w:tc>
        <w:tc>
          <w:tcPr>
            <w:tcW w:w="2323" w:type="dxa"/>
          </w:tcPr>
          <w:p w14:paraId="4C39D7C4" w14:textId="77777777" w:rsidR="008B01AA" w:rsidRDefault="008B01AA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21751A5" w14:textId="77777777" w:rsidR="008B01AA" w:rsidRDefault="008B01AA" w:rsidP="00284803">
            <w:pPr>
              <w:rPr>
                <w:sz w:val="16"/>
                <w:szCs w:val="16"/>
              </w:rPr>
            </w:pPr>
          </w:p>
        </w:tc>
      </w:tr>
      <w:tr w:rsidR="008B01AA" w14:paraId="755FE0DB" w14:textId="77777777" w:rsidTr="00284803">
        <w:tc>
          <w:tcPr>
            <w:tcW w:w="879" w:type="dxa"/>
          </w:tcPr>
          <w:p w14:paraId="35996C03" w14:textId="77777777" w:rsidR="008B01AA" w:rsidRDefault="008B01AA" w:rsidP="0028480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9D17153" w14:textId="77777777" w:rsidR="008B01AA" w:rsidRDefault="008B01AA" w:rsidP="00284803">
            <w:r>
              <w:rPr>
                <w:sz w:val="16"/>
                <w:szCs w:val="16"/>
              </w:rPr>
              <w:t>1360</w:t>
            </w:r>
          </w:p>
        </w:tc>
        <w:tc>
          <w:tcPr>
            <w:tcW w:w="517" w:type="dxa"/>
          </w:tcPr>
          <w:p w14:paraId="52F56CDF" w14:textId="77777777" w:rsidR="008B01AA" w:rsidRDefault="008B01AA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5E7A2F" w14:textId="77777777" w:rsidR="008B01AA" w:rsidRDefault="008B01AA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F822861" w14:textId="77777777" w:rsidR="008B01AA" w:rsidRDefault="008B01AA" w:rsidP="00284803">
            <w:r>
              <w:rPr>
                <w:sz w:val="16"/>
                <w:szCs w:val="16"/>
              </w:rPr>
              <w:t>big CR 38.101-3 for NR_CADC_SUL_R19</w:t>
            </w:r>
          </w:p>
        </w:tc>
        <w:tc>
          <w:tcPr>
            <w:tcW w:w="517" w:type="dxa"/>
          </w:tcPr>
          <w:p w14:paraId="7F53D9C4" w14:textId="77777777" w:rsidR="008B01AA" w:rsidRDefault="008B01AA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ED62DD0" w14:textId="77777777" w:rsidR="008B01AA" w:rsidRDefault="008B01AA" w:rsidP="0028480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09A856EA" w14:textId="77777777" w:rsidR="008B01AA" w:rsidRDefault="008B01AA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A1AF406" w14:textId="77777777" w:rsidR="008B01AA" w:rsidRDefault="008B01AA" w:rsidP="00284803">
            <w:r>
              <w:rPr>
                <w:sz w:val="16"/>
                <w:szCs w:val="16"/>
              </w:rPr>
              <w:t>R4-2501771</w:t>
            </w:r>
          </w:p>
        </w:tc>
        <w:tc>
          <w:tcPr>
            <w:tcW w:w="1597" w:type="dxa"/>
          </w:tcPr>
          <w:p w14:paraId="171059AE" w14:textId="77777777" w:rsidR="008B01AA" w:rsidRDefault="008B01AA" w:rsidP="00284803">
            <w:r>
              <w:rPr>
                <w:sz w:val="16"/>
                <w:szCs w:val="16"/>
              </w:rPr>
              <w:t>Ericsson, ZTE Corporation, Sanechips, Huawei, Hisilicon</w:t>
            </w:r>
          </w:p>
        </w:tc>
        <w:tc>
          <w:tcPr>
            <w:tcW w:w="1122" w:type="dxa"/>
          </w:tcPr>
          <w:p w14:paraId="694D3755" w14:textId="77777777" w:rsidR="008B01AA" w:rsidRDefault="008B01AA" w:rsidP="00284803">
            <w:r>
              <w:rPr>
                <w:sz w:val="16"/>
                <w:szCs w:val="16"/>
              </w:rPr>
              <w:t>NR_CADC_SUL_R19-Core</w:t>
            </w:r>
          </w:p>
        </w:tc>
        <w:tc>
          <w:tcPr>
            <w:tcW w:w="2323" w:type="dxa"/>
          </w:tcPr>
          <w:p w14:paraId="5250B0E3" w14:textId="77777777" w:rsidR="008B01AA" w:rsidRDefault="008B01AA" w:rsidP="00284803">
            <w:r>
              <w:rPr>
                <w:sz w:val="16"/>
                <w:szCs w:val="16"/>
              </w:rPr>
              <w:t>5.5A.1, 5.5B.7</w:t>
            </w:r>
          </w:p>
        </w:tc>
        <w:tc>
          <w:tcPr>
            <w:tcW w:w="998" w:type="dxa"/>
          </w:tcPr>
          <w:p w14:paraId="7C9EDBB6" w14:textId="77777777" w:rsidR="008B01AA" w:rsidRDefault="008B01AA" w:rsidP="00284803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</w:tbl>
    <w:p w14:paraId="2C79EA54" w14:textId="77777777" w:rsidR="00F15D0A" w:rsidRDefault="00F15D0A" w:rsidP="00DD6630"/>
    <w:p w14:paraId="2110E005" w14:textId="228BEB4D" w:rsidR="005061AA" w:rsidRDefault="005061AA" w:rsidP="005061AA">
      <w:pPr>
        <w:pStyle w:val="Heading1"/>
      </w:pPr>
      <w:bookmarkStart w:id="3" w:name="_Hlk191898941"/>
      <w:r>
        <w:rPr>
          <w:noProof/>
        </w:rPr>
        <w:lastRenderedPageBreak/>
        <w:t>List of CRs from RAN WG4 for AI 9.4.3.1</w:t>
      </w:r>
      <w:bookmarkEnd w:id="3"/>
    </w:p>
    <w:p w14:paraId="778A30B5" w14:textId="79545692" w:rsidR="00DD6630" w:rsidRDefault="005061AA" w:rsidP="00DD6630">
      <w:pPr>
        <w:pStyle w:val="Heading2"/>
        <w:rPr>
          <w:rFonts w:cs="Arial"/>
          <w:noProof/>
        </w:rPr>
      </w:pPr>
      <w:r w:rsidRPr="005061AA">
        <w:rPr>
          <w:noProof/>
        </w:rPr>
        <w:t>RP-250614</w:t>
      </w:r>
    </w:p>
    <w:p w14:paraId="0B7B907C" w14:textId="14EA9D79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5061AA" w:rsidRPr="005061AA">
        <w:rPr>
          <w:rFonts w:ascii="Arial" w:hAnsi="Arial" w:cs="Arial"/>
          <w:b/>
          <w:bCs/>
        </w:rPr>
        <w:t>RAN4 CRs to Rel-19 HPUE PC1.5 or 2 for DC combo of LTE band(s) and NR band(s)</w:t>
      </w:r>
    </w:p>
    <w:p w14:paraId="1E629AEC" w14:textId="2D90BBC3" w:rsidR="00DD6630" w:rsidRDefault="00DD6630" w:rsidP="00DD663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5061AA">
        <w:rPr>
          <w:rFonts w:ascii="Arial" w:hAnsi="Arial" w:cs="Arial"/>
          <w:b/>
          <w:bCs/>
        </w:rPr>
        <w:t>9.4.3.1</w:t>
      </w:r>
    </w:p>
    <w:p w14:paraId="6161EB18" w14:textId="77777777" w:rsidR="00E8502F" w:rsidRDefault="00E8502F" w:rsidP="00E8502F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8B01AA" w:rsidRPr="004E535C" w14:paraId="2760F698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91980BE" w14:textId="77777777" w:rsidR="008B01AA" w:rsidRPr="00BF1EB6" w:rsidRDefault="008B01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26CBBDD" w14:textId="77777777" w:rsidR="008B01AA" w:rsidRPr="00BF1EB6" w:rsidRDefault="008B01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06FC1A9" w14:textId="77777777" w:rsidR="008B01AA" w:rsidRPr="00BF1EB6" w:rsidRDefault="008B01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A6548F6" w14:textId="77777777" w:rsidR="008B01AA" w:rsidRPr="00BF1EB6" w:rsidRDefault="008B01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AACD3AB" w14:textId="77777777" w:rsidR="008B01AA" w:rsidRPr="00BF1EB6" w:rsidRDefault="008B01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34119D8" w14:textId="77777777" w:rsidR="008B01AA" w:rsidRPr="00BF1EB6" w:rsidRDefault="008B01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3893B53" w14:textId="77777777" w:rsidR="008B01AA" w:rsidRPr="00BF1EB6" w:rsidRDefault="008B01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2B5C06A" w14:textId="77777777" w:rsidR="008B01AA" w:rsidRPr="00BF1EB6" w:rsidRDefault="008B01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1A34D25" w14:textId="77777777" w:rsidR="008B01AA" w:rsidRPr="00BF1EB6" w:rsidRDefault="008B01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40D3457B" w14:textId="77777777" w:rsidR="008B01AA" w:rsidRPr="00BF1EB6" w:rsidRDefault="008B01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41D63A4" w14:textId="77777777" w:rsidR="008B01AA" w:rsidRPr="00BF1EB6" w:rsidRDefault="008B01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68449E4" w14:textId="77777777" w:rsidR="008B01AA" w:rsidRPr="00BF1EB6" w:rsidRDefault="008B01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C139C53" w14:textId="77777777" w:rsidR="008B01AA" w:rsidRPr="00BF1EB6" w:rsidRDefault="008B01AA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8B01AA" w14:paraId="32292C6B" w14:textId="77777777" w:rsidTr="00284803">
        <w:tc>
          <w:tcPr>
            <w:tcW w:w="879" w:type="dxa"/>
          </w:tcPr>
          <w:p w14:paraId="4DE0E1E9" w14:textId="77777777" w:rsidR="008B01AA" w:rsidRDefault="008B01AA" w:rsidP="0028480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4747866E" w14:textId="77777777" w:rsidR="008B01AA" w:rsidRDefault="008B01AA" w:rsidP="00284803">
            <w:r>
              <w:rPr>
                <w:sz w:val="16"/>
                <w:szCs w:val="16"/>
              </w:rPr>
              <w:t>1343</w:t>
            </w:r>
          </w:p>
        </w:tc>
        <w:tc>
          <w:tcPr>
            <w:tcW w:w="517" w:type="dxa"/>
          </w:tcPr>
          <w:p w14:paraId="1DFCFB30" w14:textId="77777777" w:rsidR="008B01AA" w:rsidRDefault="008B01AA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D3D1005" w14:textId="77777777" w:rsidR="008B01AA" w:rsidRDefault="008B01AA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A9C5067" w14:textId="77777777" w:rsidR="008B01AA" w:rsidRDefault="008B01AA" w:rsidP="00284803">
            <w:r>
              <w:rPr>
                <w:sz w:val="16"/>
                <w:szCs w:val="16"/>
              </w:rPr>
              <w:t>Big CR on Rel-19 HPUE for DC combinations of LTE band(s) and NR band(s)</w:t>
            </w:r>
          </w:p>
        </w:tc>
        <w:tc>
          <w:tcPr>
            <w:tcW w:w="517" w:type="dxa"/>
          </w:tcPr>
          <w:p w14:paraId="59C56F49" w14:textId="77777777" w:rsidR="008B01AA" w:rsidRDefault="008B01AA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64B24B5" w14:textId="77777777" w:rsidR="008B01AA" w:rsidRDefault="008B01AA" w:rsidP="0028480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0BCBD76C" w14:textId="77777777" w:rsidR="008B01AA" w:rsidRDefault="008B01AA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6140F65" w14:textId="77777777" w:rsidR="008B01AA" w:rsidRDefault="008B01AA" w:rsidP="00284803">
            <w:r>
              <w:rPr>
                <w:sz w:val="16"/>
                <w:szCs w:val="16"/>
              </w:rPr>
              <w:t>R4-2500394</w:t>
            </w:r>
          </w:p>
        </w:tc>
        <w:tc>
          <w:tcPr>
            <w:tcW w:w="1597" w:type="dxa"/>
          </w:tcPr>
          <w:p w14:paraId="6A9F6244" w14:textId="77777777" w:rsidR="008B01AA" w:rsidRDefault="008B01AA" w:rsidP="00284803">
            <w:r>
              <w:rPr>
                <w:sz w:val="16"/>
                <w:szCs w:val="16"/>
              </w:rPr>
              <w:t>China Unicom, Ericsson</w:t>
            </w:r>
          </w:p>
        </w:tc>
        <w:tc>
          <w:tcPr>
            <w:tcW w:w="1122" w:type="dxa"/>
          </w:tcPr>
          <w:p w14:paraId="7F89BCF7" w14:textId="77777777" w:rsidR="008B01AA" w:rsidRDefault="008B01AA" w:rsidP="00284803">
            <w:r>
              <w:rPr>
                <w:sz w:val="16"/>
                <w:szCs w:val="16"/>
              </w:rPr>
              <w:t>HPUE_DC_LTE_NR_R19-Core</w:t>
            </w:r>
          </w:p>
        </w:tc>
        <w:tc>
          <w:tcPr>
            <w:tcW w:w="2323" w:type="dxa"/>
          </w:tcPr>
          <w:p w14:paraId="62235002" w14:textId="77777777" w:rsidR="008B01AA" w:rsidRDefault="008B01AA" w:rsidP="00284803">
            <w:r>
              <w:rPr>
                <w:sz w:val="16"/>
                <w:szCs w:val="16"/>
              </w:rPr>
              <w:t>6.2B.1.3, 7.3B.2.3</w:t>
            </w:r>
          </w:p>
        </w:tc>
        <w:tc>
          <w:tcPr>
            <w:tcW w:w="998" w:type="dxa"/>
          </w:tcPr>
          <w:p w14:paraId="7FC1355D" w14:textId="77777777" w:rsidR="008B01AA" w:rsidRDefault="008B01AA" w:rsidP="00284803">
            <w:r>
              <w:rPr>
                <w:sz w:val="16"/>
                <w:szCs w:val="16"/>
              </w:rPr>
              <w:t xml:space="preserve">TS/TR ... CR ... ; 38.521-3; TS/TR ... CR ... </w:t>
            </w:r>
          </w:p>
        </w:tc>
      </w:tr>
    </w:tbl>
    <w:p w14:paraId="4C9CC554" w14:textId="77777777" w:rsidR="001E746A" w:rsidRDefault="001E746A" w:rsidP="00264F81"/>
    <w:p w14:paraId="0E15B74E" w14:textId="46452E60" w:rsidR="005061AA" w:rsidRPr="004347C0" w:rsidRDefault="005061AA" w:rsidP="005061AA">
      <w:pPr>
        <w:pStyle w:val="Heading1"/>
      </w:pPr>
      <w:r>
        <w:rPr>
          <w:noProof/>
        </w:rPr>
        <w:t>List of CRs from RAN WG4 for AI 9.4.3.2</w:t>
      </w:r>
    </w:p>
    <w:p w14:paraId="29D62BFF" w14:textId="7B862D35" w:rsidR="00DD6630" w:rsidRDefault="005061AA" w:rsidP="00DD6630">
      <w:pPr>
        <w:pStyle w:val="Heading2"/>
        <w:rPr>
          <w:rFonts w:cs="Arial"/>
          <w:noProof/>
        </w:rPr>
      </w:pPr>
      <w:r w:rsidRPr="005061AA">
        <w:rPr>
          <w:noProof/>
        </w:rPr>
        <w:t>RP-250615</w:t>
      </w:r>
    </w:p>
    <w:p w14:paraId="18629AE0" w14:textId="473A033E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5061AA" w:rsidRPr="005061AA">
        <w:rPr>
          <w:rFonts w:ascii="Arial" w:hAnsi="Arial" w:cs="Arial"/>
          <w:b/>
          <w:bCs/>
        </w:rPr>
        <w:t>RAN4 CRs to Rel-19 HPUE PC1.5 or 2 for NR intra-band CA or NR inter-band CA/DC band combo with/without NR SUL</w:t>
      </w:r>
    </w:p>
    <w:p w14:paraId="19DC308F" w14:textId="6D77E13B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5061AA">
        <w:rPr>
          <w:rFonts w:ascii="Arial" w:hAnsi="Arial" w:cs="Arial"/>
          <w:b/>
          <w:bCs/>
        </w:rPr>
        <w:t>9.4.3.2</w:t>
      </w:r>
    </w:p>
    <w:p w14:paraId="1D26F726" w14:textId="77777777" w:rsidR="00E8502F" w:rsidRDefault="00E8502F" w:rsidP="00E8502F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114307" w:rsidRPr="004E535C" w14:paraId="734AFA43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9E62BC3" w14:textId="77777777" w:rsidR="00114307" w:rsidRPr="00BF1EB6" w:rsidRDefault="0011430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E29B98C" w14:textId="77777777" w:rsidR="00114307" w:rsidRPr="00BF1EB6" w:rsidRDefault="0011430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1C0044E" w14:textId="77777777" w:rsidR="00114307" w:rsidRPr="00BF1EB6" w:rsidRDefault="0011430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E71F303" w14:textId="77777777" w:rsidR="00114307" w:rsidRPr="00BF1EB6" w:rsidRDefault="0011430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484894A" w14:textId="77777777" w:rsidR="00114307" w:rsidRPr="00BF1EB6" w:rsidRDefault="0011430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B93B57F" w14:textId="77777777" w:rsidR="00114307" w:rsidRPr="00BF1EB6" w:rsidRDefault="0011430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CA6AC43" w14:textId="77777777" w:rsidR="00114307" w:rsidRPr="00BF1EB6" w:rsidRDefault="0011430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12B9275" w14:textId="77777777" w:rsidR="00114307" w:rsidRPr="00BF1EB6" w:rsidRDefault="0011430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F9E5FC2" w14:textId="77777777" w:rsidR="00114307" w:rsidRPr="00BF1EB6" w:rsidRDefault="0011430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9CC535F" w14:textId="77777777" w:rsidR="00114307" w:rsidRPr="00BF1EB6" w:rsidRDefault="0011430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EA71856" w14:textId="77777777" w:rsidR="00114307" w:rsidRPr="00BF1EB6" w:rsidRDefault="0011430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B5D7740" w14:textId="77777777" w:rsidR="00114307" w:rsidRPr="00BF1EB6" w:rsidRDefault="0011430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BB4D48D" w14:textId="77777777" w:rsidR="00114307" w:rsidRPr="00BF1EB6" w:rsidRDefault="00114307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114307" w14:paraId="7DC27D25" w14:textId="77777777" w:rsidTr="00284803">
        <w:tc>
          <w:tcPr>
            <w:tcW w:w="879" w:type="dxa"/>
          </w:tcPr>
          <w:p w14:paraId="1E6FE2C3" w14:textId="77777777" w:rsidR="00114307" w:rsidRDefault="00114307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55B2795" w14:textId="77777777" w:rsidR="00114307" w:rsidRDefault="00114307" w:rsidP="00284803">
            <w:r>
              <w:rPr>
                <w:sz w:val="16"/>
                <w:szCs w:val="16"/>
              </w:rPr>
              <w:t>2638</w:t>
            </w:r>
          </w:p>
        </w:tc>
        <w:tc>
          <w:tcPr>
            <w:tcW w:w="517" w:type="dxa"/>
          </w:tcPr>
          <w:p w14:paraId="550A69AD" w14:textId="77777777" w:rsidR="00114307" w:rsidRDefault="00114307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84F6EE" w14:textId="77777777" w:rsidR="00114307" w:rsidRDefault="00114307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701BD37" w14:textId="77777777" w:rsidR="00114307" w:rsidRDefault="00114307" w:rsidP="00284803">
            <w:r>
              <w:rPr>
                <w:sz w:val="16"/>
                <w:szCs w:val="16"/>
              </w:rPr>
              <w:t>Big CR to 38.101-1 new combinations for HPUE_NR_CADC_SUL_R19</w:t>
            </w:r>
          </w:p>
        </w:tc>
        <w:tc>
          <w:tcPr>
            <w:tcW w:w="517" w:type="dxa"/>
          </w:tcPr>
          <w:p w14:paraId="68C495A9" w14:textId="77777777" w:rsidR="00114307" w:rsidRDefault="00114307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8AE5474" w14:textId="77777777" w:rsidR="00114307" w:rsidRDefault="00114307" w:rsidP="0028480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2EABABC" w14:textId="77777777" w:rsidR="00114307" w:rsidRDefault="00114307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20A9AE8" w14:textId="77777777" w:rsidR="00114307" w:rsidRDefault="00114307" w:rsidP="00284803">
            <w:r>
              <w:rPr>
                <w:sz w:val="16"/>
                <w:szCs w:val="16"/>
              </w:rPr>
              <w:t>R4-2500693</w:t>
            </w:r>
          </w:p>
        </w:tc>
        <w:tc>
          <w:tcPr>
            <w:tcW w:w="1597" w:type="dxa"/>
          </w:tcPr>
          <w:p w14:paraId="1BE5A39B" w14:textId="77777777" w:rsidR="00114307" w:rsidRDefault="00114307" w:rsidP="00284803">
            <w:r>
              <w:rPr>
                <w:sz w:val="16"/>
                <w:szCs w:val="16"/>
              </w:rPr>
              <w:t>China Telecom, China Unicom</w:t>
            </w:r>
          </w:p>
        </w:tc>
        <w:tc>
          <w:tcPr>
            <w:tcW w:w="1122" w:type="dxa"/>
          </w:tcPr>
          <w:p w14:paraId="53C22562" w14:textId="77777777" w:rsidR="00114307" w:rsidRDefault="00114307" w:rsidP="00284803">
            <w:r>
              <w:rPr>
                <w:sz w:val="16"/>
                <w:szCs w:val="16"/>
              </w:rPr>
              <w:t>HPUE_NR_CADC_SUL_R19</w:t>
            </w:r>
          </w:p>
        </w:tc>
        <w:tc>
          <w:tcPr>
            <w:tcW w:w="2323" w:type="dxa"/>
          </w:tcPr>
          <w:p w14:paraId="5A2103A8" w14:textId="77777777" w:rsidR="00114307" w:rsidRDefault="00114307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F9622D1" w14:textId="77777777" w:rsidR="00114307" w:rsidRDefault="00114307" w:rsidP="00284803">
            <w:pPr>
              <w:rPr>
                <w:sz w:val="16"/>
                <w:szCs w:val="16"/>
              </w:rPr>
            </w:pPr>
          </w:p>
        </w:tc>
      </w:tr>
      <w:tr w:rsidR="00114307" w14:paraId="5DBE6D29" w14:textId="77777777" w:rsidTr="00284803">
        <w:tc>
          <w:tcPr>
            <w:tcW w:w="879" w:type="dxa"/>
          </w:tcPr>
          <w:p w14:paraId="2947F0C0" w14:textId="77777777" w:rsidR="00114307" w:rsidRDefault="00114307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47EBB66A" w14:textId="77777777" w:rsidR="00114307" w:rsidRDefault="00114307" w:rsidP="00284803">
            <w:r>
              <w:rPr>
                <w:sz w:val="16"/>
                <w:szCs w:val="16"/>
              </w:rPr>
              <w:t>2720</w:t>
            </w:r>
          </w:p>
        </w:tc>
        <w:tc>
          <w:tcPr>
            <w:tcW w:w="517" w:type="dxa"/>
          </w:tcPr>
          <w:p w14:paraId="38C1D0FB" w14:textId="77777777" w:rsidR="00114307" w:rsidRDefault="00114307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E7B0A2B" w14:textId="77777777" w:rsidR="00114307" w:rsidRDefault="00114307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141FD6B" w14:textId="77777777" w:rsidR="00114307" w:rsidRDefault="00114307" w:rsidP="00284803">
            <w:r>
              <w:rPr>
                <w:sz w:val="16"/>
                <w:szCs w:val="16"/>
              </w:rPr>
              <w:t>CR for 38.101-1 to correct errors and remove redundant CA with TxD table</w:t>
            </w:r>
          </w:p>
        </w:tc>
        <w:tc>
          <w:tcPr>
            <w:tcW w:w="517" w:type="dxa"/>
          </w:tcPr>
          <w:p w14:paraId="6BA3DDFE" w14:textId="77777777" w:rsidR="00114307" w:rsidRDefault="00114307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0888373D" w14:textId="77777777" w:rsidR="00114307" w:rsidRDefault="00114307" w:rsidP="0028480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6CBBCA3E" w14:textId="77777777" w:rsidR="00114307" w:rsidRDefault="00114307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B4A975E" w14:textId="77777777" w:rsidR="00114307" w:rsidRDefault="00114307" w:rsidP="00284803">
            <w:r>
              <w:rPr>
                <w:sz w:val="16"/>
                <w:szCs w:val="16"/>
              </w:rPr>
              <w:t>R4-2502833</w:t>
            </w:r>
          </w:p>
        </w:tc>
        <w:tc>
          <w:tcPr>
            <w:tcW w:w="1597" w:type="dxa"/>
          </w:tcPr>
          <w:p w14:paraId="779DF23F" w14:textId="77777777" w:rsidR="00114307" w:rsidRDefault="00114307" w:rsidP="00284803">
            <w:r>
              <w:rPr>
                <w:sz w:val="16"/>
                <w:szCs w:val="16"/>
              </w:rPr>
              <w:t>T-Mobile USA, Nokia, Skyworks Solutions, Inc., Deutsche Telekom, Ericsson, Qualcomm</w:t>
            </w:r>
          </w:p>
        </w:tc>
        <w:tc>
          <w:tcPr>
            <w:tcW w:w="1122" w:type="dxa"/>
          </w:tcPr>
          <w:p w14:paraId="016359E5" w14:textId="77777777" w:rsidR="00114307" w:rsidRDefault="00114307" w:rsidP="00284803">
            <w:r>
              <w:rPr>
                <w:sz w:val="16"/>
                <w:szCs w:val="16"/>
              </w:rPr>
              <w:t>HPUE_NR_CADC_SUL_R19-Core</w:t>
            </w:r>
          </w:p>
        </w:tc>
        <w:tc>
          <w:tcPr>
            <w:tcW w:w="2323" w:type="dxa"/>
          </w:tcPr>
          <w:p w14:paraId="5B7C552C" w14:textId="77777777" w:rsidR="00114307" w:rsidRDefault="00114307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4BDC4E8E" w14:textId="77777777" w:rsidR="00114307" w:rsidRDefault="00114307" w:rsidP="00284803">
            <w:pPr>
              <w:rPr>
                <w:sz w:val="16"/>
                <w:szCs w:val="16"/>
              </w:rPr>
            </w:pPr>
          </w:p>
        </w:tc>
      </w:tr>
      <w:tr w:rsidR="00114307" w14:paraId="0EC8CEB1" w14:textId="77777777" w:rsidTr="00284803">
        <w:tc>
          <w:tcPr>
            <w:tcW w:w="879" w:type="dxa"/>
          </w:tcPr>
          <w:p w14:paraId="6D6E93FC" w14:textId="77777777" w:rsidR="00114307" w:rsidRDefault="00114307" w:rsidP="00284803">
            <w:r>
              <w:rPr>
                <w:sz w:val="16"/>
                <w:szCs w:val="16"/>
              </w:rPr>
              <w:lastRenderedPageBreak/>
              <w:t>38.101-1</w:t>
            </w:r>
          </w:p>
        </w:tc>
        <w:tc>
          <w:tcPr>
            <w:tcW w:w="637" w:type="dxa"/>
          </w:tcPr>
          <w:p w14:paraId="46301F6F" w14:textId="77777777" w:rsidR="00114307" w:rsidRDefault="00114307" w:rsidP="00284803">
            <w:r>
              <w:rPr>
                <w:sz w:val="16"/>
                <w:szCs w:val="16"/>
              </w:rPr>
              <w:t>2721</w:t>
            </w:r>
          </w:p>
        </w:tc>
        <w:tc>
          <w:tcPr>
            <w:tcW w:w="517" w:type="dxa"/>
          </w:tcPr>
          <w:p w14:paraId="3F32CCF3" w14:textId="77777777" w:rsidR="00114307" w:rsidRDefault="00114307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ED6823" w14:textId="77777777" w:rsidR="00114307" w:rsidRDefault="00114307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0C0C2BC" w14:textId="77777777" w:rsidR="00114307" w:rsidRDefault="00114307" w:rsidP="00284803">
            <w:r>
              <w:rPr>
                <w:sz w:val="16"/>
                <w:szCs w:val="16"/>
              </w:rPr>
              <w:t>CR for 38.101-1 to correct FDD HPUE notes</w:t>
            </w:r>
          </w:p>
        </w:tc>
        <w:tc>
          <w:tcPr>
            <w:tcW w:w="517" w:type="dxa"/>
          </w:tcPr>
          <w:p w14:paraId="1DFB6CBB" w14:textId="77777777" w:rsidR="00114307" w:rsidRDefault="00114307" w:rsidP="00284803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18711E2" w14:textId="77777777" w:rsidR="00114307" w:rsidRDefault="00114307" w:rsidP="0028480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45C5DDAC" w14:textId="77777777" w:rsidR="00114307" w:rsidRDefault="00114307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2D5EFC4" w14:textId="77777777" w:rsidR="00114307" w:rsidRDefault="00114307" w:rsidP="00284803">
            <w:r>
              <w:rPr>
                <w:sz w:val="16"/>
                <w:szCs w:val="16"/>
              </w:rPr>
              <w:t>R4-2502203</w:t>
            </w:r>
          </w:p>
        </w:tc>
        <w:tc>
          <w:tcPr>
            <w:tcW w:w="1597" w:type="dxa"/>
          </w:tcPr>
          <w:p w14:paraId="745C1BB3" w14:textId="77777777" w:rsidR="00114307" w:rsidRDefault="00114307" w:rsidP="00284803">
            <w:r>
              <w:rPr>
                <w:sz w:val="16"/>
                <w:szCs w:val="16"/>
              </w:rPr>
              <w:t>T-Mobile USA</w:t>
            </w:r>
          </w:p>
        </w:tc>
        <w:tc>
          <w:tcPr>
            <w:tcW w:w="1122" w:type="dxa"/>
          </w:tcPr>
          <w:p w14:paraId="0C9F98A4" w14:textId="77777777" w:rsidR="00114307" w:rsidRDefault="00114307" w:rsidP="00284803">
            <w:r>
              <w:rPr>
                <w:sz w:val="16"/>
                <w:szCs w:val="16"/>
              </w:rPr>
              <w:t>HPUE_NR_CADC_SUL_R19-Core</w:t>
            </w:r>
          </w:p>
        </w:tc>
        <w:tc>
          <w:tcPr>
            <w:tcW w:w="2323" w:type="dxa"/>
          </w:tcPr>
          <w:p w14:paraId="61AF93BB" w14:textId="77777777" w:rsidR="00114307" w:rsidRDefault="00114307" w:rsidP="00284803">
            <w:r>
              <w:rPr>
                <w:sz w:val="16"/>
                <w:szCs w:val="16"/>
              </w:rPr>
              <w:t>5.5A.3.2</w:t>
            </w:r>
          </w:p>
        </w:tc>
        <w:tc>
          <w:tcPr>
            <w:tcW w:w="998" w:type="dxa"/>
          </w:tcPr>
          <w:p w14:paraId="27C36A11" w14:textId="77777777" w:rsidR="00114307" w:rsidRDefault="00114307" w:rsidP="0028480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356BC3BC" w14:textId="77777777" w:rsidR="00053290" w:rsidRDefault="00053290" w:rsidP="00DD6630"/>
    <w:p w14:paraId="7571B0E9" w14:textId="505C146D" w:rsidR="00147981" w:rsidRDefault="00147981" w:rsidP="00147981">
      <w:pPr>
        <w:pStyle w:val="Heading1"/>
      </w:pPr>
      <w:r>
        <w:rPr>
          <w:noProof/>
        </w:rPr>
        <w:t>List of CRs from RAN WG4 for AI 9.4.3.4</w:t>
      </w:r>
    </w:p>
    <w:p w14:paraId="7358768F" w14:textId="02A7D509" w:rsidR="00DD6630" w:rsidRDefault="005061AA" w:rsidP="00DD6630">
      <w:pPr>
        <w:pStyle w:val="Heading2"/>
        <w:rPr>
          <w:rFonts w:cs="Arial"/>
          <w:noProof/>
        </w:rPr>
      </w:pPr>
      <w:r w:rsidRPr="005061AA">
        <w:rPr>
          <w:noProof/>
        </w:rPr>
        <w:t>RP-250616</w:t>
      </w:r>
    </w:p>
    <w:p w14:paraId="23C935C0" w14:textId="1247FC46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47981" w:rsidRPr="00147981">
        <w:rPr>
          <w:rFonts w:ascii="Arial" w:hAnsi="Arial" w:cs="Arial"/>
          <w:b/>
          <w:bCs/>
        </w:rPr>
        <w:t>RAN4 CRs to Rel-19 HPUE PC1.5 and 2 for NR FR1 TDD/FDD single band for handheld/FWA UEs, and HPUE PC1</w:t>
      </w:r>
    </w:p>
    <w:p w14:paraId="791FCC81" w14:textId="1E1122EA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147981">
        <w:rPr>
          <w:rFonts w:ascii="Arial" w:hAnsi="Arial" w:cs="Arial"/>
          <w:b/>
          <w:bCs/>
        </w:rPr>
        <w:t>9.4.3.4</w:t>
      </w:r>
    </w:p>
    <w:p w14:paraId="3CBE1D29" w14:textId="77777777" w:rsidR="0099540C" w:rsidRDefault="0099540C" w:rsidP="0099540C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D63770" w:rsidRPr="004E535C" w14:paraId="37699B42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C583062" w14:textId="77777777" w:rsidR="00D63770" w:rsidRPr="00BF1EB6" w:rsidRDefault="00D6377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E44FA6A" w14:textId="77777777" w:rsidR="00D63770" w:rsidRPr="00BF1EB6" w:rsidRDefault="00D6377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747940A" w14:textId="77777777" w:rsidR="00D63770" w:rsidRPr="00BF1EB6" w:rsidRDefault="00D6377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0073440" w14:textId="77777777" w:rsidR="00D63770" w:rsidRPr="00BF1EB6" w:rsidRDefault="00D6377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F6C5550" w14:textId="77777777" w:rsidR="00D63770" w:rsidRPr="00BF1EB6" w:rsidRDefault="00D6377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A11C4A4" w14:textId="77777777" w:rsidR="00D63770" w:rsidRPr="00BF1EB6" w:rsidRDefault="00D6377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6B194AF" w14:textId="77777777" w:rsidR="00D63770" w:rsidRPr="00BF1EB6" w:rsidRDefault="00D6377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5A1AD87" w14:textId="77777777" w:rsidR="00D63770" w:rsidRPr="00BF1EB6" w:rsidRDefault="00D6377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68AF77A" w14:textId="77777777" w:rsidR="00D63770" w:rsidRPr="00BF1EB6" w:rsidRDefault="00D6377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C44B839" w14:textId="77777777" w:rsidR="00D63770" w:rsidRPr="00BF1EB6" w:rsidRDefault="00D6377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35C1F54" w14:textId="77777777" w:rsidR="00D63770" w:rsidRPr="00BF1EB6" w:rsidRDefault="00D6377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02A8AF8" w14:textId="77777777" w:rsidR="00D63770" w:rsidRPr="00BF1EB6" w:rsidRDefault="00D6377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B222171" w14:textId="77777777" w:rsidR="00D63770" w:rsidRPr="00BF1EB6" w:rsidRDefault="00D6377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D63770" w14:paraId="790DA0BF" w14:textId="77777777" w:rsidTr="00284803">
        <w:tc>
          <w:tcPr>
            <w:tcW w:w="879" w:type="dxa"/>
          </w:tcPr>
          <w:p w14:paraId="6975F716" w14:textId="77777777" w:rsidR="00D63770" w:rsidRDefault="00D63770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D94E51A" w14:textId="77777777" w:rsidR="00D63770" w:rsidRDefault="00D63770" w:rsidP="00284803">
            <w:r>
              <w:rPr>
                <w:sz w:val="16"/>
                <w:szCs w:val="16"/>
              </w:rPr>
              <w:t>2642</w:t>
            </w:r>
          </w:p>
        </w:tc>
        <w:tc>
          <w:tcPr>
            <w:tcW w:w="517" w:type="dxa"/>
          </w:tcPr>
          <w:p w14:paraId="0425F5AF" w14:textId="77777777" w:rsidR="00D63770" w:rsidRDefault="00D63770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F4EE8F5" w14:textId="77777777" w:rsidR="00D63770" w:rsidRDefault="00D63770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14BC330" w14:textId="77777777" w:rsidR="00D63770" w:rsidRDefault="00D63770" w:rsidP="00284803">
            <w:r>
              <w:rPr>
                <w:sz w:val="16"/>
                <w:szCs w:val="16"/>
              </w:rPr>
              <w:t>CR for TS 38.101-1 to introduce PC1.5 n104</w:t>
            </w:r>
          </w:p>
        </w:tc>
        <w:tc>
          <w:tcPr>
            <w:tcW w:w="517" w:type="dxa"/>
          </w:tcPr>
          <w:p w14:paraId="628BED84" w14:textId="77777777" w:rsidR="00D63770" w:rsidRDefault="00D63770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D23BC11" w14:textId="77777777" w:rsidR="00D63770" w:rsidRDefault="00D63770" w:rsidP="0028480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4EF2AD38" w14:textId="77777777" w:rsidR="00D63770" w:rsidRDefault="00D6377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EEC1D67" w14:textId="77777777" w:rsidR="00D63770" w:rsidRDefault="00D63770" w:rsidP="00284803">
            <w:r>
              <w:rPr>
                <w:sz w:val="16"/>
                <w:szCs w:val="16"/>
              </w:rPr>
              <w:t>R4-2502860</w:t>
            </w:r>
          </w:p>
        </w:tc>
        <w:tc>
          <w:tcPr>
            <w:tcW w:w="1597" w:type="dxa"/>
          </w:tcPr>
          <w:p w14:paraId="5330CD03" w14:textId="77777777" w:rsidR="00D63770" w:rsidRDefault="00D63770" w:rsidP="00284803">
            <w:r>
              <w:rPr>
                <w:sz w:val="16"/>
                <w:szCs w:val="16"/>
              </w:rPr>
              <w:t>CMCC, ZTE Corporation, Sanechips</w:t>
            </w:r>
          </w:p>
        </w:tc>
        <w:tc>
          <w:tcPr>
            <w:tcW w:w="1122" w:type="dxa"/>
          </w:tcPr>
          <w:p w14:paraId="1235C8B4" w14:textId="77777777" w:rsidR="00D63770" w:rsidRDefault="00D63770" w:rsidP="00284803">
            <w:r>
              <w:rPr>
                <w:sz w:val="16"/>
                <w:szCs w:val="16"/>
              </w:rPr>
              <w:t>HPUE_NR_FR1_bands_R19-Core</w:t>
            </w:r>
          </w:p>
        </w:tc>
        <w:tc>
          <w:tcPr>
            <w:tcW w:w="2323" w:type="dxa"/>
          </w:tcPr>
          <w:p w14:paraId="34616859" w14:textId="77777777" w:rsidR="00D63770" w:rsidRDefault="00D63770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7ECF8B3" w14:textId="77777777" w:rsidR="00D63770" w:rsidRDefault="00D63770" w:rsidP="00284803">
            <w:pPr>
              <w:rPr>
                <w:sz w:val="16"/>
                <w:szCs w:val="16"/>
              </w:rPr>
            </w:pPr>
          </w:p>
        </w:tc>
      </w:tr>
    </w:tbl>
    <w:p w14:paraId="2FA26495" w14:textId="77777777" w:rsidR="008A0122" w:rsidRDefault="008A0122" w:rsidP="00DD6630"/>
    <w:p w14:paraId="7123001E" w14:textId="67BECDD4" w:rsidR="00AC3E10" w:rsidRDefault="00AC3E10" w:rsidP="00AC3E10">
      <w:pPr>
        <w:pStyle w:val="Heading1"/>
      </w:pPr>
      <w:r>
        <w:rPr>
          <w:noProof/>
        </w:rPr>
        <w:t>List of CRs from RAN WG4 for AI 9.4.3.5</w:t>
      </w:r>
    </w:p>
    <w:p w14:paraId="4379861A" w14:textId="5695BAFC" w:rsidR="00DD6630" w:rsidRDefault="005061AA" w:rsidP="00DD6630">
      <w:pPr>
        <w:pStyle w:val="Heading2"/>
        <w:rPr>
          <w:rFonts w:cs="Arial"/>
          <w:noProof/>
        </w:rPr>
      </w:pPr>
      <w:r w:rsidRPr="005061AA">
        <w:rPr>
          <w:noProof/>
        </w:rPr>
        <w:t>RP-25061</w:t>
      </w:r>
      <w:r>
        <w:rPr>
          <w:noProof/>
        </w:rPr>
        <w:t>7</w:t>
      </w:r>
    </w:p>
    <w:p w14:paraId="281A5F46" w14:textId="2563AEA6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AC3E10" w:rsidRPr="00AC3E10">
        <w:rPr>
          <w:rFonts w:ascii="Arial" w:hAnsi="Arial" w:cs="Arial"/>
          <w:b/>
          <w:bCs/>
        </w:rPr>
        <w:t>RAN4 CRs to introduction of PC2 and UE 40MHz Channel Bandwidth in NR band n28</w:t>
      </w:r>
    </w:p>
    <w:p w14:paraId="16C5D361" w14:textId="04403DC5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AC3E10">
        <w:rPr>
          <w:rFonts w:ascii="Arial" w:hAnsi="Arial" w:cs="Arial"/>
          <w:b/>
          <w:bCs/>
        </w:rPr>
        <w:t>9.4.3.5</w:t>
      </w:r>
    </w:p>
    <w:p w14:paraId="38A83B33" w14:textId="77777777" w:rsidR="000263F1" w:rsidRDefault="000263F1" w:rsidP="000263F1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20797" w:rsidRPr="004E535C" w14:paraId="63DC61D2" w14:textId="77777777" w:rsidTr="00E169CF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E10072E" w14:textId="77777777" w:rsidR="00F20797" w:rsidRPr="00BF1EB6" w:rsidRDefault="00F20797" w:rsidP="00E169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lastRenderedPageBreak/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7F07395" w14:textId="77777777" w:rsidR="00F20797" w:rsidRPr="00BF1EB6" w:rsidRDefault="00F20797" w:rsidP="00E169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E8F0F57" w14:textId="77777777" w:rsidR="00F20797" w:rsidRPr="00BF1EB6" w:rsidRDefault="00F20797" w:rsidP="00E169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14C7252" w14:textId="77777777" w:rsidR="00F20797" w:rsidRPr="00BF1EB6" w:rsidRDefault="00F20797" w:rsidP="00E169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CCA74FA" w14:textId="77777777" w:rsidR="00F20797" w:rsidRPr="00BF1EB6" w:rsidRDefault="00F20797" w:rsidP="00E169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DF675B5" w14:textId="77777777" w:rsidR="00F20797" w:rsidRPr="00BF1EB6" w:rsidRDefault="00F20797" w:rsidP="00E169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30E8741" w14:textId="77777777" w:rsidR="00F20797" w:rsidRPr="00BF1EB6" w:rsidRDefault="00F20797" w:rsidP="00E169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F67B508" w14:textId="77777777" w:rsidR="00F20797" w:rsidRPr="00BF1EB6" w:rsidRDefault="00F20797" w:rsidP="00E169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898EDBD" w14:textId="77777777" w:rsidR="00F20797" w:rsidRPr="00BF1EB6" w:rsidRDefault="00F20797" w:rsidP="00E169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DE552FD" w14:textId="77777777" w:rsidR="00F20797" w:rsidRPr="00BF1EB6" w:rsidRDefault="00F20797" w:rsidP="00E169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1AD79F9" w14:textId="77777777" w:rsidR="00F20797" w:rsidRPr="00BF1EB6" w:rsidRDefault="00F20797" w:rsidP="00E169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72CF290" w14:textId="77777777" w:rsidR="00F20797" w:rsidRPr="00BF1EB6" w:rsidRDefault="00F20797" w:rsidP="00E169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262657F" w14:textId="77777777" w:rsidR="00F20797" w:rsidRPr="00BF1EB6" w:rsidRDefault="00F20797" w:rsidP="00E169CF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20797" w14:paraId="0C45DEE7" w14:textId="77777777" w:rsidTr="00E169CF">
        <w:tc>
          <w:tcPr>
            <w:tcW w:w="879" w:type="dxa"/>
          </w:tcPr>
          <w:p w14:paraId="18A1A755" w14:textId="77777777" w:rsidR="00F20797" w:rsidRDefault="00F20797" w:rsidP="00E169CF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C9D2CE4" w14:textId="77777777" w:rsidR="00F20797" w:rsidRDefault="00F20797" w:rsidP="00E169CF">
            <w:r>
              <w:rPr>
                <w:sz w:val="16"/>
                <w:szCs w:val="16"/>
              </w:rPr>
              <w:t>2646</w:t>
            </w:r>
          </w:p>
        </w:tc>
        <w:tc>
          <w:tcPr>
            <w:tcW w:w="517" w:type="dxa"/>
          </w:tcPr>
          <w:p w14:paraId="04CFE579" w14:textId="77777777" w:rsidR="00F20797" w:rsidRDefault="00F20797" w:rsidP="00E169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A300BD" w14:textId="77777777" w:rsidR="00F20797" w:rsidRDefault="00F20797" w:rsidP="00E169CF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6602BD4" w14:textId="77777777" w:rsidR="00F20797" w:rsidRDefault="00F20797" w:rsidP="00E169CF">
            <w:r>
              <w:rPr>
                <w:sz w:val="16"/>
                <w:szCs w:val="16"/>
              </w:rPr>
              <w:t>CR on support of UL MIMO for PC2 n28</w:t>
            </w:r>
          </w:p>
        </w:tc>
        <w:tc>
          <w:tcPr>
            <w:tcW w:w="517" w:type="dxa"/>
          </w:tcPr>
          <w:p w14:paraId="527E1D56" w14:textId="77777777" w:rsidR="00F20797" w:rsidRDefault="00F20797" w:rsidP="00E169CF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4B38445C" w14:textId="77777777" w:rsidR="00F20797" w:rsidRDefault="00F20797" w:rsidP="00E169CF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48A34846" w14:textId="77777777" w:rsidR="00F20797" w:rsidRDefault="00F20797" w:rsidP="00E169CF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B1890E1" w14:textId="77777777" w:rsidR="00F20797" w:rsidRDefault="00F20797" w:rsidP="00E169CF">
            <w:r>
              <w:rPr>
                <w:sz w:val="16"/>
                <w:szCs w:val="16"/>
              </w:rPr>
              <w:t>R4-2503025</w:t>
            </w:r>
          </w:p>
        </w:tc>
        <w:tc>
          <w:tcPr>
            <w:tcW w:w="1597" w:type="dxa"/>
          </w:tcPr>
          <w:p w14:paraId="387ACD59" w14:textId="77777777" w:rsidR="00F20797" w:rsidRDefault="00F20797" w:rsidP="00E169CF">
            <w:r>
              <w:rPr>
                <w:sz w:val="16"/>
                <w:szCs w:val="16"/>
              </w:rPr>
              <w:t>CMCC, CBN, China Broadnet</w:t>
            </w:r>
          </w:p>
        </w:tc>
        <w:tc>
          <w:tcPr>
            <w:tcW w:w="1122" w:type="dxa"/>
          </w:tcPr>
          <w:p w14:paraId="5A249F5B" w14:textId="77777777" w:rsidR="00F20797" w:rsidRDefault="00F20797" w:rsidP="00E169CF">
            <w:r>
              <w:rPr>
                <w:sz w:val="16"/>
                <w:szCs w:val="16"/>
              </w:rPr>
              <w:t>NR_n28_PC2_40MHz_CBW-Core</w:t>
            </w:r>
          </w:p>
        </w:tc>
        <w:tc>
          <w:tcPr>
            <w:tcW w:w="2323" w:type="dxa"/>
          </w:tcPr>
          <w:p w14:paraId="4A023F99" w14:textId="77777777" w:rsidR="00F20797" w:rsidRDefault="00F20797" w:rsidP="00E169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34EACBE" w14:textId="77777777" w:rsidR="00F20797" w:rsidRDefault="00F20797" w:rsidP="00E169CF">
            <w:pPr>
              <w:rPr>
                <w:sz w:val="16"/>
                <w:szCs w:val="16"/>
              </w:rPr>
            </w:pPr>
          </w:p>
        </w:tc>
      </w:tr>
      <w:tr w:rsidR="00F20797" w14:paraId="5B43AF88" w14:textId="77777777" w:rsidTr="00E169CF">
        <w:tc>
          <w:tcPr>
            <w:tcW w:w="879" w:type="dxa"/>
          </w:tcPr>
          <w:p w14:paraId="6F84EA47" w14:textId="77777777" w:rsidR="00F20797" w:rsidRDefault="00F20797" w:rsidP="00E169CF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591CA5FE" w14:textId="77777777" w:rsidR="00F20797" w:rsidRDefault="00F20797" w:rsidP="00E169CF">
            <w:r>
              <w:rPr>
                <w:sz w:val="16"/>
                <w:szCs w:val="16"/>
              </w:rPr>
              <w:t>0177</w:t>
            </w:r>
          </w:p>
        </w:tc>
        <w:tc>
          <w:tcPr>
            <w:tcW w:w="517" w:type="dxa"/>
          </w:tcPr>
          <w:p w14:paraId="3B18F962" w14:textId="77777777" w:rsidR="00F20797" w:rsidRDefault="00F20797" w:rsidP="00E169CF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82404F6" w14:textId="77777777" w:rsidR="00F20797" w:rsidRDefault="00F20797" w:rsidP="00E169CF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8DF1B79" w14:textId="77777777" w:rsidR="00F20797" w:rsidRDefault="00F20797" w:rsidP="00E169CF">
            <w:r>
              <w:rPr>
                <w:sz w:val="16"/>
                <w:szCs w:val="16"/>
              </w:rPr>
              <w:t>CR on introducing release independence of 40MHz for n28</w:t>
            </w:r>
          </w:p>
        </w:tc>
        <w:tc>
          <w:tcPr>
            <w:tcW w:w="517" w:type="dxa"/>
          </w:tcPr>
          <w:p w14:paraId="122DBD16" w14:textId="77777777" w:rsidR="00F20797" w:rsidRDefault="00F20797" w:rsidP="00E169CF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FBBBD72" w14:textId="77777777" w:rsidR="00F20797" w:rsidRDefault="00F20797" w:rsidP="00E169CF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605FB10D" w14:textId="77777777" w:rsidR="00F20797" w:rsidRDefault="00F20797" w:rsidP="00E169CF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2183CA1" w14:textId="77777777" w:rsidR="00F20797" w:rsidRDefault="00F20797" w:rsidP="00E169CF">
            <w:r>
              <w:rPr>
                <w:sz w:val="16"/>
                <w:szCs w:val="16"/>
              </w:rPr>
              <w:t>R4-2502835</w:t>
            </w:r>
          </w:p>
        </w:tc>
        <w:tc>
          <w:tcPr>
            <w:tcW w:w="1597" w:type="dxa"/>
          </w:tcPr>
          <w:p w14:paraId="06DABE77" w14:textId="77777777" w:rsidR="00F20797" w:rsidRDefault="00F20797" w:rsidP="00E169CF">
            <w:r>
              <w:rPr>
                <w:sz w:val="16"/>
                <w:szCs w:val="16"/>
              </w:rPr>
              <w:t>CMCC, CBN, China Broadnet</w:t>
            </w:r>
          </w:p>
        </w:tc>
        <w:tc>
          <w:tcPr>
            <w:tcW w:w="1122" w:type="dxa"/>
          </w:tcPr>
          <w:p w14:paraId="10C983C5" w14:textId="77777777" w:rsidR="00F20797" w:rsidRDefault="00F20797" w:rsidP="00E169CF">
            <w:r>
              <w:rPr>
                <w:sz w:val="16"/>
                <w:szCs w:val="16"/>
              </w:rPr>
              <w:t>NR_n28_PC2_40MHz_CBW-Core</w:t>
            </w:r>
          </w:p>
        </w:tc>
        <w:tc>
          <w:tcPr>
            <w:tcW w:w="2323" w:type="dxa"/>
          </w:tcPr>
          <w:p w14:paraId="1DD0DA4F" w14:textId="77777777" w:rsidR="00F20797" w:rsidRDefault="00F20797" w:rsidP="00E169CF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053D5F3" w14:textId="77777777" w:rsidR="00F20797" w:rsidRDefault="00F20797" w:rsidP="00E169CF">
            <w:pPr>
              <w:rPr>
                <w:sz w:val="16"/>
                <w:szCs w:val="16"/>
              </w:rPr>
            </w:pPr>
          </w:p>
        </w:tc>
      </w:tr>
    </w:tbl>
    <w:p w14:paraId="7B524C2B" w14:textId="77777777" w:rsidR="00C15F37" w:rsidRDefault="00C15F37" w:rsidP="00DD6630"/>
    <w:p w14:paraId="16284A71" w14:textId="39E7E8CE" w:rsidR="004374BE" w:rsidRDefault="004374BE" w:rsidP="004374BE">
      <w:pPr>
        <w:pStyle w:val="Heading1"/>
      </w:pPr>
      <w:r>
        <w:rPr>
          <w:noProof/>
        </w:rPr>
        <w:t>List of CRs from RAN WG4 for AI 10.4.1</w:t>
      </w:r>
    </w:p>
    <w:p w14:paraId="2C3DAC6C" w14:textId="4291517D" w:rsidR="00DD6630" w:rsidRDefault="005061AA" w:rsidP="00DD6630">
      <w:pPr>
        <w:pStyle w:val="Heading2"/>
        <w:rPr>
          <w:rFonts w:cs="Arial"/>
          <w:noProof/>
        </w:rPr>
      </w:pPr>
      <w:r w:rsidRPr="005061AA">
        <w:rPr>
          <w:noProof/>
        </w:rPr>
        <w:t>RP-25061</w:t>
      </w:r>
      <w:r>
        <w:rPr>
          <w:noProof/>
        </w:rPr>
        <w:t>8</w:t>
      </w:r>
    </w:p>
    <w:p w14:paraId="550C64B4" w14:textId="3101CF87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4374BE" w:rsidRPr="004374BE">
        <w:rPr>
          <w:rFonts w:ascii="Arial" w:hAnsi="Arial" w:cs="Arial"/>
          <w:b/>
          <w:bCs/>
        </w:rPr>
        <w:t>RAN4 CRs to Rel-19 LTE FDD band in 1800–1830 MHz for Canada</w:t>
      </w:r>
    </w:p>
    <w:p w14:paraId="57803371" w14:textId="068592C1" w:rsidR="00DD6630" w:rsidRPr="004347C0" w:rsidRDefault="00DD6630" w:rsidP="00DD663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4374BE">
        <w:rPr>
          <w:rFonts w:ascii="Arial" w:hAnsi="Arial" w:cs="Arial"/>
          <w:b/>
          <w:bCs/>
        </w:rPr>
        <w:t>10.4.1</w:t>
      </w:r>
    </w:p>
    <w:p w14:paraId="30A80FE7" w14:textId="77777777" w:rsidR="00612674" w:rsidRDefault="00612674" w:rsidP="00612674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991FAB" w:rsidRPr="004E535C" w14:paraId="17A55924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445AACDB" w14:textId="77777777" w:rsidR="00991FAB" w:rsidRPr="00BF1EB6" w:rsidRDefault="00991FA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5A614F7" w14:textId="77777777" w:rsidR="00991FAB" w:rsidRPr="00BF1EB6" w:rsidRDefault="00991FA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F7F258B" w14:textId="77777777" w:rsidR="00991FAB" w:rsidRPr="00BF1EB6" w:rsidRDefault="00991FA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BD008DB" w14:textId="77777777" w:rsidR="00991FAB" w:rsidRPr="00BF1EB6" w:rsidRDefault="00991FA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6F09EB6" w14:textId="77777777" w:rsidR="00991FAB" w:rsidRPr="00BF1EB6" w:rsidRDefault="00991FA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8058E33" w14:textId="77777777" w:rsidR="00991FAB" w:rsidRPr="00BF1EB6" w:rsidRDefault="00991FA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82D0B74" w14:textId="77777777" w:rsidR="00991FAB" w:rsidRPr="00BF1EB6" w:rsidRDefault="00991FA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131D1B37" w14:textId="77777777" w:rsidR="00991FAB" w:rsidRPr="00BF1EB6" w:rsidRDefault="00991FA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EA9B7B0" w14:textId="77777777" w:rsidR="00991FAB" w:rsidRPr="00BF1EB6" w:rsidRDefault="00991FA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FF8C94F" w14:textId="77777777" w:rsidR="00991FAB" w:rsidRPr="00BF1EB6" w:rsidRDefault="00991FA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64FA487" w14:textId="77777777" w:rsidR="00991FAB" w:rsidRPr="00BF1EB6" w:rsidRDefault="00991FA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867BE29" w14:textId="77777777" w:rsidR="00991FAB" w:rsidRPr="00BF1EB6" w:rsidRDefault="00991FA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EF7131E" w14:textId="77777777" w:rsidR="00991FAB" w:rsidRPr="00BF1EB6" w:rsidRDefault="00991FA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991FAB" w14:paraId="4A17409D" w14:textId="77777777" w:rsidTr="00284803">
        <w:tc>
          <w:tcPr>
            <w:tcW w:w="879" w:type="dxa"/>
          </w:tcPr>
          <w:p w14:paraId="3D597BA4" w14:textId="77777777" w:rsidR="00991FAB" w:rsidRDefault="00991FAB" w:rsidP="00284803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2CE919F2" w14:textId="77777777" w:rsidR="00991FAB" w:rsidRDefault="00991FAB" w:rsidP="00284803">
            <w:r>
              <w:rPr>
                <w:sz w:val="16"/>
                <w:szCs w:val="16"/>
              </w:rPr>
              <w:t>6077</w:t>
            </w:r>
          </w:p>
        </w:tc>
        <w:tc>
          <w:tcPr>
            <w:tcW w:w="517" w:type="dxa"/>
          </w:tcPr>
          <w:p w14:paraId="05952AD1" w14:textId="77777777" w:rsidR="00991FAB" w:rsidRDefault="00991FAB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698357E" w14:textId="77777777" w:rsidR="00991FAB" w:rsidRDefault="00991FAB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8490AFF" w14:textId="77777777" w:rsidR="00991FAB" w:rsidRDefault="00991FAB" w:rsidP="00284803">
            <w:r>
              <w:rPr>
                <w:sz w:val="16"/>
                <w:szCs w:val="16"/>
              </w:rPr>
              <w:t>CR related to Introduction of new LTE FDD Band 111</w:t>
            </w:r>
          </w:p>
        </w:tc>
        <w:tc>
          <w:tcPr>
            <w:tcW w:w="517" w:type="dxa"/>
          </w:tcPr>
          <w:p w14:paraId="0537CBE1" w14:textId="77777777" w:rsidR="00991FAB" w:rsidRDefault="00991FAB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8953827" w14:textId="77777777" w:rsidR="00991FAB" w:rsidRDefault="00991FAB" w:rsidP="00284803">
            <w:r>
              <w:rPr>
                <w:sz w:val="16"/>
                <w:szCs w:val="16"/>
              </w:rPr>
              <w:t>19.0.1</w:t>
            </w:r>
          </w:p>
        </w:tc>
        <w:tc>
          <w:tcPr>
            <w:tcW w:w="758" w:type="dxa"/>
          </w:tcPr>
          <w:p w14:paraId="1F97F99A" w14:textId="77777777" w:rsidR="00991FAB" w:rsidRDefault="00991FA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44F3CB9" w14:textId="77777777" w:rsidR="00991FAB" w:rsidRDefault="00991FAB" w:rsidP="00284803">
            <w:r>
              <w:rPr>
                <w:sz w:val="16"/>
                <w:szCs w:val="16"/>
              </w:rPr>
              <w:t>R4-2500018</w:t>
            </w:r>
          </w:p>
        </w:tc>
        <w:tc>
          <w:tcPr>
            <w:tcW w:w="1597" w:type="dxa"/>
          </w:tcPr>
          <w:p w14:paraId="0ED94C64" w14:textId="77777777" w:rsidR="00991FAB" w:rsidRDefault="00991FAB" w:rsidP="00284803">
            <w:r>
              <w:rPr>
                <w:sz w:val="16"/>
                <w:szCs w:val="16"/>
              </w:rPr>
              <w:t>Novamint</w:t>
            </w:r>
          </w:p>
        </w:tc>
        <w:tc>
          <w:tcPr>
            <w:tcW w:w="1122" w:type="dxa"/>
          </w:tcPr>
          <w:p w14:paraId="4154613C" w14:textId="77777777" w:rsidR="00991FAB" w:rsidRDefault="00991FAB" w:rsidP="00284803">
            <w:r>
              <w:rPr>
                <w:sz w:val="16"/>
                <w:szCs w:val="16"/>
              </w:rPr>
              <w:t>LTE_FDD_1800_1830MHz_CAN-Core</w:t>
            </w:r>
          </w:p>
        </w:tc>
        <w:tc>
          <w:tcPr>
            <w:tcW w:w="2323" w:type="dxa"/>
          </w:tcPr>
          <w:p w14:paraId="5D230A85" w14:textId="77777777" w:rsidR="00991FAB" w:rsidRDefault="00991FAB" w:rsidP="00284803">
            <w:r>
              <w:rPr>
                <w:sz w:val="16"/>
                <w:szCs w:val="16"/>
              </w:rPr>
              <w:t>5.5, 5.5E, 5.5F, 5.6.1, 5.7.3, 5.7.4, 6.2.2, 6.2.2E, 6.2.2F, 6.6.3.2, 7.3.1, 7.3.1E, 7.6.1.1, 7.6.2.1</w:t>
            </w:r>
          </w:p>
        </w:tc>
        <w:tc>
          <w:tcPr>
            <w:tcW w:w="998" w:type="dxa"/>
          </w:tcPr>
          <w:p w14:paraId="24577459" w14:textId="77777777" w:rsidR="00991FAB" w:rsidRDefault="00991FAB" w:rsidP="00284803">
            <w:r>
              <w:rPr>
                <w:sz w:val="16"/>
                <w:szCs w:val="16"/>
              </w:rPr>
              <w:t xml:space="preserve">TS 36.104, TS 37.104, TS 37.105, TS 36.133, TS 38.104, TS 38.106, TS 38.174, TS 36.307 ; TS/TR ... CR ... ; TS/TR ... CR ... </w:t>
            </w:r>
          </w:p>
        </w:tc>
      </w:tr>
      <w:tr w:rsidR="00991FAB" w14:paraId="5623174A" w14:textId="77777777" w:rsidTr="00284803">
        <w:tc>
          <w:tcPr>
            <w:tcW w:w="879" w:type="dxa"/>
          </w:tcPr>
          <w:p w14:paraId="7916AF68" w14:textId="77777777" w:rsidR="00991FAB" w:rsidRDefault="00991FAB" w:rsidP="00284803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765429F4" w14:textId="77777777" w:rsidR="00991FAB" w:rsidRDefault="00991FAB" w:rsidP="00284803">
            <w:r>
              <w:rPr>
                <w:sz w:val="16"/>
                <w:szCs w:val="16"/>
              </w:rPr>
              <w:t>4998</w:t>
            </w:r>
          </w:p>
        </w:tc>
        <w:tc>
          <w:tcPr>
            <w:tcW w:w="517" w:type="dxa"/>
          </w:tcPr>
          <w:p w14:paraId="15DA7B8A" w14:textId="77777777" w:rsidR="00991FAB" w:rsidRDefault="00991FAB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9C22762" w14:textId="77777777" w:rsidR="00991FAB" w:rsidRDefault="00991FAB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86DDB08" w14:textId="77777777" w:rsidR="00991FAB" w:rsidRDefault="00991FAB" w:rsidP="00284803">
            <w:r>
              <w:rPr>
                <w:sz w:val="16"/>
                <w:szCs w:val="16"/>
              </w:rPr>
              <w:t>CR related to Introduction of new LTE FDD Band 111</w:t>
            </w:r>
          </w:p>
        </w:tc>
        <w:tc>
          <w:tcPr>
            <w:tcW w:w="517" w:type="dxa"/>
          </w:tcPr>
          <w:p w14:paraId="19788246" w14:textId="77777777" w:rsidR="00991FAB" w:rsidRDefault="00991FAB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F2A6C08" w14:textId="77777777" w:rsidR="00991FAB" w:rsidRDefault="00991FAB" w:rsidP="00284803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597F3603" w14:textId="77777777" w:rsidR="00991FAB" w:rsidRDefault="00991FA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047F965" w14:textId="77777777" w:rsidR="00991FAB" w:rsidRDefault="00991FAB" w:rsidP="00284803">
            <w:r>
              <w:rPr>
                <w:sz w:val="16"/>
                <w:szCs w:val="16"/>
              </w:rPr>
              <w:t>R4-2500019</w:t>
            </w:r>
          </w:p>
        </w:tc>
        <w:tc>
          <w:tcPr>
            <w:tcW w:w="1597" w:type="dxa"/>
          </w:tcPr>
          <w:p w14:paraId="6437452C" w14:textId="77777777" w:rsidR="00991FAB" w:rsidRDefault="00991FAB" w:rsidP="00284803">
            <w:r>
              <w:rPr>
                <w:sz w:val="16"/>
                <w:szCs w:val="16"/>
              </w:rPr>
              <w:t>Novamint</w:t>
            </w:r>
          </w:p>
        </w:tc>
        <w:tc>
          <w:tcPr>
            <w:tcW w:w="1122" w:type="dxa"/>
          </w:tcPr>
          <w:p w14:paraId="37658CA4" w14:textId="77777777" w:rsidR="00991FAB" w:rsidRDefault="00991FAB" w:rsidP="00284803">
            <w:r>
              <w:rPr>
                <w:sz w:val="16"/>
                <w:szCs w:val="16"/>
              </w:rPr>
              <w:t>LTE_FDD_1800_1830MHz_CAN-Core</w:t>
            </w:r>
          </w:p>
        </w:tc>
        <w:tc>
          <w:tcPr>
            <w:tcW w:w="2323" w:type="dxa"/>
          </w:tcPr>
          <w:p w14:paraId="4DD147C5" w14:textId="77777777" w:rsidR="00991FAB" w:rsidRDefault="00991FAB" w:rsidP="00284803">
            <w:r>
              <w:rPr>
                <w:sz w:val="16"/>
                <w:szCs w:val="16"/>
              </w:rPr>
              <w:t>5.5, 5.7.3, 6.6.3.1, 6.6.4.3.1, 6.6.4.4.1, 7.6.1.1, 7.6.2.1</w:t>
            </w:r>
          </w:p>
        </w:tc>
        <w:tc>
          <w:tcPr>
            <w:tcW w:w="998" w:type="dxa"/>
          </w:tcPr>
          <w:p w14:paraId="70BB2263" w14:textId="77777777" w:rsidR="00991FAB" w:rsidRDefault="00991FAB" w:rsidP="00284803">
            <w:r>
              <w:rPr>
                <w:sz w:val="16"/>
                <w:szCs w:val="16"/>
              </w:rPr>
              <w:t xml:space="preserve">TS 36.101, TS 37.104, TS 37.105, TS 36.133, TS 38.104, TS 38.106, TS 38.174, TS 36.307 ; TS 36.141, TS 37.141, </w:t>
            </w:r>
            <w:r>
              <w:rPr>
                <w:sz w:val="16"/>
                <w:szCs w:val="16"/>
              </w:rPr>
              <w:lastRenderedPageBreak/>
              <w:t xml:space="preserve">TS 37.145-1, TS 37.145-2, TS 38.115-1, TS 38.141-1, TS 38.141-2, TS 38.176-1, TS 38.176-2; TS/TR ... CR ... </w:t>
            </w:r>
          </w:p>
        </w:tc>
      </w:tr>
      <w:tr w:rsidR="00991FAB" w14:paraId="74145679" w14:textId="77777777" w:rsidTr="00284803">
        <w:tc>
          <w:tcPr>
            <w:tcW w:w="879" w:type="dxa"/>
          </w:tcPr>
          <w:p w14:paraId="1B415E4E" w14:textId="77777777" w:rsidR="00991FAB" w:rsidRDefault="00991FAB" w:rsidP="00284803">
            <w:r>
              <w:rPr>
                <w:sz w:val="16"/>
                <w:szCs w:val="16"/>
              </w:rPr>
              <w:lastRenderedPageBreak/>
              <w:t>36.133</w:t>
            </w:r>
          </w:p>
        </w:tc>
        <w:tc>
          <w:tcPr>
            <w:tcW w:w="637" w:type="dxa"/>
          </w:tcPr>
          <w:p w14:paraId="35CBA9CF" w14:textId="77777777" w:rsidR="00991FAB" w:rsidRDefault="00991FAB" w:rsidP="00284803">
            <w:r>
              <w:rPr>
                <w:sz w:val="16"/>
                <w:szCs w:val="16"/>
              </w:rPr>
              <w:t>7365</w:t>
            </w:r>
          </w:p>
        </w:tc>
        <w:tc>
          <w:tcPr>
            <w:tcW w:w="517" w:type="dxa"/>
          </w:tcPr>
          <w:p w14:paraId="613E2B03" w14:textId="77777777" w:rsidR="00991FAB" w:rsidRDefault="00991FAB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904F080" w14:textId="77777777" w:rsidR="00991FAB" w:rsidRDefault="00991FAB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D8B333F" w14:textId="77777777" w:rsidR="00991FAB" w:rsidRDefault="00991FAB" w:rsidP="00284803">
            <w:r>
              <w:rPr>
                <w:sz w:val="16"/>
                <w:szCs w:val="16"/>
              </w:rPr>
              <w:t>CR related to Introduction of new LTE FDD Band 111</w:t>
            </w:r>
          </w:p>
        </w:tc>
        <w:tc>
          <w:tcPr>
            <w:tcW w:w="517" w:type="dxa"/>
          </w:tcPr>
          <w:p w14:paraId="2039BC13" w14:textId="77777777" w:rsidR="00991FAB" w:rsidRDefault="00991FAB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1F0E39E" w14:textId="77777777" w:rsidR="00991FAB" w:rsidRDefault="00991FAB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7158FF82" w14:textId="77777777" w:rsidR="00991FAB" w:rsidRDefault="00991FA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E4F19A1" w14:textId="77777777" w:rsidR="00991FAB" w:rsidRDefault="00991FAB" w:rsidP="00284803">
            <w:r>
              <w:rPr>
                <w:sz w:val="16"/>
                <w:szCs w:val="16"/>
              </w:rPr>
              <w:t>R4-2500020</w:t>
            </w:r>
          </w:p>
        </w:tc>
        <w:tc>
          <w:tcPr>
            <w:tcW w:w="1597" w:type="dxa"/>
          </w:tcPr>
          <w:p w14:paraId="3B973BFC" w14:textId="77777777" w:rsidR="00991FAB" w:rsidRDefault="00991FAB" w:rsidP="00284803">
            <w:r>
              <w:rPr>
                <w:sz w:val="16"/>
                <w:szCs w:val="16"/>
              </w:rPr>
              <w:t>Novamint</w:t>
            </w:r>
          </w:p>
        </w:tc>
        <w:tc>
          <w:tcPr>
            <w:tcW w:w="1122" w:type="dxa"/>
          </w:tcPr>
          <w:p w14:paraId="33E50E2F" w14:textId="77777777" w:rsidR="00991FAB" w:rsidRDefault="00991FAB" w:rsidP="00284803">
            <w:r>
              <w:rPr>
                <w:sz w:val="16"/>
                <w:szCs w:val="16"/>
              </w:rPr>
              <w:t>LTE_FDD_1800_1830MHz_CAN-Core</w:t>
            </w:r>
          </w:p>
        </w:tc>
        <w:tc>
          <w:tcPr>
            <w:tcW w:w="2323" w:type="dxa"/>
          </w:tcPr>
          <w:p w14:paraId="755E0088" w14:textId="77777777" w:rsidR="00991FAB" w:rsidRDefault="00991FAB" w:rsidP="00284803">
            <w:r>
              <w:rPr>
                <w:sz w:val="16"/>
                <w:szCs w:val="16"/>
              </w:rPr>
              <w:t>3.5.1</w:t>
            </w:r>
          </w:p>
        </w:tc>
        <w:tc>
          <w:tcPr>
            <w:tcW w:w="998" w:type="dxa"/>
          </w:tcPr>
          <w:p w14:paraId="32474AFB" w14:textId="77777777" w:rsidR="00991FAB" w:rsidRDefault="00991FAB" w:rsidP="00284803">
            <w:r>
              <w:rPr>
                <w:sz w:val="16"/>
                <w:szCs w:val="16"/>
              </w:rPr>
              <w:t xml:space="preserve">TS 36.101, TS 36.104, TS 37.104, TS 37.105, TS 38.104, TS 38.106, TS 38.174, TS 36.307 ; TS/TR ... CR ... ; TS/TR ... CR ... </w:t>
            </w:r>
          </w:p>
        </w:tc>
      </w:tr>
      <w:tr w:rsidR="00991FAB" w14:paraId="1E5B869E" w14:textId="77777777" w:rsidTr="00284803">
        <w:tc>
          <w:tcPr>
            <w:tcW w:w="879" w:type="dxa"/>
          </w:tcPr>
          <w:p w14:paraId="4B465140" w14:textId="77777777" w:rsidR="00991FAB" w:rsidRDefault="00991FAB" w:rsidP="00284803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63A7D04D" w14:textId="77777777" w:rsidR="00991FAB" w:rsidRDefault="00991FAB" w:rsidP="00284803">
            <w:r>
              <w:rPr>
                <w:sz w:val="16"/>
                <w:szCs w:val="16"/>
              </w:rPr>
              <w:t>1403</w:t>
            </w:r>
          </w:p>
        </w:tc>
        <w:tc>
          <w:tcPr>
            <w:tcW w:w="517" w:type="dxa"/>
          </w:tcPr>
          <w:p w14:paraId="37EF01D3" w14:textId="77777777" w:rsidR="00991FAB" w:rsidRDefault="00991FAB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25CC0C" w14:textId="77777777" w:rsidR="00991FAB" w:rsidRDefault="00991FAB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011E4BE" w14:textId="77777777" w:rsidR="00991FAB" w:rsidRDefault="00991FAB" w:rsidP="00284803">
            <w:r>
              <w:rPr>
                <w:sz w:val="16"/>
                <w:szCs w:val="16"/>
              </w:rPr>
              <w:t>CR related to Introduction of new LTE FDD Band 111</w:t>
            </w:r>
          </w:p>
        </w:tc>
        <w:tc>
          <w:tcPr>
            <w:tcW w:w="517" w:type="dxa"/>
          </w:tcPr>
          <w:p w14:paraId="39811495" w14:textId="77777777" w:rsidR="00991FAB" w:rsidRDefault="00991FAB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7FF5D84" w14:textId="77777777" w:rsidR="00991FAB" w:rsidRDefault="00991FAB" w:rsidP="00284803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0AB34C13" w14:textId="77777777" w:rsidR="00991FAB" w:rsidRDefault="00991FA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B7A3472" w14:textId="77777777" w:rsidR="00991FAB" w:rsidRDefault="00991FAB" w:rsidP="00284803">
            <w:r>
              <w:rPr>
                <w:sz w:val="16"/>
                <w:szCs w:val="16"/>
              </w:rPr>
              <w:t>R4-2500060</w:t>
            </w:r>
          </w:p>
        </w:tc>
        <w:tc>
          <w:tcPr>
            <w:tcW w:w="1597" w:type="dxa"/>
          </w:tcPr>
          <w:p w14:paraId="3A3AAE17" w14:textId="77777777" w:rsidR="00991FAB" w:rsidRDefault="00991FAB" w:rsidP="00284803">
            <w:r>
              <w:rPr>
                <w:sz w:val="16"/>
                <w:szCs w:val="16"/>
              </w:rPr>
              <w:t>Novamint</w:t>
            </w:r>
          </w:p>
        </w:tc>
        <w:tc>
          <w:tcPr>
            <w:tcW w:w="1122" w:type="dxa"/>
          </w:tcPr>
          <w:p w14:paraId="7835766D" w14:textId="77777777" w:rsidR="00991FAB" w:rsidRDefault="00991FAB" w:rsidP="00284803">
            <w:r>
              <w:rPr>
                <w:sz w:val="16"/>
                <w:szCs w:val="16"/>
              </w:rPr>
              <w:t>LTE_FDD_1800_1830MHz_CAN-Perf</w:t>
            </w:r>
          </w:p>
        </w:tc>
        <w:tc>
          <w:tcPr>
            <w:tcW w:w="2323" w:type="dxa"/>
          </w:tcPr>
          <w:p w14:paraId="360D3E24" w14:textId="77777777" w:rsidR="00991FAB" w:rsidRDefault="00991FAB" w:rsidP="00284803">
            <w:r>
              <w:rPr>
                <w:sz w:val="16"/>
                <w:szCs w:val="16"/>
              </w:rPr>
              <w:t>5.5, 5.7.3, 6.6.3.5.1, 6.6.4.5.4, 6.6.4.5.5, 7.6.5.1, 7.6.5.2</w:t>
            </w:r>
          </w:p>
        </w:tc>
        <w:tc>
          <w:tcPr>
            <w:tcW w:w="998" w:type="dxa"/>
          </w:tcPr>
          <w:p w14:paraId="3515BF60" w14:textId="77777777" w:rsidR="00991FAB" w:rsidRDefault="00991FAB" w:rsidP="00284803">
            <w:r>
              <w:rPr>
                <w:sz w:val="16"/>
                <w:szCs w:val="16"/>
              </w:rPr>
              <w:t xml:space="preserve">TS 36.101, TS 36.104, TS 37.104, TS 37.105, TS 36.133, TS 38.104, TS 38.106, TS 38.174, TS 36.307 ; TS 37.141, TS 37.145-1, TS 37.145-2, TS 38.115-1, TS 38.141-1, TS 38.141-2, TS 38.176-1, TS 38.176-2; TS/TR ... CR ... </w:t>
            </w:r>
          </w:p>
        </w:tc>
      </w:tr>
      <w:tr w:rsidR="00991FAB" w14:paraId="671F9369" w14:textId="77777777" w:rsidTr="00284803">
        <w:tc>
          <w:tcPr>
            <w:tcW w:w="879" w:type="dxa"/>
          </w:tcPr>
          <w:p w14:paraId="38480C7A" w14:textId="77777777" w:rsidR="00991FAB" w:rsidRDefault="00991FAB" w:rsidP="00284803">
            <w:r>
              <w:rPr>
                <w:sz w:val="16"/>
                <w:szCs w:val="16"/>
              </w:rPr>
              <w:lastRenderedPageBreak/>
              <w:t>36.307</w:t>
            </w:r>
          </w:p>
        </w:tc>
        <w:tc>
          <w:tcPr>
            <w:tcW w:w="637" w:type="dxa"/>
          </w:tcPr>
          <w:p w14:paraId="3F137D30" w14:textId="77777777" w:rsidR="00991FAB" w:rsidRDefault="00991FAB" w:rsidP="00284803">
            <w:r>
              <w:rPr>
                <w:sz w:val="16"/>
                <w:szCs w:val="16"/>
              </w:rPr>
              <w:t>4504</w:t>
            </w:r>
          </w:p>
        </w:tc>
        <w:tc>
          <w:tcPr>
            <w:tcW w:w="517" w:type="dxa"/>
          </w:tcPr>
          <w:p w14:paraId="69B65E3F" w14:textId="77777777" w:rsidR="00991FAB" w:rsidRDefault="00991FAB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4A7F7D" w14:textId="77777777" w:rsidR="00991FAB" w:rsidRDefault="00991FAB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909A7C5" w14:textId="77777777" w:rsidR="00991FAB" w:rsidRDefault="00991FAB" w:rsidP="00284803">
            <w:r>
              <w:rPr>
                <w:sz w:val="16"/>
                <w:szCs w:val="16"/>
              </w:rPr>
              <w:t>CR for 36.307 B111 and B3 overlapping bands</w:t>
            </w:r>
          </w:p>
        </w:tc>
        <w:tc>
          <w:tcPr>
            <w:tcW w:w="517" w:type="dxa"/>
          </w:tcPr>
          <w:p w14:paraId="5275DD5F" w14:textId="77777777" w:rsidR="00991FAB" w:rsidRDefault="00991FAB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EBA772E" w14:textId="77777777" w:rsidR="00991FAB" w:rsidRDefault="00991FAB" w:rsidP="00284803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227AE83E" w14:textId="77777777" w:rsidR="00991FAB" w:rsidRDefault="00991FA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02C65C4" w14:textId="77777777" w:rsidR="00991FAB" w:rsidRDefault="00991FAB" w:rsidP="00284803">
            <w:r>
              <w:rPr>
                <w:sz w:val="16"/>
                <w:szCs w:val="16"/>
              </w:rPr>
              <w:t>R4-2500022</w:t>
            </w:r>
          </w:p>
        </w:tc>
        <w:tc>
          <w:tcPr>
            <w:tcW w:w="1597" w:type="dxa"/>
          </w:tcPr>
          <w:p w14:paraId="224908D7" w14:textId="77777777" w:rsidR="00991FAB" w:rsidRDefault="00991FAB" w:rsidP="00284803">
            <w:r>
              <w:rPr>
                <w:sz w:val="16"/>
                <w:szCs w:val="16"/>
              </w:rPr>
              <w:t>Novamint</w:t>
            </w:r>
          </w:p>
        </w:tc>
        <w:tc>
          <w:tcPr>
            <w:tcW w:w="1122" w:type="dxa"/>
          </w:tcPr>
          <w:p w14:paraId="66E4E483" w14:textId="77777777" w:rsidR="00991FAB" w:rsidRDefault="00991FAB" w:rsidP="00284803">
            <w:r>
              <w:rPr>
                <w:sz w:val="16"/>
                <w:szCs w:val="16"/>
              </w:rPr>
              <w:t>LTE_FDD_1800_1830MHz_CAN-Core</w:t>
            </w:r>
          </w:p>
        </w:tc>
        <w:tc>
          <w:tcPr>
            <w:tcW w:w="2323" w:type="dxa"/>
          </w:tcPr>
          <w:p w14:paraId="761F6F92" w14:textId="77777777" w:rsidR="00991FAB" w:rsidRDefault="00991FAB" w:rsidP="00284803">
            <w:r>
              <w:rPr>
                <w:sz w:val="16"/>
                <w:szCs w:val="16"/>
              </w:rPr>
              <w:t>Annex-A</w:t>
            </w:r>
          </w:p>
        </w:tc>
        <w:tc>
          <w:tcPr>
            <w:tcW w:w="998" w:type="dxa"/>
          </w:tcPr>
          <w:p w14:paraId="2F082927" w14:textId="77777777" w:rsidR="00991FAB" w:rsidRDefault="00991FAB" w:rsidP="00284803">
            <w:r>
              <w:rPr>
                <w:sz w:val="16"/>
                <w:szCs w:val="16"/>
              </w:rPr>
              <w:t xml:space="preserve">TS 36.301, TS 36.104, TS 37.104, TS 37.105, TS 36.133, TS 38.104, TS 38.106, TS 38.174; TS/TR ... CR ... ; TS/TR ... CR ... </w:t>
            </w:r>
          </w:p>
        </w:tc>
      </w:tr>
      <w:tr w:rsidR="00991FAB" w14:paraId="4CA65739" w14:textId="77777777" w:rsidTr="00284803">
        <w:tc>
          <w:tcPr>
            <w:tcW w:w="879" w:type="dxa"/>
          </w:tcPr>
          <w:p w14:paraId="4166FF9B" w14:textId="77777777" w:rsidR="00991FAB" w:rsidRDefault="00991FAB" w:rsidP="00284803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2768BCB2" w14:textId="77777777" w:rsidR="00991FAB" w:rsidRDefault="00991FAB" w:rsidP="00284803">
            <w:r>
              <w:rPr>
                <w:sz w:val="16"/>
                <w:szCs w:val="16"/>
              </w:rPr>
              <w:t>1019</w:t>
            </w:r>
          </w:p>
        </w:tc>
        <w:tc>
          <w:tcPr>
            <w:tcW w:w="517" w:type="dxa"/>
          </w:tcPr>
          <w:p w14:paraId="781BB4E7" w14:textId="77777777" w:rsidR="00991FAB" w:rsidRDefault="00991FAB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9F8039E" w14:textId="77777777" w:rsidR="00991FAB" w:rsidRDefault="00991FAB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AAFAE6D" w14:textId="77777777" w:rsidR="00991FAB" w:rsidRDefault="00991FAB" w:rsidP="00284803">
            <w:r>
              <w:rPr>
                <w:sz w:val="16"/>
                <w:szCs w:val="16"/>
              </w:rPr>
              <w:t>CR related to Introduction of new LTE FDD Band 111</w:t>
            </w:r>
          </w:p>
        </w:tc>
        <w:tc>
          <w:tcPr>
            <w:tcW w:w="517" w:type="dxa"/>
          </w:tcPr>
          <w:p w14:paraId="60C33FE5" w14:textId="77777777" w:rsidR="00991FAB" w:rsidRDefault="00991FAB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D772C27" w14:textId="77777777" w:rsidR="00991FAB" w:rsidRDefault="00991FAB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FE5A697" w14:textId="77777777" w:rsidR="00991FAB" w:rsidRDefault="00991FA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834C134" w14:textId="77777777" w:rsidR="00991FAB" w:rsidRDefault="00991FAB" w:rsidP="00284803">
            <w:r>
              <w:rPr>
                <w:sz w:val="16"/>
                <w:szCs w:val="16"/>
              </w:rPr>
              <w:t>R4-2500023</w:t>
            </w:r>
          </w:p>
        </w:tc>
        <w:tc>
          <w:tcPr>
            <w:tcW w:w="1597" w:type="dxa"/>
          </w:tcPr>
          <w:p w14:paraId="2AE4B345" w14:textId="77777777" w:rsidR="00991FAB" w:rsidRDefault="00991FAB" w:rsidP="00284803">
            <w:r>
              <w:rPr>
                <w:sz w:val="16"/>
                <w:szCs w:val="16"/>
              </w:rPr>
              <w:t>Novamint</w:t>
            </w:r>
          </w:p>
        </w:tc>
        <w:tc>
          <w:tcPr>
            <w:tcW w:w="1122" w:type="dxa"/>
          </w:tcPr>
          <w:p w14:paraId="22BE2D91" w14:textId="77777777" w:rsidR="00991FAB" w:rsidRDefault="00991FAB" w:rsidP="00284803">
            <w:r>
              <w:rPr>
                <w:sz w:val="16"/>
                <w:szCs w:val="16"/>
              </w:rPr>
              <w:t>LTE_FDD_1800_1830MHz_CAN-Core</w:t>
            </w:r>
          </w:p>
        </w:tc>
        <w:tc>
          <w:tcPr>
            <w:tcW w:w="2323" w:type="dxa"/>
          </w:tcPr>
          <w:p w14:paraId="74E6E2CC" w14:textId="77777777" w:rsidR="00991FAB" w:rsidRDefault="00991FAB" w:rsidP="00284803">
            <w:r>
              <w:rPr>
                <w:sz w:val="16"/>
                <w:szCs w:val="16"/>
              </w:rPr>
              <w:t>4.5, 6.6.1.3.1, 6.6.1.4.1, 7.5.2</w:t>
            </w:r>
          </w:p>
        </w:tc>
        <w:tc>
          <w:tcPr>
            <w:tcW w:w="998" w:type="dxa"/>
          </w:tcPr>
          <w:p w14:paraId="5897A51E" w14:textId="77777777" w:rsidR="00991FAB" w:rsidRDefault="00991FAB" w:rsidP="00284803">
            <w:r>
              <w:rPr>
                <w:sz w:val="16"/>
                <w:szCs w:val="16"/>
              </w:rPr>
              <w:t xml:space="preserve">TS 36.101, TS 36.104, TS 37.105, TS 36.133, TS 38.104, TS 38.106, TS 38.174, TS 36.307 ; TS 36.141, TS 37.141, TS 37.145-1, TS 37.145-2, TS 38.115-1, TS 38.141-1, TS 38.141-2, TS 38.176-1, TS 38.176-2; TS/TR ... CR ... </w:t>
            </w:r>
          </w:p>
        </w:tc>
      </w:tr>
      <w:tr w:rsidR="00991FAB" w14:paraId="5E8EF17B" w14:textId="77777777" w:rsidTr="00284803">
        <w:tc>
          <w:tcPr>
            <w:tcW w:w="879" w:type="dxa"/>
          </w:tcPr>
          <w:p w14:paraId="246D120E" w14:textId="77777777" w:rsidR="00991FAB" w:rsidRDefault="00991FAB" w:rsidP="00284803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075A6F97" w14:textId="77777777" w:rsidR="00991FAB" w:rsidRDefault="00991FAB" w:rsidP="00284803">
            <w:r>
              <w:rPr>
                <w:sz w:val="16"/>
                <w:szCs w:val="16"/>
              </w:rPr>
              <w:t>0293</w:t>
            </w:r>
          </w:p>
        </w:tc>
        <w:tc>
          <w:tcPr>
            <w:tcW w:w="517" w:type="dxa"/>
          </w:tcPr>
          <w:p w14:paraId="3377B8CA" w14:textId="77777777" w:rsidR="00991FAB" w:rsidRDefault="00991FAB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F8FB6C" w14:textId="77777777" w:rsidR="00991FAB" w:rsidRDefault="00991FAB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4D21022" w14:textId="77777777" w:rsidR="00991FAB" w:rsidRDefault="00991FAB" w:rsidP="00284803">
            <w:r>
              <w:rPr>
                <w:sz w:val="16"/>
                <w:szCs w:val="16"/>
              </w:rPr>
              <w:t>CR related to Introduction of new LTE FDD Band 111</w:t>
            </w:r>
          </w:p>
        </w:tc>
        <w:tc>
          <w:tcPr>
            <w:tcW w:w="517" w:type="dxa"/>
          </w:tcPr>
          <w:p w14:paraId="39C1E781" w14:textId="77777777" w:rsidR="00991FAB" w:rsidRDefault="00991FAB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EDB2324" w14:textId="77777777" w:rsidR="00991FAB" w:rsidRDefault="00991FAB" w:rsidP="00284803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7E00FC5" w14:textId="77777777" w:rsidR="00991FAB" w:rsidRDefault="00991FA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9C9BD6E" w14:textId="77777777" w:rsidR="00991FAB" w:rsidRDefault="00991FAB" w:rsidP="00284803">
            <w:r>
              <w:rPr>
                <w:sz w:val="16"/>
                <w:szCs w:val="16"/>
              </w:rPr>
              <w:t>R4-2500024</w:t>
            </w:r>
          </w:p>
        </w:tc>
        <w:tc>
          <w:tcPr>
            <w:tcW w:w="1597" w:type="dxa"/>
          </w:tcPr>
          <w:p w14:paraId="1B74D5AB" w14:textId="77777777" w:rsidR="00991FAB" w:rsidRDefault="00991FAB" w:rsidP="00284803">
            <w:r>
              <w:rPr>
                <w:sz w:val="16"/>
                <w:szCs w:val="16"/>
              </w:rPr>
              <w:t>Novamint</w:t>
            </w:r>
          </w:p>
        </w:tc>
        <w:tc>
          <w:tcPr>
            <w:tcW w:w="1122" w:type="dxa"/>
          </w:tcPr>
          <w:p w14:paraId="6C35B724" w14:textId="77777777" w:rsidR="00991FAB" w:rsidRDefault="00991FAB" w:rsidP="00284803">
            <w:r>
              <w:rPr>
                <w:sz w:val="16"/>
                <w:szCs w:val="16"/>
              </w:rPr>
              <w:t>LTE_FDD_1800_1830MHz_CAN-Core</w:t>
            </w:r>
          </w:p>
        </w:tc>
        <w:tc>
          <w:tcPr>
            <w:tcW w:w="2323" w:type="dxa"/>
          </w:tcPr>
          <w:p w14:paraId="63BFDEDB" w14:textId="77777777" w:rsidR="00991FAB" w:rsidRDefault="00991FAB" w:rsidP="00284803">
            <w:r>
              <w:rPr>
                <w:sz w:val="16"/>
                <w:szCs w:val="16"/>
              </w:rPr>
              <w:t>7.5.2.2, 9.7.6.3.3, 9.7.6.3.4.2, 9.7.6.4.3.2, 9.7.6.4.4.2, 10.6.2.2, 10.6.3.2, 10.6.4.2</w:t>
            </w:r>
          </w:p>
        </w:tc>
        <w:tc>
          <w:tcPr>
            <w:tcW w:w="998" w:type="dxa"/>
          </w:tcPr>
          <w:p w14:paraId="52D55E49" w14:textId="77777777" w:rsidR="00991FAB" w:rsidRDefault="00991FAB" w:rsidP="00284803">
            <w:r>
              <w:rPr>
                <w:sz w:val="16"/>
                <w:szCs w:val="16"/>
              </w:rPr>
              <w:t xml:space="preserve">TS 36.101, TS 36.104, TS 37.104, TS 36.133, TS 38.104, TS 38.106, TS 38.174, TS 36.307 ; TS 36.141, TS 37.141, TS 37.145-1, TS 37.145-2, </w:t>
            </w:r>
            <w:r>
              <w:rPr>
                <w:sz w:val="16"/>
                <w:szCs w:val="16"/>
              </w:rPr>
              <w:lastRenderedPageBreak/>
              <w:t xml:space="preserve">TS 38.115-1, TS 38.141-1, TS 38.141-2, TS 38.176-1, TS 38.176-2; TS/TR ... CR ... </w:t>
            </w:r>
          </w:p>
        </w:tc>
      </w:tr>
      <w:tr w:rsidR="00991FAB" w14:paraId="72E6CE64" w14:textId="77777777" w:rsidTr="00284803">
        <w:tc>
          <w:tcPr>
            <w:tcW w:w="879" w:type="dxa"/>
          </w:tcPr>
          <w:p w14:paraId="2CD2E928" w14:textId="77777777" w:rsidR="00991FAB" w:rsidRDefault="00991FAB" w:rsidP="00284803">
            <w:r>
              <w:rPr>
                <w:sz w:val="16"/>
                <w:szCs w:val="16"/>
              </w:rPr>
              <w:lastRenderedPageBreak/>
              <w:t>37.141</w:t>
            </w:r>
          </w:p>
        </w:tc>
        <w:tc>
          <w:tcPr>
            <w:tcW w:w="637" w:type="dxa"/>
          </w:tcPr>
          <w:p w14:paraId="32476578" w14:textId="77777777" w:rsidR="00991FAB" w:rsidRDefault="00991FAB" w:rsidP="00284803">
            <w:r>
              <w:rPr>
                <w:sz w:val="16"/>
                <w:szCs w:val="16"/>
              </w:rPr>
              <w:t>1090</w:t>
            </w:r>
          </w:p>
        </w:tc>
        <w:tc>
          <w:tcPr>
            <w:tcW w:w="517" w:type="dxa"/>
          </w:tcPr>
          <w:p w14:paraId="780C806F" w14:textId="77777777" w:rsidR="00991FAB" w:rsidRDefault="00991FAB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2A82C58" w14:textId="77777777" w:rsidR="00991FAB" w:rsidRDefault="00991FAB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8B9F5EC" w14:textId="77777777" w:rsidR="00991FAB" w:rsidRDefault="00991FAB" w:rsidP="00284803">
            <w:r>
              <w:rPr>
                <w:sz w:val="16"/>
                <w:szCs w:val="16"/>
              </w:rPr>
              <w:t>CR related to Introduction of new LTE FDD Band 111</w:t>
            </w:r>
          </w:p>
        </w:tc>
        <w:tc>
          <w:tcPr>
            <w:tcW w:w="517" w:type="dxa"/>
          </w:tcPr>
          <w:p w14:paraId="711C4349" w14:textId="77777777" w:rsidR="00991FAB" w:rsidRDefault="00991FAB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44E3E94" w14:textId="77777777" w:rsidR="00991FAB" w:rsidRDefault="00991FAB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28C3A5BC" w14:textId="77777777" w:rsidR="00991FAB" w:rsidRDefault="00991FA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4B9DB56" w14:textId="77777777" w:rsidR="00991FAB" w:rsidRDefault="00991FAB" w:rsidP="00284803">
            <w:r>
              <w:rPr>
                <w:sz w:val="16"/>
                <w:szCs w:val="16"/>
              </w:rPr>
              <w:t>R4-2500025</w:t>
            </w:r>
          </w:p>
        </w:tc>
        <w:tc>
          <w:tcPr>
            <w:tcW w:w="1597" w:type="dxa"/>
          </w:tcPr>
          <w:p w14:paraId="19205B5F" w14:textId="77777777" w:rsidR="00991FAB" w:rsidRDefault="00991FAB" w:rsidP="00284803">
            <w:r>
              <w:rPr>
                <w:sz w:val="16"/>
                <w:szCs w:val="16"/>
              </w:rPr>
              <w:t>Novamint</w:t>
            </w:r>
          </w:p>
        </w:tc>
        <w:tc>
          <w:tcPr>
            <w:tcW w:w="1122" w:type="dxa"/>
          </w:tcPr>
          <w:p w14:paraId="095DF8FF" w14:textId="77777777" w:rsidR="00991FAB" w:rsidRDefault="00991FAB" w:rsidP="00284803">
            <w:r>
              <w:rPr>
                <w:sz w:val="16"/>
                <w:szCs w:val="16"/>
              </w:rPr>
              <w:t>LTE_FDD_1800_1830MHz_CAN-Perf</w:t>
            </w:r>
          </w:p>
        </w:tc>
        <w:tc>
          <w:tcPr>
            <w:tcW w:w="2323" w:type="dxa"/>
          </w:tcPr>
          <w:p w14:paraId="75260BED" w14:textId="77777777" w:rsidR="00991FAB" w:rsidRDefault="00991FAB" w:rsidP="00284803">
            <w:r>
              <w:rPr>
                <w:sz w:val="16"/>
                <w:szCs w:val="16"/>
              </w:rPr>
              <w:t>4.4, 6.6.1.5.5, 6.6.1.5.6, 7.5.5.2</w:t>
            </w:r>
          </w:p>
        </w:tc>
        <w:tc>
          <w:tcPr>
            <w:tcW w:w="998" w:type="dxa"/>
          </w:tcPr>
          <w:p w14:paraId="4FA47344" w14:textId="77777777" w:rsidR="00991FAB" w:rsidRDefault="00991FAB" w:rsidP="00284803">
            <w:r>
              <w:rPr>
                <w:sz w:val="16"/>
                <w:szCs w:val="16"/>
              </w:rPr>
              <w:t xml:space="preserve">TS 36.101, TS 36.104, TS 37.104, TS 37.105, TS 36.133, TS 38.104, TS 38.106, TS 38.174, TS 36.307 ; TS 36.141, TS 37.145-1, TS 37.145-2, TS 38.115-1, TS 38.141-1, TS 38.141-2, TS 38.176-1, TS 38.176-2; TS/TR ... CR ... </w:t>
            </w:r>
          </w:p>
        </w:tc>
      </w:tr>
      <w:tr w:rsidR="00991FAB" w14:paraId="332AE20E" w14:textId="77777777" w:rsidTr="00284803">
        <w:tc>
          <w:tcPr>
            <w:tcW w:w="879" w:type="dxa"/>
          </w:tcPr>
          <w:p w14:paraId="1B88D89A" w14:textId="77777777" w:rsidR="00991FAB" w:rsidRDefault="00991FAB" w:rsidP="00284803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6BEA529A" w14:textId="77777777" w:rsidR="00991FAB" w:rsidRDefault="00991FAB" w:rsidP="00284803">
            <w:r>
              <w:rPr>
                <w:sz w:val="16"/>
                <w:szCs w:val="16"/>
              </w:rPr>
              <w:t>0342</w:t>
            </w:r>
          </w:p>
        </w:tc>
        <w:tc>
          <w:tcPr>
            <w:tcW w:w="517" w:type="dxa"/>
          </w:tcPr>
          <w:p w14:paraId="176FC2CD" w14:textId="77777777" w:rsidR="00991FAB" w:rsidRDefault="00991FAB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590F8D5" w14:textId="77777777" w:rsidR="00991FAB" w:rsidRDefault="00991FAB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5A6CC5D" w14:textId="77777777" w:rsidR="00991FAB" w:rsidRDefault="00991FAB" w:rsidP="00284803">
            <w:r>
              <w:rPr>
                <w:sz w:val="16"/>
                <w:szCs w:val="16"/>
              </w:rPr>
              <w:t>CR related to Introduction of new LTE FDD Band 111</w:t>
            </w:r>
          </w:p>
        </w:tc>
        <w:tc>
          <w:tcPr>
            <w:tcW w:w="517" w:type="dxa"/>
          </w:tcPr>
          <w:p w14:paraId="3AFABC1D" w14:textId="77777777" w:rsidR="00991FAB" w:rsidRDefault="00991FAB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00F8472" w14:textId="77777777" w:rsidR="00991FAB" w:rsidRDefault="00991FAB" w:rsidP="00284803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2E58D013" w14:textId="77777777" w:rsidR="00991FAB" w:rsidRDefault="00991FA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0332765" w14:textId="77777777" w:rsidR="00991FAB" w:rsidRDefault="00991FAB" w:rsidP="00284803">
            <w:r>
              <w:rPr>
                <w:sz w:val="16"/>
                <w:szCs w:val="16"/>
              </w:rPr>
              <w:t>R4-2500026</w:t>
            </w:r>
          </w:p>
        </w:tc>
        <w:tc>
          <w:tcPr>
            <w:tcW w:w="1597" w:type="dxa"/>
          </w:tcPr>
          <w:p w14:paraId="657B13E6" w14:textId="77777777" w:rsidR="00991FAB" w:rsidRDefault="00991FAB" w:rsidP="00284803">
            <w:r>
              <w:rPr>
                <w:sz w:val="16"/>
                <w:szCs w:val="16"/>
              </w:rPr>
              <w:t>Novamint</w:t>
            </w:r>
          </w:p>
        </w:tc>
        <w:tc>
          <w:tcPr>
            <w:tcW w:w="1122" w:type="dxa"/>
          </w:tcPr>
          <w:p w14:paraId="3DB73FF6" w14:textId="77777777" w:rsidR="00991FAB" w:rsidRDefault="00991FAB" w:rsidP="00284803">
            <w:r>
              <w:rPr>
                <w:sz w:val="16"/>
                <w:szCs w:val="16"/>
              </w:rPr>
              <w:t>LTE_FDD_1800_1830MHz_CAN-Perf</w:t>
            </w:r>
          </w:p>
        </w:tc>
        <w:tc>
          <w:tcPr>
            <w:tcW w:w="2323" w:type="dxa"/>
          </w:tcPr>
          <w:p w14:paraId="3A1D9F4D" w14:textId="77777777" w:rsidR="00991FAB" w:rsidRDefault="00991FAB" w:rsidP="00284803">
            <w:r>
              <w:rPr>
                <w:sz w:val="16"/>
                <w:szCs w:val="16"/>
              </w:rPr>
              <w:t>6.6.5.5.5.2, 6.6.6.5.2.5, 6.6.6.5.2.6, 7.5.5.1.2, 7.5.5.2, 7.5.5.4.1, 7.5.5.4.2</w:t>
            </w:r>
          </w:p>
        </w:tc>
        <w:tc>
          <w:tcPr>
            <w:tcW w:w="998" w:type="dxa"/>
          </w:tcPr>
          <w:p w14:paraId="1D752C22" w14:textId="77777777" w:rsidR="00991FAB" w:rsidRDefault="00991FAB" w:rsidP="00284803">
            <w:r>
              <w:rPr>
                <w:sz w:val="16"/>
                <w:szCs w:val="16"/>
              </w:rPr>
              <w:t xml:space="preserve">TS 36.101, TS 36.104, TS 37.104, TS 37.105, TS 36.133, TS 38.104, TS 38.106, TS 38.174, TS 36.307 ; TS 36.141, TS 37.141, TS 37.145-2, TS 38.115-1, TS 38.141-1, TS </w:t>
            </w:r>
            <w:r>
              <w:rPr>
                <w:sz w:val="16"/>
                <w:szCs w:val="16"/>
              </w:rPr>
              <w:lastRenderedPageBreak/>
              <w:t xml:space="preserve">38.141-2, TS 38.176-1, TS 38.176-2; TS/TR ... CR ... </w:t>
            </w:r>
          </w:p>
        </w:tc>
      </w:tr>
      <w:tr w:rsidR="00991FAB" w14:paraId="6CA15312" w14:textId="77777777" w:rsidTr="00284803">
        <w:tc>
          <w:tcPr>
            <w:tcW w:w="879" w:type="dxa"/>
          </w:tcPr>
          <w:p w14:paraId="0F2EF46D" w14:textId="77777777" w:rsidR="00991FAB" w:rsidRDefault="00991FAB" w:rsidP="00284803">
            <w:r>
              <w:rPr>
                <w:sz w:val="16"/>
                <w:szCs w:val="16"/>
              </w:rPr>
              <w:lastRenderedPageBreak/>
              <w:t>37.145-2</w:t>
            </w:r>
          </w:p>
        </w:tc>
        <w:tc>
          <w:tcPr>
            <w:tcW w:w="637" w:type="dxa"/>
          </w:tcPr>
          <w:p w14:paraId="1763BC10" w14:textId="77777777" w:rsidR="00991FAB" w:rsidRDefault="00991FAB" w:rsidP="00284803">
            <w:r>
              <w:rPr>
                <w:sz w:val="16"/>
                <w:szCs w:val="16"/>
              </w:rPr>
              <w:t>0388</w:t>
            </w:r>
          </w:p>
        </w:tc>
        <w:tc>
          <w:tcPr>
            <w:tcW w:w="517" w:type="dxa"/>
          </w:tcPr>
          <w:p w14:paraId="683269B5" w14:textId="77777777" w:rsidR="00991FAB" w:rsidRDefault="00991FAB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10E31EC" w14:textId="77777777" w:rsidR="00991FAB" w:rsidRDefault="00991FAB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89E1D86" w14:textId="77777777" w:rsidR="00991FAB" w:rsidRDefault="00991FAB" w:rsidP="00284803">
            <w:r>
              <w:rPr>
                <w:sz w:val="16"/>
                <w:szCs w:val="16"/>
              </w:rPr>
              <w:t>CR related to Introduction of new LTE FDD Band 111</w:t>
            </w:r>
          </w:p>
        </w:tc>
        <w:tc>
          <w:tcPr>
            <w:tcW w:w="517" w:type="dxa"/>
          </w:tcPr>
          <w:p w14:paraId="74DF8201" w14:textId="77777777" w:rsidR="00991FAB" w:rsidRDefault="00991FAB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D8B68E2" w14:textId="77777777" w:rsidR="00991FAB" w:rsidRDefault="00991FAB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28437E25" w14:textId="77777777" w:rsidR="00991FAB" w:rsidRDefault="00991FA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04B1554" w14:textId="77777777" w:rsidR="00991FAB" w:rsidRDefault="00991FAB" w:rsidP="00284803">
            <w:r>
              <w:rPr>
                <w:sz w:val="16"/>
                <w:szCs w:val="16"/>
              </w:rPr>
              <w:t>R4-2500027</w:t>
            </w:r>
          </w:p>
        </w:tc>
        <w:tc>
          <w:tcPr>
            <w:tcW w:w="1597" w:type="dxa"/>
          </w:tcPr>
          <w:p w14:paraId="1B7E00B9" w14:textId="77777777" w:rsidR="00991FAB" w:rsidRDefault="00991FAB" w:rsidP="00284803">
            <w:r>
              <w:rPr>
                <w:sz w:val="16"/>
                <w:szCs w:val="16"/>
              </w:rPr>
              <w:t>Novamint</w:t>
            </w:r>
          </w:p>
        </w:tc>
        <w:tc>
          <w:tcPr>
            <w:tcW w:w="1122" w:type="dxa"/>
          </w:tcPr>
          <w:p w14:paraId="4BEE7E71" w14:textId="77777777" w:rsidR="00991FAB" w:rsidRDefault="00991FAB" w:rsidP="00284803">
            <w:r>
              <w:rPr>
                <w:sz w:val="16"/>
                <w:szCs w:val="16"/>
              </w:rPr>
              <w:t>LTE_FDD_1800_1830MHz_CAN-Perf</w:t>
            </w:r>
          </w:p>
        </w:tc>
        <w:tc>
          <w:tcPr>
            <w:tcW w:w="2323" w:type="dxa"/>
          </w:tcPr>
          <w:p w14:paraId="17758899" w14:textId="77777777" w:rsidR="00991FAB" w:rsidRDefault="00991FAB" w:rsidP="00284803">
            <w:r>
              <w:rPr>
                <w:sz w:val="16"/>
                <w:szCs w:val="16"/>
              </w:rPr>
              <w:t>6.7.5.5.5.2, 6.7.6.4.5.1.1, 6.7.6.4.5.2, 6.7.6.4.5.3, 6.7.6.5.5.1, 6.7.6.5.5.2, 6.7.6.5.5.3, 7.6.3.5.1, 7.6.3.5.2, 7.6.3.5.3</w:t>
            </w:r>
          </w:p>
        </w:tc>
        <w:tc>
          <w:tcPr>
            <w:tcW w:w="998" w:type="dxa"/>
          </w:tcPr>
          <w:p w14:paraId="13061D5E" w14:textId="77777777" w:rsidR="00991FAB" w:rsidRDefault="00991FAB" w:rsidP="00284803">
            <w:r>
              <w:rPr>
                <w:sz w:val="16"/>
                <w:szCs w:val="16"/>
              </w:rPr>
              <w:t xml:space="preserve">TS 36.101, TS 36.104, TS 37.104, TS 37.105, TS 36.133, TS 38.104, TS 38.106, TS 38.174, TS 36.307 ; TS 36.141, TS 37.141, TS 37.145-1, TS 38.115-1, TS 38.141-1, TS 38.141-2, TS 38.176-1, TS 38.176-2; TS/TR ... CR ... </w:t>
            </w:r>
          </w:p>
        </w:tc>
      </w:tr>
      <w:tr w:rsidR="00991FAB" w14:paraId="5CE3160E" w14:textId="77777777" w:rsidTr="00284803">
        <w:tc>
          <w:tcPr>
            <w:tcW w:w="879" w:type="dxa"/>
          </w:tcPr>
          <w:p w14:paraId="03FCD506" w14:textId="77777777" w:rsidR="00991FAB" w:rsidRDefault="00991FAB" w:rsidP="00284803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158507D9" w14:textId="77777777" w:rsidR="00991FAB" w:rsidRDefault="00991FAB" w:rsidP="00284803">
            <w:r>
              <w:rPr>
                <w:sz w:val="16"/>
                <w:szCs w:val="16"/>
              </w:rPr>
              <w:t>0674</w:t>
            </w:r>
          </w:p>
        </w:tc>
        <w:tc>
          <w:tcPr>
            <w:tcW w:w="517" w:type="dxa"/>
          </w:tcPr>
          <w:p w14:paraId="2B8AB9F1" w14:textId="77777777" w:rsidR="00991FAB" w:rsidRDefault="00991FAB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40C2F8A" w14:textId="77777777" w:rsidR="00991FAB" w:rsidRDefault="00991FAB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2888491" w14:textId="77777777" w:rsidR="00991FAB" w:rsidRDefault="00991FAB" w:rsidP="00284803">
            <w:r>
              <w:rPr>
                <w:sz w:val="16"/>
                <w:szCs w:val="16"/>
              </w:rPr>
              <w:t>CR related to Introduction of new LTE FDD Band 111</w:t>
            </w:r>
          </w:p>
        </w:tc>
        <w:tc>
          <w:tcPr>
            <w:tcW w:w="517" w:type="dxa"/>
          </w:tcPr>
          <w:p w14:paraId="2A529ACD" w14:textId="77777777" w:rsidR="00991FAB" w:rsidRDefault="00991FAB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E096212" w14:textId="77777777" w:rsidR="00991FAB" w:rsidRDefault="00991FAB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09041DD7" w14:textId="77777777" w:rsidR="00991FAB" w:rsidRDefault="00991FA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DF977A6" w14:textId="77777777" w:rsidR="00991FAB" w:rsidRDefault="00991FAB" w:rsidP="00284803">
            <w:r>
              <w:rPr>
                <w:sz w:val="16"/>
                <w:szCs w:val="16"/>
              </w:rPr>
              <w:t>R4-2502846</w:t>
            </w:r>
          </w:p>
        </w:tc>
        <w:tc>
          <w:tcPr>
            <w:tcW w:w="1597" w:type="dxa"/>
          </w:tcPr>
          <w:p w14:paraId="6670247F" w14:textId="77777777" w:rsidR="00991FAB" w:rsidRDefault="00991FAB" w:rsidP="00284803">
            <w:r>
              <w:rPr>
                <w:sz w:val="16"/>
                <w:szCs w:val="16"/>
              </w:rPr>
              <w:t>Novamint</w:t>
            </w:r>
          </w:p>
        </w:tc>
        <w:tc>
          <w:tcPr>
            <w:tcW w:w="1122" w:type="dxa"/>
          </w:tcPr>
          <w:p w14:paraId="77350C74" w14:textId="77777777" w:rsidR="00991FAB" w:rsidRDefault="00991FAB" w:rsidP="00284803">
            <w:r>
              <w:rPr>
                <w:sz w:val="16"/>
                <w:szCs w:val="16"/>
              </w:rPr>
              <w:t>LTE_FDD_1800_1830MHz_CAN-Core</w:t>
            </w:r>
          </w:p>
        </w:tc>
        <w:tc>
          <w:tcPr>
            <w:tcW w:w="2323" w:type="dxa"/>
          </w:tcPr>
          <w:p w14:paraId="492BA2B2" w14:textId="77777777" w:rsidR="00991FAB" w:rsidRDefault="00991FAB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A0D5783" w14:textId="77777777" w:rsidR="00991FAB" w:rsidRDefault="00991FAB" w:rsidP="00284803">
            <w:pPr>
              <w:rPr>
                <w:sz w:val="16"/>
                <w:szCs w:val="16"/>
              </w:rPr>
            </w:pPr>
          </w:p>
        </w:tc>
      </w:tr>
      <w:tr w:rsidR="00991FAB" w14:paraId="6E09D17A" w14:textId="77777777" w:rsidTr="00284803">
        <w:tc>
          <w:tcPr>
            <w:tcW w:w="879" w:type="dxa"/>
          </w:tcPr>
          <w:p w14:paraId="0ED1EC48" w14:textId="77777777" w:rsidR="00991FAB" w:rsidRDefault="00991FAB" w:rsidP="00284803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26624DCA" w14:textId="77777777" w:rsidR="00991FAB" w:rsidRDefault="00991FAB" w:rsidP="00284803">
            <w:r>
              <w:rPr>
                <w:sz w:val="16"/>
                <w:szCs w:val="16"/>
              </w:rPr>
              <w:t>0102</w:t>
            </w:r>
          </w:p>
        </w:tc>
        <w:tc>
          <w:tcPr>
            <w:tcW w:w="517" w:type="dxa"/>
          </w:tcPr>
          <w:p w14:paraId="244F0ABD" w14:textId="77777777" w:rsidR="00991FAB" w:rsidRDefault="00991FAB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75BABA9" w14:textId="77777777" w:rsidR="00991FAB" w:rsidRDefault="00991FAB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2D5324E" w14:textId="77777777" w:rsidR="00991FAB" w:rsidRDefault="00991FAB" w:rsidP="00284803">
            <w:r>
              <w:rPr>
                <w:sz w:val="16"/>
                <w:szCs w:val="16"/>
              </w:rPr>
              <w:t>CR related to Introduction of new LTE FDD Band 111</w:t>
            </w:r>
          </w:p>
        </w:tc>
        <w:tc>
          <w:tcPr>
            <w:tcW w:w="517" w:type="dxa"/>
          </w:tcPr>
          <w:p w14:paraId="27F7D838" w14:textId="77777777" w:rsidR="00991FAB" w:rsidRDefault="00991FAB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A2E95D0" w14:textId="77777777" w:rsidR="00991FAB" w:rsidRDefault="00991FAB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836329E" w14:textId="77777777" w:rsidR="00991FAB" w:rsidRDefault="00991FA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2409A02" w14:textId="77777777" w:rsidR="00991FAB" w:rsidRDefault="00991FAB" w:rsidP="00284803">
            <w:r>
              <w:rPr>
                <w:sz w:val="16"/>
                <w:szCs w:val="16"/>
              </w:rPr>
              <w:t>R4-2500029</w:t>
            </w:r>
          </w:p>
        </w:tc>
        <w:tc>
          <w:tcPr>
            <w:tcW w:w="1597" w:type="dxa"/>
          </w:tcPr>
          <w:p w14:paraId="33612AED" w14:textId="77777777" w:rsidR="00991FAB" w:rsidRDefault="00991FAB" w:rsidP="00284803">
            <w:r>
              <w:rPr>
                <w:sz w:val="16"/>
                <w:szCs w:val="16"/>
              </w:rPr>
              <w:t>Novamint</w:t>
            </w:r>
          </w:p>
        </w:tc>
        <w:tc>
          <w:tcPr>
            <w:tcW w:w="1122" w:type="dxa"/>
          </w:tcPr>
          <w:p w14:paraId="31B884AA" w14:textId="77777777" w:rsidR="00991FAB" w:rsidRDefault="00991FAB" w:rsidP="00284803">
            <w:r>
              <w:rPr>
                <w:sz w:val="16"/>
                <w:szCs w:val="16"/>
              </w:rPr>
              <w:t>LTE_FDD_1800_1830MHz_CAN-Core</w:t>
            </w:r>
          </w:p>
        </w:tc>
        <w:tc>
          <w:tcPr>
            <w:tcW w:w="2323" w:type="dxa"/>
          </w:tcPr>
          <w:p w14:paraId="0EC63AF0" w14:textId="77777777" w:rsidR="00991FAB" w:rsidRDefault="00991FAB" w:rsidP="00284803">
            <w:r>
              <w:rPr>
                <w:sz w:val="16"/>
                <w:szCs w:val="16"/>
              </w:rPr>
              <w:t>6.5.4.2.2, 6.5.4.2.3</w:t>
            </w:r>
          </w:p>
        </w:tc>
        <w:tc>
          <w:tcPr>
            <w:tcW w:w="998" w:type="dxa"/>
          </w:tcPr>
          <w:p w14:paraId="65CFC01C" w14:textId="77777777" w:rsidR="00991FAB" w:rsidRDefault="00991FAB" w:rsidP="00284803">
            <w:r>
              <w:rPr>
                <w:sz w:val="16"/>
                <w:szCs w:val="16"/>
              </w:rPr>
              <w:t xml:space="preserve">TS 36.101, TS 36.104, TS 37.104, TS 37.105, TS 36.133, TS 38.104, TS 38.174, TS 36.307 ; TS 36.141, TS 37.141, TS 37.145-1, TS 37.145-2, TS 38.115-1, TS </w:t>
            </w:r>
            <w:r>
              <w:rPr>
                <w:sz w:val="16"/>
                <w:szCs w:val="16"/>
              </w:rPr>
              <w:lastRenderedPageBreak/>
              <w:t xml:space="preserve">38.141-1, TS 38.141-2, TS 38.176-1, TS 38.176-2; TS/TR ... CR ... </w:t>
            </w:r>
          </w:p>
        </w:tc>
      </w:tr>
      <w:tr w:rsidR="00991FAB" w14:paraId="7635BFC0" w14:textId="77777777" w:rsidTr="00284803">
        <w:tc>
          <w:tcPr>
            <w:tcW w:w="879" w:type="dxa"/>
          </w:tcPr>
          <w:p w14:paraId="09B63753" w14:textId="77777777" w:rsidR="00991FAB" w:rsidRDefault="00991FAB" w:rsidP="00284803">
            <w:r>
              <w:rPr>
                <w:sz w:val="16"/>
                <w:szCs w:val="16"/>
              </w:rPr>
              <w:lastRenderedPageBreak/>
              <w:t>38.115-1</w:t>
            </w:r>
          </w:p>
        </w:tc>
        <w:tc>
          <w:tcPr>
            <w:tcW w:w="637" w:type="dxa"/>
          </w:tcPr>
          <w:p w14:paraId="2E752453" w14:textId="77777777" w:rsidR="00991FAB" w:rsidRDefault="00991FAB" w:rsidP="00284803">
            <w:r>
              <w:rPr>
                <w:sz w:val="16"/>
                <w:szCs w:val="16"/>
              </w:rPr>
              <w:t>0054</w:t>
            </w:r>
          </w:p>
        </w:tc>
        <w:tc>
          <w:tcPr>
            <w:tcW w:w="517" w:type="dxa"/>
          </w:tcPr>
          <w:p w14:paraId="5EFF4E54" w14:textId="77777777" w:rsidR="00991FAB" w:rsidRDefault="00991FAB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36CE5FA" w14:textId="77777777" w:rsidR="00991FAB" w:rsidRDefault="00991FAB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3BF6C29" w14:textId="77777777" w:rsidR="00991FAB" w:rsidRDefault="00991FAB" w:rsidP="00284803">
            <w:r>
              <w:rPr>
                <w:sz w:val="16"/>
                <w:szCs w:val="16"/>
              </w:rPr>
              <w:t>CR related to Introduction of new LTE FDD Band 111</w:t>
            </w:r>
          </w:p>
        </w:tc>
        <w:tc>
          <w:tcPr>
            <w:tcW w:w="517" w:type="dxa"/>
          </w:tcPr>
          <w:p w14:paraId="61A5072E" w14:textId="77777777" w:rsidR="00991FAB" w:rsidRDefault="00991FAB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31168F3" w14:textId="77777777" w:rsidR="00991FAB" w:rsidRDefault="00991FAB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DF3E1B6" w14:textId="77777777" w:rsidR="00991FAB" w:rsidRDefault="00991FA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026B5C5" w14:textId="77777777" w:rsidR="00991FAB" w:rsidRDefault="00991FAB" w:rsidP="00284803">
            <w:r>
              <w:rPr>
                <w:sz w:val="16"/>
                <w:szCs w:val="16"/>
              </w:rPr>
              <w:t>R4-2502847</w:t>
            </w:r>
          </w:p>
        </w:tc>
        <w:tc>
          <w:tcPr>
            <w:tcW w:w="1597" w:type="dxa"/>
          </w:tcPr>
          <w:p w14:paraId="58181850" w14:textId="77777777" w:rsidR="00991FAB" w:rsidRDefault="00991FAB" w:rsidP="00284803">
            <w:r>
              <w:rPr>
                <w:sz w:val="16"/>
                <w:szCs w:val="16"/>
              </w:rPr>
              <w:t>Novamint</w:t>
            </w:r>
          </w:p>
        </w:tc>
        <w:tc>
          <w:tcPr>
            <w:tcW w:w="1122" w:type="dxa"/>
          </w:tcPr>
          <w:p w14:paraId="2F69956C" w14:textId="77777777" w:rsidR="00991FAB" w:rsidRDefault="00991FAB" w:rsidP="00284803">
            <w:r>
              <w:rPr>
                <w:sz w:val="16"/>
                <w:szCs w:val="16"/>
              </w:rPr>
              <w:t>LTE_FDD_1800_1830MHz_CAN-Perf</w:t>
            </w:r>
          </w:p>
        </w:tc>
        <w:tc>
          <w:tcPr>
            <w:tcW w:w="2323" w:type="dxa"/>
          </w:tcPr>
          <w:p w14:paraId="00961A58" w14:textId="77777777" w:rsidR="00991FAB" w:rsidRDefault="00991FAB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97D47BC" w14:textId="77777777" w:rsidR="00991FAB" w:rsidRDefault="00991FAB" w:rsidP="00284803">
            <w:pPr>
              <w:rPr>
                <w:sz w:val="16"/>
                <w:szCs w:val="16"/>
              </w:rPr>
            </w:pPr>
          </w:p>
        </w:tc>
      </w:tr>
      <w:tr w:rsidR="00991FAB" w14:paraId="22C18BA1" w14:textId="77777777" w:rsidTr="00284803">
        <w:tc>
          <w:tcPr>
            <w:tcW w:w="879" w:type="dxa"/>
          </w:tcPr>
          <w:p w14:paraId="070A26E5" w14:textId="77777777" w:rsidR="00991FAB" w:rsidRDefault="00991FAB" w:rsidP="00284803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2B82DDE8" w14:textId="77777777" w:rsidR="00991FAB" w:rsidRDefault="00991FAB" w:rsidP="00284803">
            <w:r>
              <w:rPr>
                <w:sz w:val="16"/>
                <w:szCs w:val="16"/>
              </w:rPr>
              <w:t>0476</w:t>
            </w:r>
          </w:p>
        </w:tc>
        <w:tc>
          <w:tcPr>
            <w:tcW w:w="517" w:type="dxa"/>
          </w:tcPr>
          <w:p w14:paraId="5687E865" w14:textId="77777777" w:rsidR="00991FAB" w:rsidRDefault="00991FAB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36EB3FBC" w14:textId="77777777" w:rsidR="00991FAB" w:rsidRDefault="00991FAB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9F8EF5A" w14:textId="77777777" w:rsidR="00991FAB" w:rsidRDefault="00991FAB" w:rsidP="00284803">
            <w:r>
              <w:rPr>
                <w:sz w:val="16"/>
                <w:szCs w:val="16"/>
              </w:rPr>
              <w:t>CR related to Introduction of new LTE FDD Band 111</w:t>
            </w:r>
          </w:p>
        </w:tc>
        <w:tc>
          <w:tcPr>
            <w:tcW w:w="517" w:type="dxa"/>
          </w:tcPr>
          <w:p w14:paraId="5E034AA7" w14:textId="77777777" w:rsidR="00991FAB" w:rsidRDefault="00991FAB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F53C55B" w14:textId="77777777" w:rsidR="00991FAB" w:rsidRDefault="00991FAB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0BC701FD" w14:textId="77777777" w:rsidR="00991FAB" w:rsidRDefault="00991FA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CA3F6C9" w14:textId="77777777" w:rsidR="00991FAB" w:rsidRDefault="00991FAB" w:rsidP="00284803">
            <w:r>
              <w:rPr>
                <w:sz w:val="16"/>
                <w:szCs w:val="16"/>
              </w:rPr>
              <w:t>R4-2502848</w:t>
            </w:r>
          </w:p>
        </w:tc>
        <w:tc>
          <w:tcPr>
            <w:tcW w:w="1597" w:type="dxa"/>
          </w:tcPr>
          <w:p w14:paraId="693F7FD8" w14:textId="77777777" w:rsidR="00991FAB" w:rsidRDefault="00991FAB" w:rsidP="00284803">
            <w:r>
              <w:rPr>
                <w:sz w:val="16"/>
                <w:szCs w:val="16"/>
              </w:rPr>
              <w:t>Novamint</w:t>
            </w:r>
          </w:p>
        </w:tc>
        <w:tc>
          <w:tcPr>
            <w:tcW w:w="1122" w:type="dxa"/>
          </w:tcPr>
          <w:p w14:paraId="44186101" w14:textId="77777777" w:rsidR="00991FAB" w:rsidRDefault="00991FAB" w:rsidP="00284803">
            <w:r>
              <w:rPr>
                <w:sz w:val="16"/>
                <w:szCs w:val="16"/>
              </w:rPr>
              <w:t>LTE_FDD_1800_1830MHz_CAN-Perf</w:t>
            </w:r>
          </w:p>
        </w:tc>
        <w:tc>
          <w:tcPr>
            <w:tcW w:w="2323" w:type="dxa"/>
          </w:tcPr>
          <w:p w14:paraId="764E2D8A" w14:textId="77777777" w:rsidR="00991FAB" w:rsidRDefault="00991FAB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0360098" w14:textId="77777777" w:rsidR="00991FAB" w:rsidRDefault="00991FAB" w:rsidP="00284803">
            <w:pPr>
              <w:rPr>
                <w:sz w:val="16"/>
                <w:szCs w:val="16"/>
              </w:rPr>
            </w:pPr>
          </w:p>
        </w:tc>
      </w:tr>
      <w:tr w:rsidR="00991FAB" w14:paraId="21B42C5F" w14:textId="77777777" w:rsidTr="00284803">
        <w:tc>
          <w:tcPr>
            <w:tcW w:w="879" w:type="dxa"/>
          </w:tcPr>
          <w:p w14:paraId="7616731B" w14:textId="77777777" w:rsidR="00991FAB" w:rsidRDefault="00991FAB" w:rsidP="00284803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564AC7EC" w14:textId="77777777" w:rsidR="00991FAB" w:rsidRDefault="00991FAB" w:rsidP="00284803">
            <w:r>
              <w:rPr>
                <w:sz w:val="16"/>
                <w:szCs w:val="16"/>
              </w:rPr>
              <w:t>0615</w:t>
            </w:r>
          </w:p>
        </w:tc>
        <w:tc>
          <w:tcPr>
            <w:tcW w:w="517" w:type="dxa"/>
          </w:tcPr>
          <w:p w14:paraId="0DE47EFB" w14:textId="77777777" w:rsidR="00991FAB" w:rsidRDefault="00991FAB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1E81949" w14:textId="77777777" w:rsidR="00991FAB" w:rsidRDefault="00991FAB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01EBE8B" w14:textId="77777777" w:rsidR="00991FAB" w:rsidRDefault="00991FAB" w:rsidP="00284803">
            <w:r>
              <w:rPr>
                <w:sz w:val="16"/>
                <w:szCs w:val="16"/>
              </w:rPr>
              <w:t>CR related to Introduction of new LTE FDD Band 111</w:t>
            </w:r>
          </w:p>
        </w:tc>
        <w:tc>
          <w:tcPr>
            <w:tcW w:w="517" w:type="dxa"/>
          </w:tcPr>
          <w:p w14:paraId="068096BE" w14:textId="77777777" w:rsidR="00991FAB" w:rsidRDefault="00991FAB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E23AC00" w14:textId="77777777" w:rsidR="00991FAB" w:rsidRDefault="00991FAB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098A3F97" w14:textId="77777777" w:rsidR="00991FAB" w:rsidRDefault="00991FA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7B63131" w14:textId="77777777" w:rsidR="00991FAB" w:rsidRDefault="00991FAB" w:rsidP="00284803">
            <w:r>
              <w:rPr>
                <w:sz w:val="16"/>
                <w:szCs w:val="16"/>
              </w:rPr>
              <w:t>R4-2502849</w:t>
            </w:r>
          </w:p>
        </w:tc>
        <w:tc>
          <w:tcPr>
            <w:tcW w:w="1597" w:type="dxa"/>
          </w:tcPr>
          <w:p w14:paraId="4389D428" w14:textId="77777777" w:rsidR="00991FAB" w:rsidRDefault="00991FAB" w:rsidP="00284803">
            <w:r>
              <w:rPr>
                <w:sz w:val="16"/>
                <w:szCs w:val="16"/>
              </w:rPr>
              <w:t>Novamint</w:t>
            </w:r>
          </w:p>
        </w:tc>
        <w:tc>
          <w:tcPr>
            <w:tcW w:w="1122" w:type="dxa"/>
          </w:tcPr>
          <w:p w14:paraId="199CD495" w14:textId="77777777" w:rsidR="00991FAB" w:rsidRDefault="00991FAB" w:rsidP="00284803">
            <w:r>
              <w:rPr>
                <w:sz w:val="16"/>
                <w:szCs w:val="16"/>
              </w:rPr>
              <w:t>LTE_FDD_1800_1830MHz_CAN-Perf</w:t>
            </w:r>
          </w:p>
        </w:tc>
        <w:tc>
          <w:tcPr>
            <w:tcW w:w="2323" w:type="dxa"/>
          </w:tcPr>
          <w:p w14:paraId="309407A2" w14:textId="77777777" w:rsidR="00991FAB" w:rsidRDefault="00991FAB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9F5B1D6" w14:textId="77777777" w:rsidR="00991FAB" w:rsidRDefault="00991FAB" w:rsidP="00284803">
            <w:pPr>
              <w:rPr>
                <w:sz w:val="16"/>
                <w:szCs w:val="16"/>
              </w:rPr>
            </w:pPr>
          </w:p>
        </w:tc>
      </w:tr>
      <w:tr w:rsidR="00991FAB" w14:paraId="0E5634CF" w14:textId="77777777" w:rsidTr="00284803">
        <w:tc>
          <w:tcPr>
            <w:tcW w:w="879" w:type="dxa"/>
          </w:tcPr>
          <w:p w14:paraId="1816F2E2" w14:textId="77777777" w:rsidR="00991FAB" w:rsidRDefault="00991FAB" w:rsidP="00284803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43708EAF" w14:textId="77777777" w:rsidR="00991FAB" w:rsidRDefault="00991FAB" w:rsidP="00284803">
            <w:r>
              <w:rPr>
                <w:sz w:val="16"/>
                <w:szCs w:val="16"/>
              </w:rPr>
              <w:t>0124</w:t>
            </w:r>
          </w:p>
        </w:tc>
        <w:tc>
          <w:tcPr>
            <w:tcW w:w="517" w:type="dxa"/>
          </w:tcPr>
          <w:p w14:paraId="501EAD75" w14:textId="77777777" w:rsidR="00991FAB" w:rsidRDefault="00991FAB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F15232" w14:textId="77777777" w:rsidR="00991FAB" w:rsidRDefault="00991FAB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BEB2933" w14:textId="77777777" w:rsidR="00991FAB" w:rsidRDefault="00991FAB" w:rsidP="00284803">
            <w:r>
              <w:rPr>
                <w:sz w:val="16"/>
                <w:szCs w:val="16"/>
              </w:rPr>
              <w:t>CR related to Introduction of new LTE FDD Band 111</w:t>
            </w:r>
          </w:p>
        </w:tc>
        <w:tc>
          <w:tcPr>
            <w:tcW w:w="517" w:type="dxa"/>
          </w:tcPr>
          <w:p w14:paraId="2798459F" w14:textId="77777777" w:rsidR="00991FAB" w:rsidRDefault="00991FAB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7B3B22A" w14:textId="77777777" w:rsidR="00991FAB" w:rsidRDefault="00991FAB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63C6C115" w14:textId="77777777" w:rsidR="00991FAB" w:rsidRDefault="00991FA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AEA3BF0" w14:textId="77777777" w:rsidR="00991FAB" w:rsidRDefault="00991FAB" w:rsidP="00284803">
            <w:r>
              <w:rPr>
                <w:sz w:val="16"/>
                <w:szCs w:val="16"/>
              </w:rPr>
              <w:t>R4-2500033</w:t>
            </w:r>
          </w:p>
        </w:tc>
        <w:tc>
          <w:tcPr>
            <w:tcW w:w="1597" w:type="dxa"/>
          </w:tcPr>
          <w:p w14:paraId="670A42F2" w14:textId="77777777" w:rsidR="00991FAB" w:rsidRDefault="00991FAB" w:rsidP="00284803">
            <w:r>
              <w:rPr>
                <w:sz w:val="16"/>
                <w:szCs w:val="16"/>
              </w:rPr>
              <w:t>Novamint</w:t>
            </w:r>
          </w:p>
        </w:tc>
        <w:tc>
          <w:tcPr>
            <w:tcW w:w="1122" w:type="dxa"/>
          </w:tcPr>
          <w:p w14:paraId="0FB7392D" w14:textId="77777777" w:rsidR="00991FAB" w:rsidRDefault="00991FAB" w:rsidP="00284803">
            <w:r>
              <w:rPr>
                <w:sz w:val="16"/>
                <w:szCs w:val="16"/>
              </w:rPr>
              <w:t>LTE_FDD_1800_1830MHz_CAN-Core</w:t>
            </w:r>
          </w:p>
        </w:tc>
        <w:tc>
          <w:tcPr>
            <w:tcW w:w="2323" w:type="dxa"/>
          </w:tcPr>
          <w:p w14:paraId="03191F1C" w14:textId="77777777" w:rsidR="00991FAB" w:rsidRDefault="00991FAB" w:rsidP="00284803">
            <w:r>
              <w:rPr>
                <w:sz w:val="16"/>
                <w:szCs w:val="16"/>
              </w:rPr>
              <w:t>6.6.5.2.2, 6.6.5.2.3</w:t>
            </w:r>
          </w:p>
        </w:tc>
        <w:tc>
          <w:tcPr>
            <w:tcW w:w="998" w:type="dxa"/>
          </w:tcPr>
          <w:p w14:paraId="75CB2BA4" w14:textId="77777777" w:rsidR="00991FAB" w:rsidRDefault="00991FAB" w:rsidP="00284803">
            <w:r>
              <w:rPr>
                <w:sz w:val="16"/>
                <w:szCs w:val="16"/>
              </w:rPr>
              <w:t xml:space="preserve">TS 36.101, TS 36.104, TS 37.104, TS 37.105, TS 36.133, TS 38.104, TS 38.106, TS 36.307 ; TS 36.141, TS 37.141, TS 37.145-1, TS 37.145-2, TS 38.115-1, TS 38.141-1, TS 38.141-2, TS 38.176-1, TS 38.176-2 ; TS/TR ... CR ... </w:t>
            </w:r>
          </w:p>
        </w:tc>
      </w:tr>
      <w:tr w:rsidR="00991FAB" w14:paraId="12D041B3" w14:textId="77777777" w:rsidTr="00284803">
        <w:tc>
          <w:tcPr>
            <w:tcW w:w="879" w:type="dxa"/>
          </w:tcPr>
          <w:p w14:paraId="1C34A7EB" w14:textId="77777777" w:rsidR="00991FAB" w:rsidRDefault="00991FAB" w:rsidP="00284803">
            <w:r>
              <w:rPr>
                <w:sz w:val="16"/>
                <w:szCs w:val="16"/>
              </w:rPr>
              <w:t>38.176-1</w:t>
            </w:r>
          </w:p>
        </w:tc>
        <w:tc>
          <w:tcPr>
            <w:tcW w:w="637" w:type="dxa"/>
          </w:tcPr>
          <w:p w14:paraId="2B1A971F" w14:textId="77777777" w:rsidR="00991FAB" w:rsidRDefault="00991FAB" w:rsidP="00284803">
            <w:r>
              <w:rPr>
                <w:sz w:val="16"/>
                <w:szCs w:val="16"/>
              </w:rPr>
              <w:t>0062</w:t>
            </w:r>
          </w:p>
        </w:tc>
        <w:tc>
          <w:tcPr>
            <w:tcW w:w="517" w:type="dxa"/>
          </w:tcPr>
          <w:p w14:paraId="3624554E" w14:textId="77777777" w:rsidR="00991FAB" w:rsidRDefault="00991FAB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E97165" w14:textId="77777777" w:rsidR="00991FAB" w:rsidRDefault="00991FAB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8B00449" w14:textId="77777777" w:rsidR="00991FAB" w:rsidRDefault="00991FAB" w:rsidP="00284803">
            <w:r>
              <w:rPr>
                <w:sz w:val="16"/>
                <w:szCs w:val="16"/>
              </w:rPr>
              <w:t>CR related to Introduction of new LTE FDD Band 111</w:t>
            </w:r>
          </w:p>
        </w:tc>
        <w:tc>
          <w:tcPr>
            <w:tcW w:w="517" w:type="dxa"/>
          </w:tcPr>
          <w:p w14:paraId="73A14121" w14:textId="77777777" w:rsidR="00991FAB" w:rsidRDefault="00991FAB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C4C7C50" w14:textId="77777777" w:rsidR="00991FAB" w:rsidRDefault="00991FAB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6D49BD23" w14:textId="77777777" w:rsidR="00991FAB" w:rsidRDefault="00991FA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0E9CAC5" w14:textId="77777777" w:rsidR="00991FAB" w:rsidRDefault="00991FAB" w:rsidP="00284803">
            <w:r>
              <w:rPr>
                <w:sz w:val="16"/>
                <w:szCs w:val="16"/>
              </w:rPr>
              <w:t>R4-2500034</w:t>
            </w:r>
          </w:p>
        </w:tc>
        <w:tc>
          <w:tcPr>
            <w:tcW w:w="1597" w:type="dxa"/>
          </w:tcPr>
          <w:p w14:paraId="6414C680" w14:textId="77777777" w:rsidR="00991FAB" w:rsidRDefault="00991FAB" w:rsidP="00284803">
            <w:r>
              <w:rPr>
                <w:sz w:val="16"/>
                <w:szCs w:val="16"/>
              </w:rPr>
              <w:t>Novamint</w:t>
            </w:r>
          </w:p>
        </w:tc>
        <w:tc>
          <w:tcPr>
            <w:tcW w:w="1122" w:type="dxa"/>
          </w:tcPr>
          <w:p w14:paraId="0C0FFBAA" w14:textId="77777777" w:rsidR="00991FAB" w:rsidRDefault="00991FAB" w:rsidP="00284803">
            <w:r>
              <w:rPr>
                <w:sz w:val="16"/>
                <w:szCs w:val="16"/>
              </w:rPr>
              <w:t>LTE_FDD_1800_1830MHz_CAN-Perf</w:t>
            </w:r>
          </w:p>
        </w:tc>
        <w:tc>
          <w:tcPr>
            <w:tcW w:w="2323" w:type="dxa"/>
          </w:tcPr>
          <w:p w14:paraId="5C365018" w14:textId="77777777" w:rsidR="00991FAB" w:rsidRDefault="00991FAB" w:rsidP="00284803">
            <w:r>
              <w:rPr>
                <w:sz w:val="16"/>
                <w:szCs w:val="16"/>
              </w:rPr>
              <w:t>6.6.5.5.2, 6.6.5.5.3</w:t>
            </w:r>
          </w:p>
        </w:tc>
        <w:tc>
          <w:tcPr>
            <w:tcW w:w="998" w:type="dxa"/>
          </w:tcPr>
          <w:p w14:paraId="2AAB906C" w14:textId="77777777" w:rsidR="00991FAB" w:rsidRDefault="00991FAB" w:rsidP="00284803">
            <w:r>
              <w:rPr>
                <w:sz w:val="16"/>
                <w:szCs w:val="16"/>
              </w:rPr>
              <w:t xml:space="preserve">TS 36.101, TS 36.104, TS 37.104, TS 37.105, TS 36.133, TS 38.104, </w:t>
            </w:r>
            <w:r>
              <w:rPr>
                <w:sz w:val="16"/>
                <w:szCs w:val="16"/>
              </w:rPr>
              <w:lastRenderedPageBreak/>
              <w:t xml:space="preserve">TS 38.106, TS 38.174, TS 36.307 ; TS 36.141, TS 37.141, TS 37.145-1, TS 37.145-2, TS 38.115-1, TS 38.141-1, TS 38.141-2, TS 38.176-2; TS/TR ... CR ... </w:t>
            </w:r>
          </w:p>
        </w:tc>
      </w:tr>
      <w:tr w:rsidR="00991FAB" w14:paraId="119ED7F8" w14:textId="77777777" w:rsidTr="00284803">
        <w:tc>
          <w:tcPr>
            <w:tcW w:w="879" w:type="dxa"/>
          </w:tcPr>
          <w:p w14:paraId="5A7527EC" w14:textId="77777777" w:rsidR="00991FAB" w:rsidRDefault="00991FAB" w:rsidP="00284803">
            <w:r>
              <w:rPr>
                <w:sz w:val="16"/>
                <w:szCs w:val="16"/>
              </w:rPr>
              <w:lastRenderedPageBreak/>
              <w:t>38.176-2</w:t>
            </w:r>
          </w:p>
        </w:tc>
        <w:tc>
          <w:tcPr>
            <w:tcW w:w="637" w:type="dxa"/>
          </w:tcPr>
          <w:p w14:paraId="5B8975E7" w14:textId="77777777" w:rsidR="00991FAB" w:rsidRDefault="00991FAB" w:rsidP="00284803">
            <w:r>
              <w:rPr>
                <w:sz w:val="16"/>
                <w:szCs w:val="16"/>
              </w:rPr>
              <w:t>0072</w:t>
            </w:r>
          </w:p>
        </w:tc>
        <w:tc>
          <w:tcPr>
            <w:tcW w:w="517" w:type="dxa"/>
          </w:tcPr>
          <w:p w14:paraId="437D11B5" w14:textId="77777777" w:rsidR="00991FAB" w:rsidRDefault="00991FAB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01D3116" w14:textId="77777777" w:rsidR="00991FAB" w:rsidRDefault="00991FAB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AF0D4C8" w14:textId="77777777" w:rsidR="00991FAB" w:rsidRDefault="00991FAB" w:rsidP="00284803">
            <w:r>
              <w:rPr>
                <w:sz w:val="16"/>
                <w:szCs w:val="16"/>
              </w:rPr>
              <w:t>CR related to Introduction of new LTE FDD Band 111</w:t>
            </w:r>
          </w:p>
        </w:tc>
        <w:tc>
          <w:tcPr>
            <w:tcW w:w="517" w:type="dxa"/>
          </w:tcPr>
          <w:p w14:paraId="341FFAE9" w14:textId="77777777" w:rsidR="00991FAB" w:rsidRDefault="00991FAB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9E99908" w14:textId="77777777" w:rsidR="00991FAB" w:rsidRDefault="00991FAB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21A0A053" w14:textId="77777777" w:rsidR="00991FAB" w:rsidRDefault="00991FA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A335084" w14:textId="77777777" w:rsidR="00991FAB" w:rsidRDefault="00991FAB" w:rsidP="00284803">
            <w:r>
              <w:rPr>
                <w:sz w:val="16"/>
                <w:szCs w:val="16"/>
              </w:rPr>
              <w:t>R4-2500035</w:t>
            </w:r>
          </w:p>
        </w:tc>
        <w:tc>
          <w:tcPr>
            <w:tcW w:w="1597" w:type="dxa"/>
          </w:tcPr>
          <w:p w14:paraId="0DA4B2EB" w14:textId="77777777" w:rsidR="00991FAB" w:rsidRDefault="00991FAB" w:rsidP="00284803">
            <w:r>
              <w:rPr>
                <w:sz w:val="16"/>
                <w:szCs w:val="16"/>
              </w:rPr>
              <w:t>Novamint</w:t>
            </w:r>
          </w:p>
        </w:tc>
        <w:tc>
          <w:tcPr>
            <w:tcW w:w="1122" w:type="dxa"/>
          </w:tcPr>
          <w:p w14:paraId="0270A87B" w14:textId="77777777" w:rsidR="00991FAB" w:rsidRDefault="00991FAB" w:rsidP="00284803">
            <w:r>
              <w:rPr>
                <w:sz w:val="16"/>
                <w:szCs w:val="16"/>
              </w:rPr>
              <w:t>LTE_FDD_1800_1830MHz_CAN-Perf</w:t>
            </w:r>
          </w:p>
        </w:tc>
        <w:tc>
          <w:tcPr>
            <w:tcW w:w="2323" w:type="dxa"/>
          </w:tcPr>
          <w:p w14:paraId="36FC389F" w14:textId="77777777" w:rsidR="00991FAB" w:rsidRDefault="00991FAB" w:rsidP="00284803">
            <w:r>
              <w:rPr>
                <w:sz w:val="16"/>
                <w:szCs w:val="16"/>
              </w:rPr>
              <w:t>6.7.5.4.5.1, 6.7.5.5.5.1</w:t>
            </w:r>
          </w:p>
        </w:tc>
        <w:tc>
          <w:tcPr>
            <w:tcW w:w="998" w:type="dxa"/>
          </w:tcPr>
          <w:p w14:paraId="0514FF9D" w14:textId="77777777" w:rsidR="00991FAB" w:rsidRDefault="00991FAB" w:rsidP="00284803">
            <w:r>
              <w:rPr>
                <w:sz w:val="16"/>
                <w:szCs w:val="16"/>
              </w:rPr>
              <w:t xml:space="preserve">TS 36.101, TS 36.104, TS 37.104, TS 37.105, TS 36.133, TS 38.104, TS 38.106, TS 38.174, TS 36.307 ; TS 36.141, TS 37.141, TS 37.145-1, TS 37.145-2, TS 38.115-1, TS 38.141-1, TS 38.141-2, TS 38.176-1; TS/TR ... CR ... </w:t>
            </w:r>
          </w:p>
        </w:tc>
      </w:tr>
    </w:tbl>
    <w:p w14:paraId="77DFCE04" w14:textId="77777777" w:rsidR="000B0C11" w:rsidRDefault="000B0C11" w:rsidP="00DD6630"/>
    <w:p w14:paraId="456E2BAB" w14:textId="74FB8C0E" w:rsidR="004374BE" w:rsidRDefault="004374BE" w:rsidP="004374BE">
      <w:pPr>
        <w:pStyle w:val="Heading1"/>
      </w:pPr>
      <w:r>
        <w:rPr>
          <w:noProof/>
        </w:rPr>
        <w:lastRenderedPageBreak/>
        <w:t>List of CRs from RAN WG4 for AI 10.4.4</w:t>
      </w:r>
    </w:p>
    <w:p w14:paraId="67E9538A" w14:textId="2E4DD06F" w:rsidR="001B1DF5" w:rsidRDefault="005061AA" w:rsidP="001B1DF5">
      <w:pPr>
        <w:pStyle w:val="Heading2"/>
        <w:rPr>
          <w:rFonts w:cs="Arial"/>
          <w:noProof/>
        </w:rPr>
      </w:pPr>
      <w:r w:rsidRPr="005061AA">
        <w:rPr>
          <w:noProof/>
        </w:rPr>
        <w:t>RP-25061</w:t>
      </w:r>
      <w:r>
        <w:rPr>
          <w:noProof/>
        </w:rPr>
        <w:t>9</w:t>
      </w:r>
    </w:p>
    <w:p w14:paraId="7D36CC91" w14:textId="50168E0F" w:rsidR="001B1DF5" w:rsidRPr="004347C0" w:rsidRDefault="001B1DF5" w:rsidP="001B1D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4374BE" w:rsidRPr="004374BE">
        <w:rPr>
          <w:rFonts w:ascii="Arial" w:hAnsi="Arial" w:cs="Arial"/>
          <w:b/>
          <w:bCs/>
        </w:rPr>
        <w:t>RAN4 CRs to Rel-19 LTE-Advanced CA for x bands DL with y bands</w:t>
      </w:r>
    </w:p>
    <w:p w14:paraId="3A52C50C" w14:textId="423DB619" w:rsidR="001B1DF5" w:rsidRPr="004347C0" w:rsidRDefault="001B1DF5" w:rsidP="001B1DF5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4374BE">
        <w:rPr>
          <w:rFonts w:ascii="Arial" w:hAnsi="Arial" w:cs="Arial"/>
          <w:b/>
          <w:bCs/>
        </w:rPr>
        <w:t>10.4.4</w:t>
      </w:r>
    </w:p>
    <w:p w14:paraId="237FE473" w14:textId="77777777" w:rsidR="00C321B1" w:rsidRDefault="00C321B1" w:rsidP="00C321B1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F5C4B" w:rsidRPr="004E535C" w14:paraId="54E1FF1B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48255C3" w14:textId="77777777" w:rsidR="005F5C4B" w:rsidRPr="00BF1EB6" w:rsidRDefault="005F5C4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7210284" w14:textId="77777777" w:rsidR="005F5C4B" w:rsidRPr="00BF1EB6" w:rsidRDefault="005F5C4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86A525A" w14:textId="77777777" w:rsidR="005F5C4B" w:rsidRPr="00BF1EB6" w:rsidRDefault="005F5C4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1E61CB8" w14:textId="77777777" w:rsidR="005F5C4B" w:rsidRPr="00BF1EB6" w:rsidRDefault="005F5C4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3E86009" w14:textId="77777777" w:rsidR="005F5C4B" w:rsidRPr="00BF1EB6" w:rsidRDefault="005F5C4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4B92505" w14:textId="77777777" w:rsidR="005F5C4B" w:rsidRPr="00BF1EB6" w:rsidRDefault="005F5C4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DCE0303" w14:textId="77777777" w:rsidR="005F5C4B" w:rsidRPr="00BF1EB6" w:rsidRDefault="005F5C4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3566DE5" w14:textId="77777777" w:rsidR="005F5C4B" w:rsidRPr="00BF1EB6" w:rsidRDefault="005F5C4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5C2C1EF" w14:textId="77777777" w:rsidR="005F5C4B" w:rsidRPr="00BF1EB6" w:rsidRDefault="005F5C4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B96BC33" w14:textId="77777777" w:rsidR="005F5C4B" w:rsidRPr="00BF1EB6" w:rsidRDefault="005F5C4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40BECA37" w14:textId="77777777" w:rsidR="005F5C4B" w:rsidRPr="00BF1EB6" w:rsidRDefault="005F5C4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72608A14" w14:textId="77777777" w:rsidR="005F5C4B" w:rsidRPr="00BF1EB6" w:rsidRDefault="005F5C4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C9E02E5" w14:textId="77777777" w:rsidR="005F5C4B" w:rsidRPr="00BF1EB6" w:rsidRDefault="005F5C4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F5C4B" w14:paraId="500EB96B" w14:textId="77777777" w:rsidTr="00284803">
        <w:tc>
          <w:tcPr>
            <w:tcW w:w="879" w:type="dxa"/>
          </w:tcPr>
          <w:p w14:paraId="7D0488A5" w14:textId="77777777" w:rsidR="005F5C4B" w:rsidRDefault="005F5C4B" w:rsidP="00284803">
            <w:r>
              <w:rPr>
                <w:sz w:val="16"/>
                <w:szCs w:val="16"/>
              </w:rPr>
              <w:t>36.101</w:t>
            </w:r>
          </w:p>
        </w:tc>
        <w:tc>
          <w:tcPr>
            <w:tcW w:w="637" w:type="dxa"/>
          </w:tcPr>
          <w:p w14:paraId="31FB19FA" w14:textId="77777777" w:rsidR="005F5C4B" w:rsidRDefault="005F5C4B" w:rsidP="00284803">
            <w:r>
              <w:rPr>
                <w:sz w:val="16"/>
                <w:szCs w:val="16"/>
              </w:rPr>
              <w:t>6089</w:t>
            </w:r>
          </w:p>
        </w:tc>
        <w:tc>
          <w:tcPr>
            <w:tcW w:w="517" w:type="dxa"/>
          </w:tcPr>
          <w:p w14:paraId="0920655D" w14:textId="77777777" w:rsidR="005F5C4B" w:rsidRDefault="005F5C4B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DD5696" w14:textId="77777777" w:rsidR="005F5C4B" w:rsidRDefault="005F5C4B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84F7C00" w14:textId="77777777" w:rsidR="005F5C4B" w:rsidRDefault="005F5C4B" w:rsidP="00284803">
            <w:r>
              <w:rPr>
                <w:sz w:val="16"/>
                <w:szCs w:val="16"/>
              </w:rPr>
              <w:t>Big CR on Introduction of completed R19 x(1&lt;=x&lt;=6) DL y(y&lt;=2) UL CA band combinations to TS 36.101</w:t>
            </w:r>
          </w:p>
        </w:tc>
        <w:tc>
          <w:tcPr>
            <w:tcW w:w="517" w:type="dxa"/>
          </w:tcPr>
          <w:p w14:paraId="7C54FF16" w14:textId="77777777" w:rsidR="005F5C4B" w:rsidRDefault="005F5C4B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3CAEF31" w14:textId="77777777" w:rsidR="005F5C4B" w:rsidRDefault="005F5C4B" w:rsidP="00284803">
            <w:r>
              <w:rPr>
                <w:sz w:val="16"/>
                <w:szCs w:val="16"/>
              </w:rPr>
              <w:t>19.0.1</w:t>
            </w:r>
          </w:p>
        </w:tc>
        <w:tc>
          <w:tcPr>
            <w:tcW w:w="758" w:type="dxa"/>
          </w:tcPr>
          <w:p w14:paraId="7B4722E8" w14:textId="77777777" w:rsidR="005F5C4B" w:rsidRDefault="005F5C4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3132500" w14:textId="77777777" w:rsidR="005F5C4B" w:rsidRDefault="005F5C4B" w:rsidP="00284803">
            <w:r>
              <w:rPr>
                <w:sz w:val="16"/>
                <w:szCs w:val="16"/>
              </w:rPr>
              <w:t>R4-2500431</w:t>
            </w:r>
          </w:p>
        </w:tc>
        <w:tc>
          <w:tcPr>
            <w:tcW w:w="1597" w:type="dxa"/>
          </w:tcPr>
          <w:p w14:paraId="407F619E" w14:textId="77777777" w:rsidR="005F5C4B" w:rsidRDefault="005F5C4B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1D0C489" w14:textId="77777777" w:rsidR="005F5C4B" w:rsidRDefault="005F5C4B" w:rsidP="00284803">
            <w:r>
              <w:rPr>
                <w:sz w:val="16"/>
                <w:szCs w:val="16"/>
              </w:rPr>
              <w:t>LTE_CA_R19_xBDL_yBUL-Core</w:t>
            </w:r>
          </w:p>
        </w:tc>
        <w:tc>
          <w:tcPr>
            <w:tcW w:w="2323" w:type="dxa"/>
          </w:tcPr>
          <w:p w14:paraId="7110A950" w14:textId="77777777" w:rsidR="005F5C4B" w:rsidRDefault="005F5C4B" w:rsidP="00284803">
            <w:r>
              <w:rPr>
                <w:sz w:val="16"/>
                <w:szCs w:val="16"/>
              </w:rPr>
              <w:t>5.6A, 6.2.2A, 6.2.5, 7.3.1</w:t>
            </w:r>
          </w:p>
        </w:tc>
        <w:tc>
          <w:tcPr>
            <w:tcW w:w="998" w:type="dxa"/>
          </w:tcPr>
          <w:p w14:paraId="273C517C" w14:textId="77777777" w:rsidR="005F5C4B" w:rsidRDefault="005F5C4B" w:rsidP="00284803">
            <w:r>
              <w:rPr>
                <w:sz w:val="16"/>
                <w:szCs w:val="16"/>
              </w:rPr>
              <w:t xml:space="preserve">TS/TR ... CR ... ; TS 38.521-3; TS/TR ... CR ... </w:t>
            </w:r>
          </w:p>
        </w:tc>
      </w:tr>
    </w:tbl>
    <w:p w14:paraId="054F44D7" w14:textId="77777777" w:rsidR="00D8679F" w:rsidRDefault="00D8679F" w:rsidP="001B1DF5"/>
    <w:p w14:paraId="4D378FAA" w14:textId="6E88F9C0" w:rsidR="00A9632C" w:rsidRDefault="00A9632C" w:rsidP="00A9632C">
      <w:pPr>
        <w:pStyle w:val="Heading1"/>
      </w:pPr>
      <w:r>
        <w:rPr>
          <w:noProof/>
        </w:rPr>
        <w:t>List of CRs from RAN WG4 for AI 9.4.2.3</w:t>
      </w:r>
    </w:p>
    <w:p w14:paraId="10B0714B" w14:textId="239D5275" w:rsidR="001B1DF5" w:rsidRDefault="005061AA" w:rsidP="001B1DF5">
      <w:pPr>
        <w:pStyle w:val="Heading2"/>
        <w:rPr>
          <w:rFonts w:cs="Arial"/>
          <w:noProof/>
        </w:rPr>
      </w:pPr>
      <w:r w:rsidRPr="005061AA">
        <w:rPr>
          <w:noProof/>
        </w:rPr>
        <w:t>RP-2506</w:t>
      </w:r>
      <w:r>
        <w:rPr>
          <w:noProof/>
        </w:rPr>
        <w:t>20</w:t>
      </w:r>
    </w:p>
    <w:p w14:paraId="5BF702D1" w14:textId="1D0E2BFC" w:rsidR="001B1DF5" w:rsidRPr="004347C0" w:rsidRDefault="001B1DF5" w:rsidP="001B1D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A9632C" w:rsidRPr="00A9632C">
        <w:rPr>
          <w:rFonts w:ascii="Arial" w:hAnsi="Arial" w:cs="Arial"/>
          <w:b/>
          <w:bCs/>
        </w:rPr>
        <w:t>RAN4 CRs to Rel-19 LTE_NR_R19_Simult_RxTx</w:t>
      </w:r>
    </w:p>
    <w:p w14:paraId="2E33EB16" w14:textId="6B43A196" w:rsidR="001B1DF5" w:rsidRPr="004347C0" w:rsidRDefault="001B1DF5" w:rsidP="001B1DF5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A9632C">
        <w:rPr>
          <w:rFonts w:ascii="Arial" w:hAnsi="Arial" w:cs="Arial"/>
          <w:b/>
          <w:bCs/>
        </w:rPr>
        <w:t>9.4.2.3</w:t>
      </w:r>
    </w:p>
    <w:p w14:paraId="28078B87" w14:textId="77777777" w:rsidR="00D8679F" w:rsidRDefault="00D8679F" w:rsidP="001B1DF5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5F5C4B" w:rsidRPr="004E535C" w14:paraId="2065423A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B0D1680" w14:textId="77777777" w:rsidR="005F5C4B" w:rsidRPr="00BF1EB6" w:rsidRDefault="005F5C4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0250884" w14:textId="77777777" w:rsidR="005F5C4B" w:rsidRPr="00BF1EB6" w:rsidRDefault="005F5C4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7C46587" w14:textId="77777777" w:rsidR="005F5C4B" w:rsidRPr="00BF1EB6" w:rsidRDefault="005F5C4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77C104" w14:textId="77777777" w:rsidR="005F5C4B" w:rsidRPr="00BF1EB6" w:rsidRDefault="005F5C4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1347790" w14:textId="77777777" w:rsidR="005F5C4B" w:rsidRPr="00BF1EB6" w:rsidRDefault="005F5C4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4DBC999" w14:textId="77777777" w:rsidR="005F5C4B" w:rsidRPr="00BF1EB6" w:rsidRDefault="005F5C4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ED1B6D7" w14:textId="77777777" w:rsidR="005F5C4B" w:rsidRPr="00BF1EB6" w:rsidRDefault="005F5C4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E604227" w14:textId="77777777" w:rsidR="005F5C4B" w:rsidRPr="00BF1EB6" w:rsidRDefault="005F5C4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DD6A94F" w14:textId="77777777" w:rsidR="005F5C4B" w:rsidRPr="00BF1EB6" w:rsidRDefault="005F5C4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F2A1F0F" w14:textId="77777777" w:rsidR="005F5C4B" w:rsidRPr="00BF1EB6" w:rsidRDefault="005F5C4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DF63061" w14:textId="77777777" w:rsidR="005F5C4B" w:rsidRPr="00BF1EB6" w:rsidRDefault="005F5C4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8AAE057" w14:textId="77777777" w:rsidR="005F5C4B" w:rsidRPr="00BF1EB6" w:rsidRDefault="005F5C4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E6D410C" w14:textId="77777777" w:rsidR="005F5C4B" w:rsidRPr="00BF1EB6" w:rsidRDefault="005F5C4B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F5C4B" w14:paraId="5D985D07" w14:textId="77777777" w:rsidTr="00284803">
        <w:tc>
          <w:tcPr>
            <w:tcW w:w="879" w:type="dxa"/>
          </w:tcPr>
          <w:p w14:paraId="67AA6EE1" w14:textId="77777777" w:rsidR="005F5C4B" w:rsidRDefault="005F5C4B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106C9657" w14:textId="77777777" w:rsidR="005F5C4B" w:rsidRDefault="005F5C4B" w:rsidP="00284803">
            <w:r>
              <w:rPr>
                <w:sz w:val="16"/>
                <w:szCs w:val="16"/>
              </w:rPr>
              <w:t>2639</w:t>
            </w:r>
          </w:p>
        </w:tc>
        <w:tc>
          <w:tcPr>
            <w:tcW w:w="517" w:type="dxa"/>
          </w:tcPr>
          <w:p w14:paraId="30D050F6" w14:textId="77777777" w:rsidR="005F5C4B" w:rsidRDefault="005F5C4B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2BEC08A" w14:textId="77777777" w:rsidR="005F5C4B" w:rsidRDefault="005F5C4B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AED3970" w14:textId="77777777" w:rsidR="005F5C4B" w:rsidRDefault="005F5C4B" w:rsidP="00284803">
            <w:r>
              <w:rPr>
                <w:sz w:val="16"/>
                <w:szCs w:val="16"/>
              </w:rPr>
              <w:t>BigCR to 38.101-1: Simultaneous Rx-Tx</w:t>
            </w:r>
          </w:p>
        </w:tc>
        <w:tc>
          <w:tcPr>
            <w:tcW w:w="517" w:type="dxa"/>
          </w:tcPr>
          <w:p w14:paraId="69C14637" w14:textId="77777777" w:rsidR="005F5C4B" w:rsidRDefault="005F5C4B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6AFA597" w14:textId="77777777" w:rsidR="005F5C4B" w:rsidRDefault="005F5C4B" w:rsidP="0028480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0B706421" w14:textId="77777777" w:rsidR="005F5C4B" w:rsidRDefault="005F5C4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1BE0A65" w14:textId="77777777" w:rsidR="005F5C4B" w:rsidRDefault="005F5C4B" w:rsidP="00284803">
            <w:r>
              <w:rPr>
                <w:sz w:val="16"/>
                <w:szCs w:val="16"/>
              </w:rPr>
              <w:t>R4-2500714</w:t>
            </w:r>
          </w:p>
        </w:tc>
        <w:tc>
          <w:tcPr>
            <w:tcW w:w="1597" w:type="dxa"/>
          </w:tcPr>
          <w:p w14:paraId="22A1BEAD" w14:textId="77777777" w:rsidR="005F5C4B" w:rsidRDefault="005F5C4B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21CC199" w14:textId="77777777" w:rsidR="005F5C4B" w:rsidRDefault="005F5C4B" w:rsidP="00284803">
            <w:r>
              <w:rPr>
                <w:sz w:val="16"/>
                <w:szCs w:val="16"/>
              </w:rPr>
              <w:t>LTE_NR_R19_Simult_RxTx-Core</w:t>
            </w:r>
          </w:p>
        </w:tc>
        <w:tc>
          <w:tcPr>
            <w:tcW w:w="2323" w:type="dxa"/>
          </w:tcPr>
          <w:p w14:paraId="143BE0C1" w14:textId="77777777" w:rsidR="005F5C4B" w:rsidRDefault="005F5C4B" w:rsidP="00284803">
            <w:r>
              <w:rPr>
                <w:sz w:val="16"/>
                <w:szCs w:val="16"/>
              </w:rPr>
              <w:t>5.2A.2</w:t>
            </w:r>
          </w:p>
        </w:tc>
        <w:tc>
          <w:tcPr>
            <w:tcW w:w="998" w:type="dxa"/>
          </w:tcPr>
          <w:p w14:paraId="5829FB3E" w14:textId="77777777" w:rsidR="005F5C4B" w:rsidRDefault="005F5C4B" w:rsidP="00284803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  <w:tr w:rsidR="005F5C4B" w14:paraId="17F2E252" w14:textId="77777777" w:rsidTr="00284803">
        <w:tc>
          <w:tcPr>
            <w:tcW w:w="879" w:type="dxa"/>
          </w:tcPr>
          <w:p w14:paraId="3935B7C6" w14:textId="77777777" w:rsidR="005F5C4B" w:rsidRDefault="005F5C4B" w:rsidP="00284803"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637" w:type="dxa"/>
          </w:tcPr>
          <w:p w14:paraId="5CD805CA" w14:textId="77777777" w:rsidR="005F5C4B" w:rsidRDefault="005F5C4B" w:rsidP="00284803">
            <w:r>
              <w:rPr>
                <w:sz w:val="16"/>
                <w:szCs w:val="16"/>
              </w:rPr>
              <w:t>1346</w:t>
            </w:r>
          </w:p>
        </w:tc>
        <w:tc>
          <w:tcPr>
            <w:tcW w:w="517" w:type="dxa"/>
          </w:tcPr>
          <w:p w14:paraId="6662EE92" w14:textId="77777777" w:rsidR="005F5C4B" w:rsidRDefault="005F5C4B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C674F38" w14:textId="77777777" w:rsidR="005F5C4B" w:rsidRDefault="005F5C4B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2572509" w14:textId="77777777" w:rsidR="005F5C4B" w:rsidRDefault="005F5C4B" w:rsidP="00284803">
            <w:r>
              <w:rPr>
                <w:sz w:val="16"/>
                <w:szCs w:val="16"/>
              </w:rPr>
              <w:t>BigCR to 38.101-3: Simultaneous Rx-Tx</w:t>
            </w:r>
          </w:p>
        </w:tc>
        <w:tc>
          <w:tcPr>
            <w:tcW w:w="517" w:type="dxa"/>
          </w:tcPr>
          <w:p w14:paraId="04349055" w14:textId="77777777" w:rsidR="005F5C4B" w:rsidRDefault="005F5C4B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F91B9FC" w14:textId="77777777" w:rsidR="005F5C4B" w:rsidRDefault="005F5C4B" w:rsidP="0028480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4498DFB9" w14:textId="77777777" w:rsidR="005F5C4B" w:rsidRDefault="005F5C4B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7CB9AB1" w14:textId="77777777" w:rsidR="005F5C4B" w:rsidRDefault="005F5C4B" w:rsidP="00284803">
            <w:r>
              <w:rPr>
                <w:sz w:val="16"/>
                <w:szCs w:val="16"/>
              </w:rPr>
              <w:t>R4-2500715</w:t>
            </w:r>
          </w:p>
        </w:tc>
        <w:tc>
          <w:tcPr>
            <w:tcW w:w="1597" w:type="dxa"/>
          </w:tcPr>
          <w:p w14:paraId="18FA5404" w14:textId="77777777" w:rsidR="005F5C4B" w:rsidRDefault="005F5C4B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5675DD84" w14:textId="77777777" w:rsidR="005F5C4B" w:rsidRDefault="005F5C4B" w:rsidP="00284803">
            <w:r>
              <w:rPr>
                <w:sz w:val="16"/>
                <w:szCs w:val="16"/>
              </w:rPr>
              <w:t>LTE_NR_R19_Simult_RxTx-Core</w:t>
            </w:r>
          </w:p>
        </w:tc>
        <w:tc>
          <w:tcPr>
            <w:tcW w:w="2323" w:type="dxa"/>
          </w:tcPr>
          <w:p w14:paraId="02BFF669" w14:textId="77777777" w:rsidR="005F5C4B" w:rsidRDefault="005F5C4B" w:rsidP="00284803">
            <w:r>
              <w:rPr>
                <w:sz w:val="16"/>
                <w:szCs w:val="16"/>
              </w:rPr>
              <w:t>5.5A.1.0</w:t>
            </w:r>
          </w:p>
        </w:tc>
        <w:tc>
          <w:tcPr>
            <w:tcW w:w="998" w:type="dxa"/>
          </w:tcPr>
          <w:p w14:paraId="195CCB60" w14:textId="77777777" w:rsidR="005F5C4B" w:rsidRDefault="005F5C4B" w:rsidP="00284803">
            <w:r>
              <w:rPr>
                <w:sz w:val="16"/>
                <w:szCs w:val="16"/>
              </w:rPr>
              <w:t xml:space="preserve">TS/TR ... CR ... ; TS38.521-3; TS/TR ... CR ... </w:t>
            </w:r>
          </w:p>
        </w:tc>
      </w:tr>
    </w:tbl>
    <w:p w14:paraId="02A2CAB2" w14:textId="77777777" w:rsidR="003B5B40" w:rsidRDefault="003B5B40" w:rsidP="001B1DF5"/>
    <w:p w14:paraId="4290055E" w14:textId="55D241BA" w:rsidR="005946A8" w:rsidRDefault="005946A8" w:rsidP="005946A8">
      <w:pPr>
        <w:pStyle w:val="Heading1"/>
      </w:pPr>
      <w:r>
        <w:rPr>
          <w:noProof/>
        </w:rPr>
        <w:lastRenderedPageBreak/>
        <w:t>List of CRs from RAN WG4 for AI 9.4.1.2</w:t>
      </w:r>
    </w:p>
    <w:p w14:paraId="56439B22" w14:textId="3F6C8E12" w:rsidR="001B1DF5" w:rsidRDefault="005061AA" w:rsidP="001B1DF5">
      <w:pPr>
        <w:pStyle w:val="Heading2"/>
        <w:rPr>
          <w:rFonts w:cs="Arial"/>
          <w:noProof/>
        </w:rPr>
      </w:pPr>
      <w:r w:rsidRPr="005061AA">
        <w:rPr>
          <w:noProof/>
        </w:rPr>
        <w:t>RP-250621</w:t>
      </w:r>
    </w:p>
    <w:p w14:paraId="7AA343A9" w14:textId="31C58311" w:rsidR="001B1DF5" w:rsidRPr="004347C0" w:rsidRDefault="001B1DF5" w:rsidP="001B1D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5946A8" w:rsidRPr="005946A8">
        <w:rPr>
          <w:rFonts w:ascii="Arial" w:hAnsi="Arial" w:cs="Arial"/>
          <w:b/>
          <w:bCs/>
        </w:rPr>
        <w:t>RAN4 CRs to Rel-19 NR bands n87 and n88</w:t>
      </w:r>
    </w:p>
    <w:p w14:paraId="6467A234" w14:textId="210ECFB0" w:rsidR="001B1DF5" w:rsidRPr="004347C0" w:rsidRDefault="001B1DF5" w:rsidP="001B1DF5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5946A8">
        <w:rPr>
          <w:rFonts w:ascii="Arial" w:hAnsi="Arial" w:cs="Arial"/>
          <w:b/>
          <w:bCs/>
        </w:rPr>
        <w:t>9.4.1.2</w:t>
      </w:r>
    </w:p>
    <w:p w14:paraId="3A88001F" w14:textId="77777777" w:rsidR="001B1DF5" w:rsidRDefault="001B1DF5" w:rsidP="001B1DF5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11B02" w:rsidRPr="004E535C" w14:paraId="613F89D8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060313C" w14:textId="77777777" w:rsidR="00E11B02" w:rsidRPr="00BF1EB6" w:rsidRDefault="00E11B02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54DC48E" w14:textId="77777777" w:rsidR="00E11B02" w:rsidRPr="00BF1EB6" w:rsidRDefault="00E11B02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37A5BCB" w14:textId="77777777" w:rsidR="00E11B02" w:rsidRPr="00BF1EB6" w:rsidRDefault="00E11B02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8205D47" w14:textId="77777777" w:rsidR="00E11B02" w:rsidRPr="00BF1EB6" w:rsidRDefault="00E11B02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CA7413D" w14:textId="77777777" w:rsidR="00E11B02" w:rsidRPr="00BF1EB6" w:rsidRDefault="00E11B02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77E8FD6" w14:textId="77777777" w:rsidR="00E11B02" w:rsidRPr="00BF1EB6" w:rsidRDefault="00E11B02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D60D3F1" w14:textId="77777777" w:rsidR="00E11B02" w:rsidRPr="00BF1EB6" w:rsidRDefault="00E11B02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6AF9E2A" w14:textId="77777777" w:rsidR="00E11B02" w:rsidRPr="00BF1EB6" w:rsidRDefault="00E11B02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A539462" w14:textId="77777777" w:rsidR="00E11B02" w:rsidRPr="00BF1EB6" w:rsidRDefault="00E11B02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3707FB7" w14:textId="77777777" w:rsidR="00E11B02" w:rsidRPr="00BF1EB6" w:rsidRDefault="00E11B02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DE08318" w14:textId="77777777" w:rsidR="00E11B02" w:rsidRPr="00BF1EB6" w:rsidRDefault="00E11B02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6912140C" w14:textId="77777777" w:rsidR="00E11B02" w:rsidRPr="00BF1EB6" w:rsidRDefault="00E11B02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7597F283" w14:textId="77777777" w:rsidR="00E11B02" w:rsidRPr="00BF1EB6" w:rsidRDefault="00E11B02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11B02" w14:paraId="520CC30F" w14:textId="77777777" w:rsidTr="00284803">
        <w:tc>
          <w:tcPr>
            <w:tcW w:w="879" w:type="dxa"/>
          </w:tcPr>
          <w:p w14:paraId="5D97FFDB" w14:textId="77777777" w:rsidR="00E11B02" w:rsidRDefault="00E11B02" w:rsidP="00284803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2B3F4CFA" w14:textId="77777777" w:rsidR="00E11B02" w:rsidRDefault="00E11B02" w:rsidP="00284803">
            <w:r>
              <w:rPr>
                <w:sz w:val="16"/>
                <w:szCs w:val="16"/>
              </w:rPr>
              <w:t>5001</w:t>
            </w:r>
          </w:p>
        </w:tc>
        <w:tc>
          <w:tcPr>
            <w:tcW w:w="517" w:type="dxa"/>
          </w:tcPr>
          <w:p w14:paraId="3678D32F" w14:textId="77777777" w:rsidR="00E11B02" w:rsidRDefault="00E11B02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4A8D09" w14:textId="77777777" w:rsidR="00E11B02" w:rsidRDefault="00E11B02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B117FBD" w14:textId="77777777" w:rsidR="00E11B02" w:rsidRDefault="00E11B02" w:rsidP="00284803">
            <w:r>
              <w:rPr>
                <w:sz w:val="16"/>
                <w:szCs w:val="16"/>
              </w:rPr>
              <w:t>CR to 36.104 - Introduction of bands n87-n88</w:t>
            </w:r>
          </w:p>
        </w:tc>
        <w:tc>
          <w:tcPr>
            <w:tcW w:w="517" w:type="dxa"/>
          </w:tcPr>
          <w:p w14:paraId="795E5DF5" w14:textId="77777777" w:rsidR="00E11B02" w:rsidRDefault="00E11B02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4477A37" w14:textId="77777777" w:rsidR="00E11B02" w:rsidRDefault="00E11B02" w:rsidP="00284803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35284D59" w14:textId="77777777" w:rsidR="00E11B02" w:rsidRDefault="00E11B02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62C201A" w14:textId="77777777" w:rsidR="00E11B02" w:rsidRDefault="00E11B02" w:rsidP="00284803">
            <w:r>
              <w:rPr>
                <w:sz w:val="16"/>
                <w:szCs w:val="16"/>
              </w:rPr>
              <w:t>R4-2500124</w:t>
            </w:r>
          </w:p>
        </w:tc>
        <w:tc>
          <w:tcPr>
            <w:tcW w:w="1597" w:type="dxa"/>
          </w:tcPr>
          <w:p w14:paraId="45D87E4E" w14:textId="77777777" w:rsidR="00E11B02" w:rsidRDefault="00E11B02" w:rsidP="0028480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D724FA7" w14:textId="77777777" w:rsidR="00E11B02" w:rsidRDefault="00E11B02" w:rsidP="00284803">
            <w:r>
              <w:rPr>
                <w:sz w:val="16"/>
                <w:szCs w:val="16"/>
              </w:rPr>
              <w:t>NR_bands_n87_n88-Core</w:t>
            </w:r>
          </w:p>
        </w:tc>
        <w:tc>
          <w:tcPr>
            <w:tcW w:w="2323" w:type="dxa"/>
          </w:tcPr>
          <w:p w14:paraId="456680ED" w14:textId="77777777" w:rsidR="00E11B02" w:rsidRDefault="00E11B02" w:rsidP="00284803">
            <w:r>
              <w:rPr>
                <w:sz w:val="16"/>
                <w:szCs w:val="16"/>
              </w:rPr>
              <w:t>6.6.4.3.1, 6.6.4.4.1, 7.6.2.1</w:t>
            </w:r>
          </w:p>
        </w:tc>
        <w:tc>
          <w:tcPr>
            <w:tcW w:w="998" w:type="dxa"/>
          </w:tcPr>
          <w:p w14:paraId="086CD3FA" w14:textId="77777777" w:rsidR="00E11B02" w:rsidRDefault="00E11B02" w:rsidP="00284803">
            <w:r>
              <w:rPr>
                <w:sz w:val="16"/>
                <w:szCs w:val="16"/>
              </w:rPr>
              <w:t xml:space="preserve">TS/TR ... CR ... ; TS 36.141 ; TS/TR ... CR ... </w:t>
            </w:r>
          </w:p>
        </w:tc>
      </w:tr>
      <w:tr w:rsidR="00E11B02" w14:paraId="55C2E7EC" w14:textId="77777777" w:rsidTr="00284803">
        <w:tc>
          <w:tcPr>
            <w:tcW w:w="879" w:type="dxa"/>
          </w:tcPr>
          <w:p w14:paraId="4EA3FADA" w14:textId="77777777" w:rsidR="00E11B02" w:rsidRDefault="00E11B02" w:rsidP="00284803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03DB6653" w14:textId="77777777" w:rsidR="00E11B02" w:rsidRDefault="00E11B02" w:rsidP="00284803">
            <w:r>
              <w:rPr>
                <w:sz w:val="16"/>
                <w:szCs w:val="16"/>
              </w:rPr>
              <w:t>1407</w:t>
            </w:r>
          </w:p>
        </w:tc>
        <w:tc>
          <w:tcPr>
            <w:tcW w:w="517" w:type="dxa"/>
          </w:tcPr>
          <w:p w14:paraId="12F12B90" w14:textId="77777777" w:rsidR="00E11B02" w:rsidRDefault="00E11B02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920E9A3" w14:textId="77777777" w:rsidR="00E11B02" w:rsidRDefault="00E11B02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EAFE025" w14:textId="77777777" w:rsidR="00E11B02" w:rsidRDefault="00E11B02" w:rsidP="00284803">
            <w:r>
              <w:rPr>
                <w:sz w:val="16"/>
                <w:szCs w:val="16"/>
              </w:rPr>
              <w:t>CR to 36.141 on introduction of Band n87 and n88</w:t>
            </w:r>
          </w:p>
        </w:tc>
        <w:tc>
          <w:tcPr>
            <w:tcW w:w="517" w:type="dxa"/>
          </w:tcPr>
          <w:p w14:paraId="0C369B53" w14:textId="77777777" w:rsidR="00E11B02" w:rsidRDefault="00E11B02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5F17541" w14:textId="77777777" w:rsidR="00E11B02" w:rsidRDefault="00E11B02" w:rsidP="00284803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3B2BF7A2" w14:textId="77777777" w:rsidR="00E11B02" w:rsidRDefault="00E11B02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0C7E476" w14:textId="77777777" w:rsidR="00E11B02" w:rsidRDefault="00E11B02" w:rsidP="00284803">
            <w:r>
              <w:rPr>
                <w:sz w:val="16"/>
                <w:szCs w:val="16"/>
              </w:rPr>
              <w:t>R4-2500091</w:t>
            </w:r>
          </w:p>
        </w:tc>
        <w:tc>
          <w:tcPr>
            <w:tcW w:w="1597" w:type="dxa"/>
          </w:tcPr>
          <w:p w14:paraId="2F9437D8" w14:textId="77777777" w:rsidR="00E11B02" w:rsidRDefault="00E11B02" w:rsidP="0028480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642F1D0D" w14:textId="77777777" w:rsidR="00E11B02" w:rsidRDefault="00E11B02" w:rsidP="00284803">
            <w:r>
              <w:rPr>
                <w:sz w:val="16"/>
                <w:szCs w:val="16"/>
              </w:rPr>
              <w:t>NR_bands_n87_n88-Perf</w:t>
            </w:r>
          </w:p>
        </w:tc>
        <w:tc>
          <w:tcPr>
            <w:tcW w:w="2323" w:type="dxa"/>
          </w:tcPr>
          <w:p w14:paraId="7E7A75C7" w14:textId="77777777" w:rsidR="00E11B02" w:rsidRDefault="00E11B02" w:rsidP="00284803">
            <w:r>
              <w:rPr>
                <w:sz w:val="16"/>
                <w:szCs w:val="16"/>
              </w:rPr>
              <w:t>6.6.4.5.4.1, 6.6.4.5.5, 7.6.5.2</w:t>
            </w:r>
          </w:p>
        </w:tc>
        <w:tc>
          <w:tcPr>
            <w:tcW w:w="998" w:type="dxa"/>
          </w:tcPr>
          <w:p w14:paraId="3B054F60" w14:textId="77777777" w:rsidR="00E11B02" w:rsidRDefault="00E11B02" w:rsidP="00284803">
            <w:r>
              <w:rPr>
                <w:sz w:val="16"/>
                <w:szCs w:val="16"/>
              </w:rPr>
              <w:t xml:space="preserve">TS 36.104 CR 5001; TS/TR ... CR ...; TS/TR ... CR ... </w:t>
            </w:r>
          </w:p>
        </w:tc>
      </w:tr>
      <w:tr w:rsidR="00E11B02" w14:paraId="759ECA80" w14:textId="77777777" w:rsidTr="00284803">
        <w:tc>
          <w:tcPr>
            <w:tcW w:w="879" w:type="dxa"/>
          </w:tcPr>
          <w:p w14:paraId="31481E9A" w14:textId="77777777" w:rsidR="00E11B02" w:rsidRDefault="00E11B02" w:rsidP="00284803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36CAD9EE" w14:textId="77777777" w:rsidR="00E11B02" w:rsidRDefault="00E11B02" w:rsidP="00284803">
            <w:r>
              <w:rPr>
                <w:sz w:val="16"/>
                <w:szCs w:val="16"/>
              </w:rPr>
              <w:t>1020</w:t>
            </w:r>
          </w:p>
        </w:tc>
        <w:tc>
          <w:tcPr>
            <w:tcW w:w="517" w:type="dxa"/>
          </w:tcPr>
          <w:p w14:paraId="1F174D17" w14:textId="77777777" w:rsidR="00E11B02" w:rsidRDefault="00E11B02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F525B9" w14:textId="77777777" w:rsidR="00E11B02" w:rsidRDefault="00E11B02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6B51727" w14:textId="77777777" w:rsidR="00E11B02" w:rsidRDefault="00E11B02" w:rsidP="00284803">
            <w:r>
              <w:rPr>
                <w:sz w:val="16"/>
                <w:szCs w:val="16"/>
              </w:rPr>
              <w:t>CR to 37.104 on introduction of Band n87 and n88</w:t>
            </w:r>
          </w:p>
        </w:tc>
        <w:tc>
          <w:tcPr>
            <w:tcW w:w="517" w:type="dxa"/>
          </w:tcPr>
          <w:p w14:paraId="4C46110D" w14:textId="77777777" w:rsidR="00E11B02" w:rsidRDefault="00E11B02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709106A" w14:textId="77777777" w:rsidR="00E11B02" w:rsidRDefault="00E11B02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71C7938A" w14:textId="77777777" w:rsidR="00E11B02" w:rsidRDefault="00E11B02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073F798" w14:textId="77777777" w:rsidR="00E11B02" w:rsidRDefault="00E11B02" w:rsidP="00284803">
            <w:r>
              <w:rPr>
                <w:sz w:val="16"/>
                <w:szCs w:val="16"/>
              </w:rPr>
              <w:t>R4-2500092</w:t>
            </w:r>
          </w:p>
        </w:tc>
        <w:tc>
          <w:tcPr>
            <w:tcW w:w="1597" w:type="dxa"/>
          </w:tcPr>
          <w:p w14:paraId="4BEE2968" w14:textId="77777777" w:rsidR="00E11B02" w:rsidRDefault="00E11B02" w:rsidP="0028480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AB7548D" w14:textId="77777777" w:rsidR="00E11B02" w:rsidRDefault="00E11B02" w:rsidP="00284803">
            <w:r>
              <w:rPr>
                <w:sz w:val="16"/>
                <w:szCs w:val="16"/>
              </w:rPr>
              <w:t>NR_bands_n87_n88-Core</w:t>
            </w:r>
          </w:p>
        </w:tc>
        <w:tc>
          <w:tcPr>
            <w:tcW w:w="2323" w:type="dxa"/>
          </w:tcPr>
          <w:p w14:paraId="36334990" w14:textId="77777777" w:rsidR="00E11B02" w:rsidRDefault="00E11B02" w:rsidP="00284803">
            <w:r>
              <w:rPr>
                <w:sz w:val="16"/>
                <w:szCs w:val="16"/>
              </w:rPr>
              <w:t>4.5, 6.6.1.3.1, 6.6.1.4.1, 7.5.2</w:t>
            </w:r>
          </w:p>
        </w:tc>
        <w:tc>
          <w:tcPr>
            <w:tcW w:w="998" w:type="dxa"/>
          </w:tcPr>
          <w:p w14:paraId="6899F6D2" w14:textId="77777777" w:rsidR="00E11B02" w:rsidRDefault="00E11B02" w:rsidP="00284803">
            <w:r>
              <w:rPr>
                <w:sz w:val="16"/>
                <w:szCs w:val="16"/>
              </w:rPr>
              <w:t xml:space="preserve">TS/TR ... CR ...; TS 37.141 CR 1091; TS/TR ... CR ... </w:t>
            </w:r>
          </w:p>
        </w:tc>
      </w:tr>
      <w:tr w:rsidR="00E11B02" w14:paraId="1A1977E6" w14:textId="77777777" w:rsidTr="00284803">
        <w:tc>
          <w:tcPr>
            <w:tcW w:w="879" w:type="dxa"/>
          </w:tcPr>
          <w:p w14:paraId="67CB8623" w14:textId="77777777" w:rsidR="00E11B02" w:rsidRDefault="00E11B02" w:rsidP="00284803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05E5CD73" w14:textId="77777777" w:rsidR="00E11B02" w:rsidRDefault="00E11B02" w:rsidP="00284803">
            <w:r>
              <w:rPr>
                <w:sz w:val="16"/>
                <w:szCs w:val="16"/>
              </w:rPr>
              <w:t>0295</w:t>
            </w:r>
          </w:p>
        </w:tc>
        <w:tc>
          <w:tcPr>
            <w:tcW w:w="517" w:type="dxa"/>
          </w:tcPr>
          <w:p w14:paraId="5C077B5C" w14:textId="77777777" w:rsidR="00E11B02" w:rsidRDefault="00E11B02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14564F" w14:textId="77777777" w:rsidR="00E11B02" w:rsidRDefault="00E11B02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53FDF06" w14:textId="77777777" w:rsidR="00E11B02" w:rsidRDefault="00E11B02" w:rsidP="00284803">
            <w:r>
              <w:rPr>
                <w:sz w:val="16"/>
                <w:szCs w:val="16"/>
              </w:rPr>
              <w:t>CR to TS 37.105: n87 and n88 bands introduction</w:t>
            </w:r>
          </w:p>
        </w:tc>
        <w:tc>
          <w:tcPr>
            <w:tcW w:w="517" w:type="dxa"/>
          </w:tcPr>
          <w:p w14:paraId="2E5BF094" w14:textId="77777777" w:rsidR="00E11B02" w:rsidRDefault="00E11B02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82919F0" w14:textId="77777777" w:rsidR="00E11B02" w:rsidRDefault="00E11B02" w:rsidP="00284803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7BD4BA31" w14:textId="77777777" w:rsidR="00E11B02" w:rsidRDefault="00E11B02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AF7D7DF" w14:textId="77777777" w:rsidR="00E11B02" w:rsidRDefault="00E11B02" w:rsidP="00284803">
            <w:r>
              <w:rPr>
                <w:sz w:val="16"/>
                <w:szCs w:val="16"/>
              </w:rPr>
              <w:t>R4-2500081</w:t>
            </w:r>
          </w:p>
        </w:tc>
        <w:tc>
          <w:tcPr>
            <w:tcW w:w="1597" w:type="dxa"/>
          </w:tcPr>
          <w:p w14:paraId="01215969" w14:textId="77777777" w:rsidR="00E11B02" w:rsidRDefault="00E11B02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76FCAFC" w14:textId="77777777" w:rsidR="00E11B02" w:rsidRDefault="00E11B02" w:rsidP="00284803">
            <w:r>
              <w:rPr>
                <w:sz w:val="16"/>
                <w:szCs w:val="16"/>
              </w:rPr>
              <w:t>NR_bands_n87_n88-Core</w:t>
            </w:r>
          </w:p>
        </w:tc>
        <w:tc>
          <w:tcPr>
            <w:tcW w:w="2323" w:type="dxa"/>
          </w:tcPr>
          <w:p w14:paraId="16CB2E72" w14:textId="77777777" w:rsidR="00E11B02" w:rsidRDefault="00E11B02" w:rsidP="00284803">
            <w:r>
              <w:rPr>
                <w:sz w:val="16"/>
                <w:szCs w:val="16"/>
              </w:rPr>
              <w:t>7.5.2.2, 9.7.6.3.3, 9.7.6.3.4.2, 9.7.6.4.3.2, 9.7.6.4.4.2, 10.6.2.2, 10.6.3.2, 10.6.4.2</w:t>
            </w:r>
          </w:p>
        </w:tc>
        <w:tc>
          <w:tcPr>
            <w:tcW w:w="998" w:type="dxa"/>
          </w:tcPr>
          <w:p w14:paraId="0BC1850A" w14:textId="77777777" w:rsidR="00E11B02" w:rsidRDefault="00E11B02" w:rsidP="00284803">
            <w:r>
              <w:rPr>
                <w:sz w:val="16"/>
                <w:szCs w:val="16"/>
              </w:rPr>
              <w:t>TS 37.145-1, TS 37.145-2</w:t>
            </w:r>
          </w:p>
        </w:tc>
      </w:tr>
      <w:tr w:rsidR="00E11B02" w14:paraId="44E40A5D" w14:textId="77777777" w:rsidTr="00284803">
        <w:tc>
          <w:tcPr>
            <w:tcW w:w="879" w:type="dxa"/>
          </w:tcPr>
          <w:p w14:paraId="5E196CEC" w14:textId="77777777" w:rsidR="00E11B02" w:rsidRDefault="00E11B02" w:rsidP="00284803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107486AF" w14:textId="77777777" w:rsidR="00E11B02" w:rsidRDefault="00E11B02" w:rsidP="00284803">
            <w:r>
              <w:rPr>
                <w:sz w:val="16"/>
                <w:szCs w:val="16"/>
              </w:rPr>
              <w:t>1091</w:t>
            </w:r>
          </w:p>
        </w:tc>
        <w:tc>
          <w:tcPr>
            <w:tcW w:w="517" w:type="dxa"/>
          </w:tcPr>
          <w:p w14:paraId="615F9F18" w14:textId="77777777" w:rsidR="00E11B02" w:rsidRDefault="00E11B02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C674C6A" w14:textId="77777777" w:rsidR="00E11B02" w:rsidRDefault="00E11B02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1EB392E" w14:textId="77777777" w:rsidR="00E11B02" w:rsidRDefault="00E11B02" w:rsidP="00284803">
            <w:r>
              <w:rPr>
                <w:sz w:val="16"/>
                <w:szCs w:val="16"/>
              </w:rPr>
              <w:t>CR to 37.141 on introduction of Band n87 and n88</w:t>
            </w:r>
          </w:p>
        </w:tc>
        <w:tc>
          <w:tcPr>
            <w:tcW w:w="517" w:type="dxa"/>
          </w:tcPr>
          <w:p w14:paraId="07FD55CF" w14:textId="77777777" w:rsidR="00E11B02" w:rsidRDefault="00E11B02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CD18D3D" w14:textId="77777777" w:rsidR="00E11B02" w:rsidRDefault="00E11B02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2E2428FD" w14:textId="77777777" w:rsidR="00E11B02" w:rsidRDefault="00E11B02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C4544DB" w14:textId="77777777" w:rsidR="00E11B02" w:rsidRDefault="00E11B02" w:rsidP="00284803">
            <w:r>
              <w:rPr>
                <w:sz w:val="16"/>
                <w:szCs w:val="16"/>
              </w:rPr>
              <w:t>R4-2500093</w:t>
            </w:r>
          </w:p>
        </w:tc>
        <w:tc>
          <w:tcPr>
            <w:tcW w:w="1597" w:type="dxa"/>
          </w:tcPr>
          <w:p w14:paraId="486F6252" w14:textId="77777777" w:rsidR="00E11B02" w:rsidRDefault="00E11B02" w:rsidP="0028480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41BB8AE" w14:textId="77777777" w:rsidR="00E11B02" w:rsidRDefault="00E11B02" w:rsidP="00284803">
            <w:r>
              <w:rPr>
                <w:sz w:val="16"/>
                <w:szCs w:val="16"/>
              </w:rPr>
              <w:t>NR_bands_n87_n88-Perf</w:t>
            </w:r>
          </w:p>
        </w:tc>
        <w:tc>
          <w:tcPr>
            <w:tcW w:w="2323" w:type="dxa"/>
          </w:tcPr>
          <w:p w14:paraId="6688E3B2" w14:textId="77777777" w:rsidR="00E11B02" w:rsidRDefault="00E11B02" w:rsidP="00284803">
            <w:r>
              <w:rPr>
                <w:sz w:val="16"/>
                <w:szCs w:val="16"/>
              </w:rPr>
              <w:t>4.4, 6.6.1.5.5, 6.6.1.5.6, 7.5.5.2</w:t>
            </w:r>
          </w:p>
        </w:tc>
        <w:tc>
          <w:tcPr>
            <w:tcW w:w="998" w:type="dxa"/>
          </w:tcPr>
          <w:p w14:paraId="2C940080" w14:textId="77777777" w:rsidR="00E11B02" w:rsidRDefault="00E11B02" w:rsidP="00284803">
            <w:r>
              <w:rPr>
                <w:sz w:val="16"/>
                <w:szCs w:val="16"/>
              </w:rPr>
              <w:t xml:space="preserve">TS 37.104 CR 1020; TS/TR ... CR ...; TS/TR ... CR ... </w:t>
            </w:r>
          </w:p>
        </w:tc>
      </w:tr>
      <w:tr w:rsidR="00E11B02" w14:paraId="55B0F91F" w14:textId="77777777" w:rsidTr="00284803">
        <w:tc>
          <w:tcPr>
            <w:tcW w:w="879" w:type="dxa"/>
          </w:tcPr>
          <w:p w14:paraId="7B6E5FC8" w14:textId="77777777" w:rsidR="00E11B02" w:rsidRDefault="00E11B02" w:rsidP="00284803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545D7F3B" w14:textId="77777777" w:rsidR="00E11B02" w:rsidRDefault="00E11B02" w:rsidP="00284803">
            <w:r>
              <w:rPr>
                <w:sz w:val="16"/>
                <w:szCs w:val="16"/>
              </w:rPr>
              <w:t>0344</w:t>
            </w:r>
          </w:p>
        </w:tc>
        <w:tc>
          <w:tcPr>
            <w:tcW w:w="517" w:type="dxa"/>
          </w:tcPr>
          <w:p w14:paraId="21E6D2C7" w14:textId="77777777" w:rsidR="00E11B02" w:rsidRDefault="00E11B02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F30D5B0" w14:textId="77777777" w:rsidR="00E11B02" w:rsidRDefault="00E11B02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F82A005" w14:textId="77777777" w:rsidR="00E11B02" w:rsidRDefault="00E11B02" w:rsidP="00284803">
            <w:r>
              <w:rPr>
                <w:sz w:val="16"/>
                <w:szCs w:val="16"/>
              </w:rPr>
              <w:t>CR to TS 37.145-1: n87 and n88 bands introduction</w:t>
            </w:r>
          </w:p>
        </w:tc>
        <w:tc>
          <w:tcPr>
            <w:tcW w:w="517" w:type="dxa"/>
          </w:tcPr>
          <w:p w14:paraId="5141CCE9" w14:textId="77777777" w:rsidR="00E11B02" w:rsidRDefault="00E11B02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45EF277" w14:textId="77777777" w:rsidR="00E11B02" w:rsidRDefault="00E11B02" w:rsidP="00284803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2988A7AF" w14:textId="77777777" w:rsidR="00E11B02" w:rsidRDefault="00E11B02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A959FFD" w14:textId="77777777" w:rsidR="00E11B02" w:rsidRDefault="00E11B02" w:rsidP="00284803">
            <w:r>
              <w:rPr>
                <w:sz w:val="16"/>
                <w:szCs w:val="16"/>
              </w:rPr>
              <w:t>R4-2500082</w:t>
            </w:r>
          </w:p>
        </w:tc>
        <w:tc>
          <w:tcPr>
            <w:tcW w:w="1597" w:type="dxa"/>
          </w:tcPr>
          <w:p w14:paraId="5927AEAF" w14:textId="77777777" w:rsidR="00E11B02" w:rsidRDefault="00E11B02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265607D" w14:textId="77777777" w:rsidR="00E11B02" w:rsidRDefault="00E11B02" w:rsidP="00284803">
            <w:r>
              <w:rPr>
                <w:sz w:val="16"/>
                <w:szCs w:val="16"/>
              </w:rPr>
              <w:t>NR_bands_n87_n88-Core</w:t>
            </w:r>
          </w:p>
        </w:tc>
        <w:tc>
          <w:tcPr>
            <w:tcW w:w="2323" w:type="dxa"/>
          </w:tcPr>
          <w:p w14:paraId="66339158" w14:textId="77777777" w:rsidR="00E11B02" w:rsidRDefault="00E11B02" w:rsidP="00284803">
            <w:r>
              <w:rPr>
                <w:sz w:val="16"/>
                <w:szCs w:val="16"/>
              </w:rPr>
              <w:t>6.6.6.5.2.5, 6.6.6.5.2.6, 7.5.5.1.2, 7.5.5.2, 7.5.5.4.2</w:t>
            </w:r>
          </w:p>
        </w:tc>
        <w:tc>
          <w:tcPr>
            <w:tcW w:w="998" w:type="dxa"/>
          </w:tcPr>
          <w:p w14:paraId="635BD96C" w14:textId="77777777" w:rsidR="00E11B02" w:rsidRDefault="00E11B02" w:rsidP="00284803">
            <w:r>
              <w:rPr>
                <w:sz w:val="16"/>
                <w:szCs w:val="16"/>
              </w:rPr>
              <w:t>TS 37.105; TS 37.145-2</w:t>
            </w:r>
          </w:p>
        </w:tc>
      </w:tr>
      <w:tr w:rsidR="00E11B02" w14:paraId="131704A8" w14:textId="77777777" w:rsidTr="00284803">
        <w:tc>
          <w:tcPr>
            <w:tcW w:w="879" w:type="dxa"/>
          </w:tcPr>
          <w:p w14:paraId="015201E4" w14:textId="77777777" w:rsidR="00E11B02" w:rsidRDefault="00E11B02" w:rsidP="00284803">
            <w:r>
              <w:rPr>
                <w:sz w:val="16"/>
                <w:szCs w:val="16"/>
              </w:rPr>
              <w:lastRenderedPageBreak/>
              <w:t>37.145-2</w:t>
            </w:r>
          </w:p>
        </w:tc>
        <w:tc>
          <w:tcPr>
            <w:tcW w:w="637" w:type="dxa"/>
          </w:tcPr>
          <w:p w14:paraId="421F4352" w14:textId="77777777" w:rsidR="00E11B02" w:rsidRDefault="00E11B02" w:rsidP="00284803">
            <w:r>
              <w:rPr>
                <w:sz w:val="16"/>
                <w:szCs w:val="16"/>
              </w:rPr>
              <w:t>0390</w:t>
            </w:r>
          </w:p>
        </w:tc>
        <w:tc>
          <w:tcPr>
            <w:tcW w:w="517" w:type="dxa"/>
          </w:tcPr>
          <w:p w14:paraId="4466832C" w14:textId="77777777" w:rsidR="00E11B02" w:rsidRDefault="00E11B02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BC300E2" w14:textId="77777777" w:rsidR="00E11B02" w:rsidRDefault="00E11B02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305A608" w14:textId="77777777" w:rsidR="00E11B02" w:rsidRDefault="00E11B02" w:rsidP="00284803">
            <w:r>
              <w:rPr>
                <w:sz w:val="16"/>
                <w:szCs w:val="16"/>
              </w:rPr>
              <w:t>CR to TS 37.145-2: n87 and n88 bands introduction</w:t>
            </w:r>
          </w:p>
        </w:tc>
        <w:tc>
          <w:tcPr>
            <w:tcW w:w="517" w:type="dxa"/>
          </w:tcPr>
          <w:p w14:paraId="3ABF6922" w14:textId="77777777" w:rsidR="00E11B02" w:rsidRDefault="00E11B02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C310A4D" w14:textId="77777777" w:rsidR="00E11B02" w:rsidRDefault="00E11B02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60651AB7" w14:textId="77777777" w:rsidR="00E11B02" w:rsidRDefault="00E11B02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1BECA28" w14:textId="77777777" w:rsidR="00E11B02" w:rsidRDefault="00E11B02" w:rsidP="00284803">
            <w:r>
              <w:rPr>
                <w:sz w:val="16"/>
                <w:szCs w:val="16"/>
              </w:rPr>
              <w:t>R4-2500083</w:t>
            </w:r>
          </w:p>
        </w:tc>
        <w:tc>
          <w:tcPr>
            <w:tcW w:w="1597" w:type="dxa"/>
          </w:tcPr>
          <w:p w14:paraId="2F5E14AF" w14:textId="77777777" w:rsidR="00E11B02" w:rsidRDefault="00E11B02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474C413C" w14:textId="77777777" w:rsidR="00E11B02" w:rsidRDefault="00E11B02" w:rsidP="00284803">
            <w:r>
              <w:rPr>
                <w:sz w:val="16"/>
                <w:szCs w:val="16"/>
              </w:rPr>
              <w:t>NR_bands_n87_n88-Core</w:t>
            </w:r>
          </w:p>
        </w:tc>
        <w:tc>
          <w:tcPr>
            <w:tcW w:w="2323" w:type="dxa"/>
          </w:tcPr>
          <w:p w14:paraId="536F7576" w14:textId="77777777" w:rsidR="00E11B02" w:rsidRDefault="00E11B02" w:rsidP="00284803">
            <w:r>
              <w:rPr>
                <w:sz w:val="16"/>
                <w:szCs w:val="16"/>
              </w:rPr>
              <w:t>6.7.6.4.5.1.1, 6.7.6.4.5.2, 6.7.6.4.5.3, 6.7.6.5.5.1, 6.7.6.5.5.2, 6.7.6.5.5.3, 7.6.3.5.1, 7.6.3.5.2, 7.6.3.5.3</w:t>
            </w:r>
          </w:p>
        </w:tc>
        <w:tc>
          <w:tcPr>
            <w:tcW w:w="998" w:type="dxa"/>
          </w:tcPr>
          <w:p w14:paraId="75FA0176" w14:textId="77777777" w:rsidR="00E11B02" w:rsidRDefault="00E11B02" w:rsidP="00284803">
            <w:r>
              <w:rPr>
                <w:sz w:val="16"/>
                <w:szCs w:val="16"/>
              </w:rPr>
              <w:t>TS 37.105; TS 37.145-1</w:t>
            </w:r>
          </w:p>
        </w:tc>
      </w:tr>
      <w:tr w:rsidR="00E11B02" w14:paraId="27465C1C" w14:textId="77777777" w:rsidTr="00284803">
        <w:tc>
          <w:tcPr>
            <w:tcW w:w="879" w:type="dxa"/>
          </w:tcPr>
          <w:p w14:paraId="751A4D03" w14:textId="77777777" w:rsidR="00E11B02" w:rsidRDefault="00E11B02" w:rsidP="00284803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0D095DD6" w14:textId="77777777" w:rsidR="00E11B02" w:rsidRDefault="00E11B02" w:rsidP="00284803">
            <w:r>
              <w:rPr>
                <w:sz w:val="16"/>
                <w:szCs w:val="16"/>
              </w:rPr>
              <w:t>0143</w:t>
            </w:r>
          </w:p>
        </w:tc>
        <w:tc>
          <w:tcPr>
            <w:tcW w:w="517" w:type="dxa"/>
          </w:tcPr>
          <w:p w14:paraId="3B618407" w14:textId="77777777" w:rsidR="00E11B02" w:rsidRDefault="00E11B02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12DD9B" w14:textId="77777777" w:rsidR="00E11B02" w:rsidRDefault="00E11B02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9CC4DB7" w14:textId="77777777" w:rsidR="00E11B02" w:rsidRDefault="00E11B02" w:rsidP="00284803">
            <w:r>
              <w:rPr>
                <w:sz w:val="16"/>
                <w:szCs w:val="16"/>
              </w:rPr>
              <w:t>CR to TS 38.101-5: n87 and n88 bands introduction</w:t>
            </w:r>
          </w:p>
        </w:tc>
        <w:tc>
          <w:tcPr>
            <w:tcW w:w="517" w:type="dxa"/>
          </w:tcPr>
          <w:p w14:paraId="4DCE271E" w14:textId="77777777" w:rsidR="00E11B02" w:rsidRDefault="00E11B02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8BF883B" w14:textId="77777777" w:rsidR="00E11B02" w:rsidRDefault="00E11B02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66DA3392" w14:textId="77777777" w:rsidR="00E11B02" w:rsidRDefault="00E11B02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BF956DB" w14:textId="77777777" w:rsidR="00E11B02" w:rsidRDefault="00E11B02" w:rsidP="00284803">
            <w:r>
              <w:rPr>
                <w:sz w:val="16"/>
                <w:szCs w:val="16"/>
              </w:rPr>
              <w:t>R4-2500084</w:t>
            </w:r>
          </w:p>
        </w:tc>
        <w:tc>
          <w:tcPr>
            <w:tcW w:w="1597" w:type="dxa"/>
          </w:tcPr>
          <w:p w14:paraId="07860234" w14:textId="77777777" w:rsidR="00E11B02" w:rsidRDefault="00E11B02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B0F34EC" w14:textId="77777777" w:rsidR="00E11B02" w:rsidRDefault="00E11B02" w:rsidP="00284803">
            <w:r>
              <w:rPr>
                <w:sz w:val="16"/>
                <w:szCs w:val="16"/>
              </w:rPr>
              <w:t>NR_bands_n87_n88-Core</w:t>
            </w:r>
          </w:p>
        </w:tc>
        <w:tc>
          <w:tcPr>
            <w:tcW w:w="2323" w:type="dxa"/>
          </w:tcPr>
          <w:p w14:paraId="516E05C5" w14:textId="77777777" w:rsidR="00E11B02" w:rsidRDefault="00E11B02" w:rsidP="00284803">
            <w:r>
              <w:rPr>
                <w:sz w:val="16"/>
                <w:szCs w:val="16"/>
              </w:rPr>
              <w:t>6.5.3.2</w:t>
            </w:r>
          </w:p>
        </w:tc>
        <w:tc>
          <w:tcPr>
            <w:tcW w:w="998" w:type="dxa"/>
          </w:tcPr>
          <w:p w14:paraId="04E02DB6" w14:textId="77777777" w:rsidR="00E11B02" w:rsidRDefault="00E11B02" w:rsidP="00284803">
            <w:pPr>
              <w:rPr>
                <w:sz w:val="16"/>
                <w:szCs w:val="16"/>
              </w:rPr>
            </w:pPr>
          </w:p>
        </w:tc>
      </w:tr>
      <w:tr w:rsidR="00E11B02" w14:paraId="6EE85FCA" w14:textId="77777777" w:rsidTr="00284803">
        <w:tc>
          <w:tcPr>
            <w:tcW w:w="879" w:type="dxa"/>
          </w:tcPr>
          <w:p w14:paraId="51487277" w14:textId="77777777" w:rsidR="00E11B02" w:rsidRDefault="00E11B02" w:rsidP="00284803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635C2654" w14:textId="77777777" w:rsidR="00E11B02" w:rsidRDefault="00E11B02" w:rsidP="00284803">
            <w:r>
              <w:rPr>
                <w:sz w:val="16"/>
                <w:szCs w:val="16"/>
              </w:rPr>
              <w:t>0676</w:t>
            </w:r>
          </w:p>
        </w:tc>
        <w:tc>
          <w:tcPr>
            <w:tcW w:w="517" w:type="dxa"/>
          </w:tcPr>
          <w:p w14:paraId="61376252" w14:textId="77777777" w:rsidR="00E11B02" w:rsidRDefault="00E11B02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4C3BCA8" w14:textId="77777777" w:rsidR="00E11B02" w:rsidRDefault="00E11B02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4293CD8" w14:textId="77777777" w:rsidR="00E11B02" w:rsidRDefault="00E11B02" w:rsidP="00284803">
            <w:r>
              <w:rPr>
                <w:sz w:val="16"/>
                <w:szCs w:val="16"/>
              </w:rPr>
              <w:t>CR to 38.104 on introduction of Band n87 and n88</w:t>
            </w:r>
          </w:p>
        </w:tc>
        <w:tc>
          <w:tcPr>
            <w:tcW w:w="517" w:type="dxa"/>
          </w:tcPr>
          <w:p w14:paraId="3D0FECB5" w14:textId="77777777" w:rsidR="00E11B02" w:rsidRDefault="00E11B02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6F8A51C" w14:textId="77777777" w:rsidR="00E11B02" w:rsidRDefault="00E11B02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2BE2F658" w14:textId="77777777" w:rsidR="00E11B02" w:rsidRDefault="00E11B02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D115946" w14:textId="77777777" w:rsidR="00E11B02" w:rsidRDefault="00E11B02" w:rsidP="00284803">
            <w:r>
              <w:rPr>
                <w:sz w:val="16"/>
                <w:szCs w:val="16"/>
              </w:rPr>
              <w:t>R4-2500094</w:t>
            </w:r>
          </w:p>
        </w:tc>
        <w:tc>
          <w:tcPr>
            <w:tcW w:w="1597" w:type="dxa"/>
          </w:tcPr>
          <w:p w14:paraId="5D9A9AF5" w14:textId="77777777" w:rsidR="00E11B02" w:rsidRDefault="00E11B02" w:rsidP="0028480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F37A29E" w14:textId="77777777" w:rsidR="00E11B02" w:rsidRDefault="00E11B02" w:rsidP="00284803">
            <w:r>
              <w:rPr>
                <w:sz w:val="16"/>
                <w:szCs w:val="16"/>
              </w:rPr>
              <w:t>NR_bands_n87_n88-Core</w:t>
            </w:r>
          </w:p>
        </w:tc>
        <w:tc>
          <w:tcPr>
            <w:tcW w:w="2323" w:type="dxa"/>
          </w:tcPr>
          <w:p w14:paraId="6466334E" w14:textId="77777777" w:rsidR="00E11B02" w:rsidRDefault="00E11B02" w:rsidP="00284803">
            <w:r>
              <w:rPr>
                <w:sz w:val="16"/>
                <w:szCs w:val="16"/>
              </w:rPr>
              <w:t>5.2, 5.3.5, 5.4.2.3, 5.4.3.3, 6.6.4.2.1, 6.6.4.2.2, 6.6.5.2.3 and 6.6.5.2.4</w:t>
            </w:r>
          </w:p>
        </w:tc>
        <w:tc>
          <w:tcPr>
            <w:tcW w:w="998" w:type="dxa"/>
          </w:tcPr>
          <w:p w14:paraId="3FCB221C" w14:textId="77777777" w:rsidR="00E11B02" w:rsidRDefault="00E11B02" w:rsidP="00284803">
            <w:r>
              <w:rPr>
                <w:sz w:val="16"/>
                <w:szCs w:val="16"/>
              </w:rPr>
              <w:t xml:space="preserve">TS/TR ... CR ...; TS 38.141-1, 38.141-2 CR 0482, CR 0618; TS/TR ... CR ... </w:t>
            </w:r>
          </w:p>
        </w:tc>
      </w:tr>
      <w:tr w:rsidR="00E11B02" w14:paraId="22AAD659" w14:textId="77777777" w:rsidTr="00284803">
        <w:tc>
          <w:tcPr>
            <w:tcW w:w="879" w:type="dxa"/>
          </w:tcPr>
          <w:p w14:paraId="63AFBD7E" w14:textId="77777777" w:rsidR="00E11B02" w:rsidRDefault="00E11B02" w:rsidP="00284803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68058761" w14:textId="77777777" w:rsidR="00E11B02" w:rsidRDefault="00E11B02" w:rsidP="00284803">
            <w:r>
              <w:rPr>
                <w:sz w:val="16"/>
                <w:szCs w:val="16"/>
              </w:rPr>
              <w:t>0103</w:t>
            </w:r>
          </w:p>
        </w:tc>
        <w:tc>
          <w:tcPr>
            <w:tcW w:w="517" w:type="dxa"/>
          </w:tcPr>
          <w:p w14:paraId="372770B3" w14:textId="77777777" w:rsidR="00E11B02" w:rsidRDefault="00E11B02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F1B6268" w14:textId="77777777" w:rsidR="00E11B02" w:rsidRDefault="00E11B02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89B38C0" w14:textId="77777777" w:rsidR="00E11B02" w:rsidRDefault="00E11B02" w:rsidP="00284803">
            <w:r>
              <w:rPr>
                <w:sz w:val="16"/>
                <w:szCs w:val="16"/>
              </w:rPr>
              <w:t>CR to TS38.106 on introduction of NR bands n87 and n88</w:t>
            </w:r>
          </w:p>
        </w:tc>
        <w:tc>
          <w:tcPr>
            <w:tcW w:w="517" w:type="dxa"/>
          </w:tcPr>
          <w:p w14:paraId="55DCF916" w14:textId="77777777" w:rsidR="00E11B02" w:rsidRDefault="00E11B02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94CAAF2" w14:textId="77777777" w:rsidR="00E11B02" w:rsidRDefault="00E11B02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2D46B33F" w14:textId="77777777" w:rsidR="00E11B02" w:rsidRDefault="00E11B02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C574D9C" w14:textId="77777777" w:rsidR="00E11B02" w:rsidRDefault="00E11B02" w:rsidP="00284803">
            <w:r>
              <w:rPr>
                <w:sz w:val="16"/>
                <w:szCs w:val="16"/>
              </w:rPr>
              <w:t>R4-2500175</w:t>
            </w:r>
          </w:p>
        </w:tc>
        <w:tc>
          <w:tcPr>
            <w:tcW w:w="1597" w:type="dxa"/>
          </w:tcPr>
          <w:p w14:paraId="0C49055C" w14:textId="77777777" w:rsidR="00E11B02" w:rsidRDefault="00E11B02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685F49ED" w14:textId="77777777" w:rsidR="00E11B02" w:rsidRDefault="00E11B02" w:rsidP="00284803">
            <w:r>
              <w:rPr>
                <w:sz w:val="16"/>
                <w:szCs w:val="16"/>
              </w:rPr>
              <w:t>NR_bands_n87_n88-Core</w:t>
            </w:r>
          </w:p>
        </w:tc>
        <w:tc>
          <w:tcPr>
            <w:tcW w:w="2323" w:type="dxa"/>
          </w:tcPr>
          <w:p w14:paraId="2AA3E915" w14:textId="77777777" w:rsidR="00E11B02" w:rsidRDefault="00E11B02" w:rsidP="00284803">
            <w:r>
              <w:rPr>
                <w:sz w:val="16"/>
                <w:szCs w:val="16"/>
              </w:rPr>
              <w:t>5.3.4, 6.5.3.2.1, 6.5.3.2.2, 6.5.4.2.2, 6.5.4.2.3</w:t>
            </w:r>
          </w:p>
        </w:tc>
        <w:tc>
          <w:tcPr>
            <w:tcW w:w="998" w:type="dxa"/>
          </w:tcPr>
          <w:p w14:paraId="6D319841" w14:textId="77777777" w:rsidR="00E11B02" w:rsidRDefault="00E11B02" w:rsidP="00284803">
            <w:r>
              <w:rPr>
                <w:sz w:val="16"/>
                <w:szCs w:val="16"/>
              </w:rPr>
              <w:t xml:space="preserve">TS/TR ... CR ... ; TS38.115-1; TS/TR ... CR ... </w:t>
            </w:r>
          </w:p>
        </w:tc>
      </w:tr>
      <w:tr w:rsidR="00E11B02" w14:paraId="2C2A8774" w14:textId="77777777" w:rsidTr="00284803">
        <w:tc>
          <w:tcPr>
            <w:tcW w:w="879" w:type="dxa"/>
          </w:tcPr>
          <w:p w14:paraId="0EEDDAFE" w14:textId="77777777" w:rsidR="00E11B02" w:rsidRDefault="00E11B02" w:rsidP="00284803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55F700C3" w14:textId="77777777" w:rsidR="00E11B02" w:rsidRDefault="00E11B02" w:rsidP="00284803">
            <w:r>
              <w:rPr>
                <w:sz w:val="16"/>
                <w:szCs w:val="16"/>
              </w:rPr>
              <w:t>0055</w:t>
            </w:r>
          </w:p>
        </w:tc>
        <w:tc>
          <w:tcPr>
            <w:tcW w:w="517" w:type="dxa"/>
          </w:tcPr>
          <w:p w14:paraId="7FE52568" w14:textId="77777777" w:rsidR="00E11B02" w:rsidRDefault="00E11B02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4D90E8E" w14:textId="77777777" w:rsidR="00E11B02" w:rsidRDefault="00E11B02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6101628" w14:textId="77777777" w:rsidR="00E11B02" w:rsidRDefault="00E11B02" w:rsidP="00284803">
            <w:r>
              <w:rPr>
                <w:sz w:val="16"/>
                <w:szCs w:val="16"/>
              </w:rPr>
              <w:t>CR to TS38.115-1 on introduction of NR bands n87 and n88</w:t>
            </w:r>
          </w:p>
        </w:tc>
        <w:tc>
          <w:tcPr>
            <w:tcW w:w="517" w:type="dxa"/>
          </w:tcPr>
          <w:p w14:paraId="122EDBB1" w14:textId="77777777" w:rsidR="00E11B02" w:rsidRDefault="00E11B02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AAEE301" w14:textId="77777777" w:rsidR="00E11B02" w:rsidRDefault="00E11B02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2475EB4" w14:textId="77777777" w:rsidR="00E11B02" w:rsidRDefault="00E11B02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708E1DA" w14:textId="77777777" w:rsidR="00E11B02" w:rsidRDefault="00E11B02" w:rsidP="00284803">
            <w:r>
              <w:rPr>
                <w:sz w:val="16"/>
                <w:szCs w:val="16"/>
              </w:rPr>
              <w:t>R4-2500176</w:t>
            </w:r>
          </w:p>
        </w:tc>
        <w:tc>
          <w:tcPr>
            <w:tcW w:w="1597" w:type="dxa"/>
          </w:tcPr>
          <w:p w14:paraId="0ACD4675" w14:textId="77777777" w:rsidR="00E11B02" w:rsidRDefault="00E11B02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0014BD51" w14:textId="77777777" w:rsidR="00E11B02" w:rsidRDefault="00E11B02" w:rsidP="00284803">
            <w:r>
              <w:rPr>
                <w:sz w:val="16"/>
                <w:szCs w:val="16"/>
              </w:rPr>
              <w:t>NR_bands_n87_n88-Perf</w:t>
            </w:r>
          </w:p>
        </w:tc>
        <w:tc>
          <w:tcPr>
            <w:tcW w:w="2323" w:type="dxa"/>
          </w:tcPr>
          <w:p w14:paraId="36AF727E" w14:textId="77777777" w:rsidR="00E11B02" w:rsidRDefault="00E11B02" w:rsidP="00284803">
            <w:r>
              <w:rPr>
                <w:sz w:val="16"/>
                <w:szCs w:val="16"/>
              </w:rPr>
              <w:t>6.5.3.4.1, 6.5.3.4.2.1, 6.5.4.5.2, 6.5.4.5.3</w:t>
            </w:r>
          </w:p>
        </w:tc>
        <w:tc>
          <w:tcPr>
            <w:tcW w:w="998" w:type="dxa"/>
          </w:tcPr>
          <w:p w14:paraId="03C809BF" w14:textId="77777777" w:rsidR="00E11B02" w:rsidRDefault="00E11B02" w:rsidP="00284803">
            <w:r>
              <w:rPr>
                <w:sz w:val="16"/>
                <w:szCs w:val="16"/>
              </w:rPr>
              <w:t xml:space="preserve">TS38.106; TS/TR ... CR ...; TS/TR ... CR ... </w:t>
            </w:r>
          </w:p>
        </w:tc>
      </w:tr>
      <w:tr w:rsidR="00E11B02" w14:paraId="39FFA568" w14:textId="77777777" w:rsidTr="00284803">
        <w:tc>
          <w:tcPr>
            <w:tcW w:w="879" w:type="dxa"/>
          </w:tcPr>
          <w:p w14:paraId="769B4747" w14:textId="77777777" w:rsidR="00E11B02" w:rsidRDefault="00E11B02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E0A5C57" w14:textId="77777777" w:rsidR="00E11B02" w:rsidRDefault="00E11B02" w:rsidP="00284803">
            <w:r>
              <w:rPr>
                <w:sz w:val="16"/>
                <w:szCs w:val="16"/>
              </w:rPr>
              <w:t>5231</w:t>
            </w:r>
          </w:p>
        </w:tc>
        <w:tc>
          <w:tcPr>
            <w:tcW w:w="517" w:type="dxa"/>
          </w:tcPr>
          <w:p w14:paraId="2E853EA9" w14:textId="77777777" w:rsidR="00E11B02" w:rsidRDefault="00E11B02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8C1B70E" w14:textId="77777777" w:rsidR="00E11B02" w:rsidRDefault="00E11B02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A986FDF" w14:textId="77777777" w:rsidR="00E11B02" w:rsidRDefault="00E11B02" w:rsidP="00284803">
            <w:r>
              <w:rPr>
                <w:sz w:val="16"/>
                <w:szCs w:val="16"/>
              </w:rPr>
              <w:t>CR to 38.133 - Introduction of bands n87-n88</w:t>
            </w:r>
          </w:p>
        </w:tc>
        <w:tc>
          <w:tcPr>
            <w:tcW w:w="517" w:type="dxa"/>
          </w:tcPr>
          <w:p w14:paraId="5508AB68" w14:textId="77777777" w:rsidR="00E11B02" w:rsidRDefault="00E11B02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8A4961D" w14:textId="77777777" w:rsidR="00E11B02" w:rsidRDefault="00E11B02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6D1FAE80" w14:textId="77777777" w:rsidR="00E11B02" w:rsidRDefault="00E11B02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37647C7" w14:textId="77777777" w:rsidR="00E11B02" w:rsidRDefault="00E11B02" w:rsidP="00284803">
            <w:r>
              <w:rPr>
                <w:sz w:val="16"/>
                <w:szCs w:val="16"/>
              </w:rPr>
              <w:t>R4-2500127</w:t>
            </w:r>
          </w:p>
        </w:tc>
        <w:tc>
          <w:tcPr>
            <w:tcW w:w="1597" w:type="dxa"/>
          </w:tcPr>
          <w:p w14:paraId="1BAC910F" w14:textId="77777777" w:rsidR="00E11B02" w:rsidRDefault="00E11B02" w:rsidP="0028480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645B85A" w14:textId="77777777" w:rsidR="00E11B02" w:rsidRDefault="00E11B02" w:rsidP="00284803">
            <w:r>
              <w:rPr>
                <w:sz w:val="16"/>
                <w:szCs w:val="16"/>
              </w:rPr>
              <w:t>NR_bands_n87_n88-Core</w:t>
            </w:r>
          </w:p>
        </w:tc>
        <w:tc>
          <w:tcPr>
            <w:tcW w:w="2323" w:type="dxa"/>
          </w:tcPr>
          <w:p w14:paraId="7BBE2E9B" w14:textId="77777777" w:rsidR="00E11B02" w:rsidRDefault="00E11B02" w:rsidP="00284803">
            <w:r>
              <w:rPr>
                <w:sz w:val="16"/>
                <w:szCs w:val="16"/>
              </w:rPr>
              <w:t>3.5.2</w:t>
            </w:r>
          </w:p>
        </w:tc>
        <w:tc>
          <w:tcPr>
            <w:tcW w:w="998" w:type="dxa"/>
          </w:tcPr>
          <w:p w14:paraId="4A0EEF50" w14:textId="77777777" w:rsidR="00E11B02" w:rsidRDefault="00E11B02" w:rsidP="0028480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11B02" w14:paraId="5A0EA6EF" w14:textId="77777777" w:rsidTr="00284803">
        <w:tc>
          <w:tcPr>
            <w:tcW w:w="879" w:type="dxa"/>
          </w:tcPr>
          <w:p w14:paraId="1F795C5A" w14:textId="77777777" w:rsidR="00E11B02" w:rsidRDefault="00E11B02" w:rsidP="00284803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0DD8ACCF" w14:textId="77777777" w:rsidR="00E11B02" w:rsidRDefault="00E11B02" w:rsidP="00284803">
            <w:r>
              <w:rPr>
                <w:sz w:val="16"/>
                <w:szCs w:val="16"/>
              </w:rPr>
              <w:t>0482</w:t>
            </w:r>
          </w:p>
        </w:tc>
        <w:tc>
          <w:tcPr>
            <w:tcW w:w="517" w:type="dxa"/>
          </w:tcPr>
          <w:p w14:paraId="4C6A38F2" w14:textId="77777777" w:rsidR="00E11B02" w:rsidRDefault="00E11B02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2177B26" w14:textId="77777777" w:rsidR="00E11B02" w:rsidRDefault="00E11B02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9DC3578" w14:textId="77777777" w:rsidR="00E11B02" w:rsidRDefault="00E11B02" w:rsidP="00284803">
            <w:r>
              <w:rPr>
                <w:sz w:val="16"/>
                <w:szCs w:val="16"/>
              </w:rPr>
              <w:t>CR to 38.141-1 - Introduction of bands n87-n88</w:t>
            </w:r>
          </w:p>
        </w:tc>
        <w:tc>
          <w:tcPr>
            <w:tcW w:w="517" w:type="dxa"/>
          </w:tcPr>
          <w:p w14:paraId="0FFC468A" w14:textId="77777777" w:rsidR="00E11B02" w:rsidRDefault="00E11B02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C2ADF0B" w14:textId="77777777" w:rsidR="00E11B02" w:rsidRDefault="00E11B02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73BB8AB3" w14:textId="77777777" w:rsidR="00E11B02" w:rsidRDefault="00E11B02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CC4EFD5" w14:textId="77777777" w:rsidR="00E11B02" w:rsidRDefault="00E11B02" w:rsidP="00284803">
            <w:r>
              <w:rPr>
                <w:sz w:val="16"/>
                <w:szCs w:val="16"/>
              </w:rPr>
              <w:t>R4-2500125</w:t>
            </w:r>
          </w:p>
        </w:tc>
        <w:tc>
          <w:tcPr>
            <w:tcW w:w="1597" w:type="dxa"/>
          </w:tcPr>
          <w:p w14:paraId="2A31B37E" w14:textId="77777777" w:rsidR="00E11B02" w:rsidRDefault="00E11B02" w:rsidP="0028480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FBFBF04" w14:textId="77777777" w:rsidR="00E11B02" w:rsidRDefault="00E11B02" w:rsidP="00284803">
            <w:r>
              <w:rPr>
                <w:sz w:val="16"/>
                <w:szCs w:val="16"/>
              </w:rPr>
              <w:t>NR_bands_n87_n88-Perf</w:t>
            </w:r>
          </w:p>
        </w:tc>
        <w:tc>
          <w:tcPr>
            <w:tcW w:w="2323" w:type="dxa"/>
          </w:tcPr>
          <w:p w14:paraId="0A0FD8EB" w14:textId="77777777" w:rsidR="00E11B02" w:rsidRDefault="00E11B02" w:rsidP="00284803">
            <w:r>
              <w:rPr>
                <w:sz w:val="16"/>
                <w:szCs w:val="16"/>
              </w:rPr>
              <w:t>6.6.4.5.2, 6.6.4.5.3.1, 6.6.5.5.1.3, 6.6.5.5.1.4</w:t>
            </w:r>
          </w:p>
        </w:tc>
        <w:tc>
          <w:tcPr>
            <w:tcW w:w="998" w:type="dxa"/>
          </w:tcPr>
          <w:p w14:paraId="1D016865" w14:textId="77777777" w:rsidR="00E11B02" w:rsidRDefault="00E11B02" w:rsidP="00284803">
            <w:r>
              <w:rPr>
                <w:sz w:val="16"/>
                <w:szCs w:val="16"/>
              </w:rPr>
              <w:t xml:space="preserve">TS 38.104 ; TS 38.141-2 ; TS/TR ... CR ... </w:t>
            </w:r>
          </w:p>
        </w:tc>
      </w:tr>
      <w:tr w:rsidR="00E11B02" w14:paraId="70444055" w14:textId="77777777" w:rsidTr="00284803">
        <w:tc>
          <w:tcPr>
            <w:tcW w:w="879" w:type="dxa"/>
          </w:tcPr>
          <w:p w14:paraId="7F26FA29" w14:textId="77777777" w:rsidR="00E11B02" w:rsidRDefault="00E11B02" w:rsidP="00284803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1557E0D9" w14:textId="77777777" w:rsidR="00E11B02" w:rsidRDefault="00E11B02" w:rsidP="00284803">
            <w:r>
              <w:rPr>
                <w:sz w:val="16"/>
                <w:szCs w:val="16"/>
              </w:rPr>
              <w:t>0618</w:t>
            </w:r>
          </w:p>
        </w:tc>
        <w:tc>
          <w:tcPr>
            <w:tcW w:w="517" w:type="dxa"/>
          </w:tcPr>
          <w:p w14:paraId="67599250" w14:textId="77777777" w:rsidR="00E11B02" w:rsidRDefault="00E11B02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4EEAB7" w14:textId="77777777" w:rsidR="00E11B02" w:rsidRDefault="00E11B02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88F5EA6" w14:textId="77777777" w:rsidR="00E11B02" w:rsidRDefault="00E11B02" w:rsidP="00284803">
            <w:r>
              <w:rPr>
                <w:sz w:val="16"/>
                <w:szCs w:val="16"/>
              </w:rPr>
              <w:t>CR to 38.141-2 - Introduction of bands n87-n88</w:t>
            </w:r>
          </w:p>
        </w:tc>
        <w:tc>
          <w:tcPr>
            <w:tcW w:w="517" w:type="dxa"/>
          </w:tcPr>
          <w:p w14:paraId="0F2EDD00" w14:textId="77777777" w:rsidR="00E11B02" w:rsidRDefault="00E11B02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3E1028C" w14:textId="77777777" w:rsidR="00E11B02" w:rsidRDefault="00E11B02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3A2B7B84" w14:textId="77777777" w:rsidR="00E11B02" w:rsidRDefault="00E11B02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12E5BCF" w14:textId="77777777" w:rsidR="00E11B02" w:rsidRDefault="00E11B02" w:rsidP="00284803">
            <w:r>
              <w:rPr>
                <w:sz w:val="16"/>
                <w:szCs w:val="16"/>
              </w:rPr>
              <w:t>R4-2500126</w:t>
            </w:r>
          </w:p>
        </w:tc>
        <w:tc>
          <w:tcPr>
            <w:tcW w:w="1597" w:type="dxa"/>
          </w:tcPr>
          <w:p w14:paraId="5A84DA68" w14:textId="77777777" w:rsidR="00E11B02" w:rsidRDefault="00E11B02" w:rsidP="0028480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5BBA930" w14:textId="77777777" w:rsidR="00E11B02" w:rsidRDefault="00E11B02" w:rsidP="00284803">
            <w:r>
              <w:rPr>
                <w:sz w:val="16"/>
                <w:szCs w:val="16"/>
              </w:rPr>
              <w:t>NR_bands_n87_n88-Perf</w:t>
            </w:r>
          </w:p>
        </w:tc>
        <w:tc>
          <w:tcPr>
            <w:tcW w:w="2323" w:type="dxa"/>
          </w:tcPr>
          <w:p w14:paraId="7B56755E" w14:textId="77777777" w:rsidR="00E11B02" w:rsidRDefault="00E11B02" w:rsidP="00284803">
            <w:r>
              <w:rPr>
                <w:sz w:val="16"/>
                <w:szCs w:val="16"/>
              </w:rPr>
              <w:t>6.7.5.4.5.1, 6.7.5.5.5.1</w:t>
            </w:r>
          </w:p>
        </w:tc>
        <w:tc>
          <w:tcPr>
            <w:tcW w:w="998" w:type="dxa"/>
          </w:tcPr>
          <w:p w14:paraId="3EE19CAC" w14:textId="77777777" w:rsidR="00E11B02" w:rsidRDefault="00E11B02" w:rsidP="00284803">
            <w:r>
              <w:rPr>
                <w:sz w:val="16"/>
                <w:szCs w:val="16"/>
              </w:rPr>
              <w:t xml:space="preserve">TS 38.104 ; TS 38.141-1 ; TS/TR ... CR ... </w:t>
            </w:r>
          </w:p>
        </w:tc>
      </w:tr>
      <w:tr w:rsidR="00E11B02" w14:paraId="6B9F1192" w14:textId="77777777" w:rsidTr="00284803">
        <w:tc>
          <w:tcPr>
            <w:tcW w:w="879" w:type="dxa"/>
          </w:tcPr>
          <w:p w14:paraId="0564F285" w14:textId="77777777" w:rsidR="00E11B02" w:rsidRDefault="00E11B02" w:rsidP="00284803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0CB892B0" w14:textId="77777777" w:rsidR="00E11B02" w:rsidRDefault="00E11B02" w:rsidP="00284803">
            <w:r>
              <w:rPr>
                <w:sz w:val="16"/>
                <w:szCs w:val="16"/>
              </w:rPr>
              <w:t>0125</w:t>
            </w:r>
          </w:p>
        </w:tc>
        <w:tc>
          <w:tcPr>
            <w:tcW w:w="517" w:type="dxa"/>
          </w:tcPr>
          <w:p w14:paraId="1FE03086" w14:textId="77777777" w:rsidR="00E11B02" w:rsidRDefault="00E11B02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6B23C33" w14:textId="77777777" w:rsidR="00E11B02" w:rsidRDefault="00E11B02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EBC6139" w14:textId="77777777" w:rsidR="00E11B02" w:rsidRDefault="00E11B02" w:rsidP="00284803">
            <w:r>
              <w:rPr>
                <w:sz w:val="16"/>
                <w:szCs w:val="16"/>
              </w:rPr>
              <w:t>CR to TS38.174 on introduction of NR bands n87 and n88</w:t>
            </w:r>
          </w:p>
        </w:tc>
        <w:tc>
          <w:tcPr>
            <w:tcW w:w="517" w:type="dxa"/>
          </w:tcPr>
          <w:p w14:paraId="0BEA8261" w14:textId="77777777" w:rsidR="00E11B02" w:rsidRDefault="00E11B02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E987F55" w14:textId="77777777" w:rsidR="00E11B02" w:rsidRDefault="00E11B02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7B59AD47" w14:textId="77777777" w:rsidR="00E11B02" w:rsidRDefault="00E11B02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A596EFC" w14:textId="77777777" w:rsidR="00E11B02" w:rsidRDefault="00E11B02" w:rsidP="00284803">
            <w:r>
              <w:rPr>
                <w:sz w:val="16"/>
                <w:szCs w:val="16"/>
              </w:rPr>
              <w:t>R4-2500177</w:t>
            </w:r>
          </w:p>
        </w:tc>
        <w:tc>
          <w:tcPr>
            <w:tcW w:w="1597" w:type="dxa"/>
          </w:tcPr>
          <w:p w14:paraId="14038C7F" w14:textId="77777777" w:rsidR="00E11B02" w:rsidRDefault="00E11B02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67319A88" w14:textId="77777777" w:rsidR="00E11B02" w:rsidRDefault="00E11B02" w:rsidP="00284803">
            <w:r>
              <w:rPr>
                <w:sz w:val="16"/>
                <w:szCs w:val="16"/>
              </w:rPr>
              <w:t>NR_bands_n87_n88-Core</w:t>
            </w:r>
          </w:p>
        </w:tc>
        <w:tc>
          <w:tcPr>
            <w:tcW w:w="2323" w:type="dxa"/>
          </w:tcPr>
          <w:p w14:paraId="75024EA9" w14:textId="77777777" w:rsidR="00E11B02" w:rsidRDefault="00E11B02" w:rsidP="00284803">
            <w:r>
              <w:rPr>
                <w:sz w:val="16"/>
                <w:szCs w:val="16"/>
              </w:rPr>
              <w:t>6.6.5.2.2, 6.6.5.2.3</w:t>
            </w:r>
          </w:p>
        </w:tc>
        <w:tc>
          <w:tcPr>
            <w:tcW w:w="998" w:type="dxa"/>
          </w:tcPr>
          <w:p w14:paraId="7490A1E0" w14:textId="77777777" w:rsidR="00E11B02" w:rsidRDefault="00E11B02" w:rsidP="00284803">
            <w:r>
              <w:rPr>
                <w:sz w:val="16"/>
                <w:szCs w:val="16"/>
              </w:rPr>
              <w:t>TS/TR ... CR ... ; TS38.176-</w:t>
            </w:r>
            <w:r>
              <w:rPr>
                <w:sz w:val="16"/>
                <w:szCs w:val="16"/>
              </w:rPr>
              <w:lastRenderedPageBreak/>
              <w:t xml:space="preserve">1, TS38.176-2; TS/TR ... CR ... </w:t>
            </w:r>
          </w:p>
        </w:tc>
      </w:tr>
      <w:tr w:rsidR="00E11B02" w14:paraId="2018957E" w14:textId="77777777" w:rsidTr="00284803">
        <w:tc>
          <w:tcPr>
            <w:tcW w:w="879" w:type="dxa"/>
          </w:tcPr>
          <w:p w14:paraId="50721057" w14:textId="77777777" w:rsidR="00E11B02" w:rsidRDefault="00E11B02" w:rsidP="00284803">
            <w:r>
              <w:rPr>
                <w:sz w:val="16"/>
                <w:szCs w:val="16"/>
              </w:rPr>
              <w:lastRenderedPageBreak/>
              <w:t>38.176-1</w:t>
            </w:r>
          </w:p>
        </w:tc>
        <w:tc>
          <w:tcPr>
            <w:tcW w:w="637" w:type="dxa"/>
          </w:tcPr>
          <w:p w14:paraId="42E9AEA6" w14:textId="77777777" w:rsidR="00E11B02" w:rsidRDefault="00E11B02" w:rsidP="00284803">
            <w:r>
              <w:rPr>
                <w:sz w:val="16"/>
                <w:szCs w:val="16"/>
              </w:rPr>
              <w:t>0063</w:t>
            </w:r>
          </w:p>
        </w:tc>
        <w:tc>
          <w:tcPr>
            <w:tcW w:w="517" w:type="dxa"/>
          </w:tcPr>
          <w:p w14:paraId="19DDF65E" w14:textId="77777777" w:rsidR="00E11B02" w:rsidRDefault="00E11B02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3412260" w14:textId="77777777" w:rsidR="00E11B02" w:rsidRDefault="00E11B02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4D0BFDA" w14:textId="77777777" w:rsidR="00E11B02" w:rsidRDefault="00E11B02" w:rsidP="00284803">
            <w:r>
              <w:rPr>
                <w:sz w:val="16"/>
                <w:szCs w:val="16"/>
              </w:rPr>
              <w:t>CR to TS38.176-1 on introduction of NR bands n87 and n88</w:t>
            </w:r>
          </w:p>
        </w:tc>
        <w:tc>
          <w:tcPr>
            <w:tcW w:w="517" w:type="dxa"/>
          </w:tcPr>
          <w:p w14:paraId="775CD526" w14:textId="77777777" w:rsidR="00E11B02" w:rsidRDefault="00E11B02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F6A1388" w14:textId="77777777" w:rsidR="00E11B02" w:rsidRDefault="00E11B02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637C24A4" w14:textId="77777777" w:rsidR="00E11B02" w:rsidRDefault="00E11B02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C96986C" w14:textId="77777777" w:rsidR="00E11B02" w:rsidRDefault="00E11B02" w:rsidP="00284803">
            <w:r>
              <w:rPr>
                <w:sz w:val="16"/>
                <w:szCs w:val="16"/>
              </w:rPr>
              <w:t>R4-2500178</w:t>
            </w:r>
          </w:p>
        </w:tc>
        <w:tc>
          <w:tcPr>
            <w:tcW w:w="1597" w:type="dxa"/>
          </w:tcPr>
          <w:p w14:paraId="28622FD7" w14:textId="77777777" w:rsidR="00E11B02" w:rsidRDefault="00E11B02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9D22551" w14:textId="77777777" w:rsidR="00E11B02" w:rsidRDefault="00E11B02" w:rsidP="00284803">
            <w:r>
              <w:rPr>
                <w:sz w:val="16"/>
                <w:szCs w:val="16"/>
              </w:rPr>
              <w:t>NR_bands_n87_n88-Perf</w:t>
            </w:r>
          </w:p>
        </w:tc>
        <w:tc>
          <w:tcPr>
            <w:tcW w:w="2323" w:type="dxa"/>
          </w:tcPr>
          <w:p w14:paraId="6DEE88F0" w14:textId="77777777" w:rsidR="00E11B02" w:rsidRDefault="00E11B02" w:rsidP="00284803">
            <w:r>
              <w:rPr>
                <w:sz w:val="16"/>
                <w:szCs w:val="16"/>
              </w:rPr>
              <w:t>6.6.5.5.2, 6.6.5.5.3</w:t>
            </w:r>
          </w:p>
        </w:tc>
        <w:tc>
          <w:tcPr>
            <w:tcW w:w="998" w:type="dxa"/>
          </w:tcPr>
          <w:p w14:paraId="73084A55" w14:textId="77777777" w:rsidR="00E11B02" w:rsidRDefault="00E11B02" w:rsidP="00284803">
            <w:r>
              <w:rPr>
                <w:sz w:val="16"/>
                <w:szCs w:val="16"/>
              </w:rPr>
              <w:t xml:space="preserve">TS38.174; TS38.176-2; TS/TR ... CR ... </w:t>
            </w:r>
          </w:p>
        </w:tc>
      </w:tr>
      <w:tr w:rsidR="00E11B02" w14:paraId="524BF723" w14:textId="77777777" w:rsidTr="00284803">
        <w:tc>
          <w:tcPr>
            <w:tcW w:w="879" w:type="dxa"/>
          </w:tcPr>
          <w:p w14:paraId="6A2BCAED" w14:textId="77777777" w:rsidR="00E11B02" w:rsidRDefault="00E11B02" w:rsidP="00284803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2D14E33B" w14:textId="77777777" w:rsidR="00E11B02" w:rsidRDefault="00E11B02" w:rsidP="00284803">
            <w:r>
              <w:rPr>
                <w:sz w:val="16"/>
                <w:szCs w:val="16"/>
              </w:rPr>
              <w:t>0073</w:t>
            </w:r>
          </w:p>
        </w:tc>
        <w:tc>
          <w:tcPr>
            <w:tcW w:w="517" w:type="dxa"/>
          </w:tcPr>
          <w:p w14:paraId="155E0EF3" w14:textId="77777777" w:rsidR="00E11B02" w:rsidRDefault="00E11B02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47042D0" w14:textId="77777777" w:rsidR="00E11B02" w:rsidRDefault="00E11B02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1C00ACA" w14:textId="77777777" w:rsidR="00E11B02" w:rsidRDefault="00E11B02" w:rsidP="00284803">
            <w:r>
              <w:rPr>
                <w:sz w:val="16"/>
                <w:szCs w:val="16"/>
              </w:rPr>
              <w:t>CR to TS38.176-2 on introduction of NR bands n87 and n88</w:t>
            </w:r>
          </w:p>
        </w:tc>
        <w:tc>
          <w:tcPr>
            <w:tcW w:w="517" w:type="dxa"/>
          </w:tcPr>
          <w:p w14:paraId="6F6AD06E" w14:textId="77777777" w:rsidR="00E11B02" w:rsidRDefault="00E11B02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FCAFF46" w14:textId="77777777" w:rsidR="00E11B02" w:rsidRDefault="00E11B02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59B00F3F" w14:textId="77777777" w:rsidR="00E11B02" w:rsidRDefault="00E11B02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245D69A" w14:textId="77777777" w:rsidR="00E11B02" w:rsidRDefault="00E11B02" w:rsidP="00284803">
            <w:r>
              <w:rPr>
                <w:sz w:val="16"/>
                <w:szCs w:val="16"/>
              </w:rPr>
              <w:t>R4-2500179</w:t>
            </w:r>
          </w:p>
        </w:tc>
        <w:tc>
          <w:tcPr>
            <w:tcW w:w="1597" w:type="dxa"/>
          </w:tcPr>
          <w:p w14:paraId="5C46AF4E" w14:textId="77777777" w:rsidR="00E11B02" w:rsidRDefault="00E11B02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1EC0299E" w14:textId="77777777" w:rsidR="00E11B02" w:rsidRDefault="00E11B02" w:rsidP="00284803">
            <w:r>
              <w:rPr>
                <w:sz w:val="16"/>
                <w:szCs w:val="16"/>
              </w:rPr>
              <w:t>NR_bands_n87_n88-Perf</w:t>
            </w:r>
          </w:p>
        </w:tc>
        <w:tc>
          <w:tcPr>
            <w:tcW w:w="2323" w:type="dxa"/>
          </w:tcPr>
          <w:p w14:paraId="4D09438D" w14:textId="77777777" w:rsidR="00E11B02" w:rsidRDefault="00E11B02" w:rsidP="00284803">
            <w:r>
              <w:rPr>
                <w:sz w:val="16"/>
                <w:szCs w:val="16"/>
              </w:rPr>
              <w:t>6.7.5.4.5.1, 6.7.5.5.5.1</w:t>
            </w:r>
          </w:p>
        </w:tc>
        <w:tc>
          <w:tcPr>
            <w:tcW w:w="998" w:type="dxa"/>
          </w:tcPr>
          <w:p w14:paraId="7771580E" w14:textId="77777777" w:rsidR="00E11B02" w:rsidRDefault="00E11B02" w:rsidP="00284803">
            <w:r>
              <w:rPr>
                <w:sz w:val="16"/>
                <w:szCs w:val="16"/>
              </w:rPr>
              <w:t xml:space="preserve">TS38.174; TS38.176-1; TS/TR ... CR ... </w:t>
            </w:r>
          </w:p>
        </w:tc>
      </w:tr>
      <w:tr w:rsidR="00E11B02" w14:paraId="342CDE6F" w14:textId="77777777" w:rsidTr="00284803">
        <w:tc>
          <w:tcPr>
            <w:tcW w:w="879" w:type="dxa"/>
          </w:tcPr>
          <w:p w14:paraId="4754E2D7" w14:textId="77777777" w:rsidR="00E11B02" w:rsidRDefault="00E11B02" w:rsidP="00284803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1E8F25E1" w14:textId="77777777" w:rsidR="00E11B02" w:rsidRDefault="00E11B02" w:rsidP="00284803">
            <w:r>
              <w:rPr>
                <w:sz w:val="16"/>
                <w:szCs w:val="16"/>
              </w:rPr>
              <w:t>0174</w:t>
            </w:r>
          </w:p>
        </w:tc>
        <w:tc>
          <w:tcPr>
            <w:tcW w:w="517" w:type="dxa"/>
          </w:tcPr>
          <w:p w14:paraId="74ACDF0F" w14:textId="77777777" w:rsidR="00E11B02" w:rsidRDefault="00E11B02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6F636BD" w14:textId="77777777" w:rsidR="00E11B02" w:rsidRDefault="00E11B02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E9EC6E7" w14:textId="77777777" w:rsidR="00E11B02" w:rsidRDefault="00E11B02" w:rsidP="00284803">
            <w:r>
              <w:rPr>
                <w:sz w:val="16"/>
                <w:szCs w:val="16"/>
              </w:rPr>
              <w:t xml:space="preserve">CR to TS 38.307: n87 and n88 overlapping </w:t>
            </w:r>
            <w:proofErr w:type="gramStart"/>
            <w:r>
              <w:rPr>
                <w:sz w:val="16"/>
                <w:szCs w:val="16"/>
              </w:rPr>
              <w:t>bands</w:t>
            </w:r>
            <w:proofErr w:type="gramEnd"/>
            <w:r>
              <w:rPr>
                <w:sz w:val="16"/>
                <w:szCs w:val="16"/>
              </w:rPr>
              <w:t xml:space="preserve"> introduction</w:t>
            </w:r>
          </w:p>
        </w:tc>
        <w:tc>
          <w:tcPr>
            <w:tcW w:w="517" w:type="dxa"/>
          </w:tcPr>
          <w:p w14:paraId="3C416861" w14:textId="77777777" w:rsidR="00E11B02" w:rsidRDefault="00E11B02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44E309F" w14:textId="77777777" w:rsidR="00E11B02" w:rsidRDefault="00E11B02" w:rsidP="00284803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36AC265E" w14:textId="77777777" w:rsidR="00E11B02" w:rsidRDefault="00E11B02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548BF7D" w14:textId="77777777" w:rsidR="00E11B02" w:rsidRDefault="00E11B02" w:rsidP="00284803">
            <w:r>
              <w:rPr>
                <w:sz w:val="16"/>
                <w:szCs w:val="16"/>
              </w:rPr>
              <w:t>R4-2500080</w:t>
            </w:r>
          </w:p>
        </w:tc>
        <w:tc>
          <w:tcPr>
            <w:tcW w:w="1597" w:type="dxa"/>
          </w:tcPr>
          <w:p w14:paraId="52E6E1FF" w14:textId="77777777" w:rsidR="00E11B02" w:rsidRDefault="00E11B02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E78C754" w14:textId="77777777" w:rsidR="00E11B02" w:rsidRDefault="00E11B02" w:rsidP="00284803">
            <w:r>
              <w:rPr>
                <w:sz w:val="16"/>
                <w:szCs w:val="16"/>
              </w:rPr>
              <w:t>NR_bands_n87_n88-Core</w:t>
            </w:r>
          </w:p>
        </w:tc>
        <w:tc>
          <w:tcPr>
            <w:tcW w:w="2323" w:type="dxa"/>
          </w:tcPr>
          <w:p w14:paraId="7A83DD98" w14:textId="77777777" w:rsidR="00E11B02" w:rsidRDefault="00E11B02" w:rsidP="00284803">
            <w:r>
              <w:rPr>
                <w:sz w:val="16"/>
                <w:szCs w:val="16"/>
              </w:rPr>
              <w:t>Annex A</w:t>
            </w:r>
          </w:p>
        </w:tc>
        <w:tc>
          <w:tcPr>
            <w:tcW w:w="998" w:type="dxa"/>
          </w:tcPr>
          <w:p w14:paraId="2FD908A1" w14:textId="77777777" w:rsidR="00E11B02" w:rsidRDefault="00E11B02" w:rsidP="00284803">
            <w:pPr>
              <w:rPr>
                <w:sz w:val="16"/>
                <w:szCs w:val="16"/>
              </w:rPr>
            </w:pPr>
          </w:p>
        </w:tc>
      </w:tr>
    </w:tbl>
    <w:p w14:paraId="385E08EA" w14:textId="77777777" w:rsidR="00E11B02" w:rsidRDefault="00E11B02" w:rsidP="00E11B02"/>
    <w:p w14:paraId="20CCE8D4" w14:textId="77777777" w:rsidR="00A953C5" w:rsidRDefault="00A953C5" w:rsidP="001B1DF5"/>
    <w:p w14:paraId="384FB529" w14:textId="7981A537" w:rsidR="005946A8" w:rsidRDefault="005946A8" w:rsidP="005946A8">
      <w:pPr>
        <w:pStyle w:val="Heading1"/>
      </w:pPr>
      <w:r>
        <w:rPr>
          <w:noProof/>
        </w:rPr>
        <w:t>List of CRs from RAN WG4 for AI 9.4.1.3</w:t>
      </w:r>
    </w:p>
    <w:p w14:paraId="78B76A3E" w14:textId="62E8A6B6" w:rsidR="001B1DF5" w:rsidRDefault="005061AA" w:rsidP="001B1DF5">
      <w:pPr>
        <w:pStyle w:val="Heading2"/>
        <w:rPr>
          <w:rFonts w:cs="Arial"/>
          <w:noProof/>
        </w:rPr>
      </w:pPr>
      <w:r w:rsidRPr="005061AA">
        <w:rPr>
          <w:noProof/>
        </w:rPr>
        <w:t>RP-25062</w:t>
      </w:r>
      <w:r>
        <w:rPr>
          <w:noProof/>
        </w:rPr>
        <w:t>2</w:t>
      </w:r>
    </w:p>
    <w:p w14:paraId="2F73B43A" w14:textId="04106EF9" w:rsidR="001B1DF5" w:rsidRPr="004347C0" w:rsidRDefault="001B1DF5" w:rsidP="001B1D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5946A8" w:rsidRPr="005946A8">
        <w:rPr>
          <w:rFonts w:ascii="Arial" w:hAnsi="Arial" w:cs="Arial"/>
          <w:b/>
          <w:bCs/>
        </w:rPr>
        <w:t>RAN4 CRs to Rel-19 NR band n68</w:t>
      </w:r>
    </w:p>
    <w:p w14:paraId="04D5D789" w14:textId="563C15AD" w:rsidR="001B1DF5" w:rsidRPr="004347C0" w:rsidRDefault="001B1DF5" w:rsidP="001B1DF5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5946A8">
        <w:rPr>
          <w:rFonts w:ascii="Arial" w:hAnsi="Arial" w:cs="Arial"/>
          <w:b/>
          <w:bCs/>
        </w:rPr>
        <w:t>9.4.1.3</w:t>
      </w:r>
    </w:p>
    <w:p w14:paraId="7A3518ED" w14:textId="77777777" w:rsidR="001B1DF5" w:rsidRDefault="001B1DF5" w:rsidP="001B1DF5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11B02" w:rsidRPr="004E535C" w14:paraId="6C5EBCF2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AE76B9E" w14:textId="77777777" w:rsidR="00E11B02" w:rsidRPr="00BF1EB6" w:rsidRDefault="00E11B02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B186B8E" w14:textId="77777777" w:rsidR="00E11B02" w:rsidRPr="00BF1EB6" w:rsidRDefault="00E11B02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2E31AA6" w14:textId="77777777" w:rsidR="00E11B02" w:rsidRPr="00BF1EB6" w:rsidRDefault="00E11B02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D823A01" w14:textId="77777777" w:rsidR="00E11B02" w:rsidRPr="00BF1EB6" w:rsidRDefault="00E11B02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7F82130" w14:textId="77777777" w:rsidR="00E11B02" w:rsidRPr="00BF1EB6" w:rsidRDefault="00E11B02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451E0CC6" w14:textId="77777777" w:rsidR="00E11B02" w:rsidRPr="00BF1EB6" w:rsidRDefault="00E11B02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CDCD5B5" w14:textId="77777777" w:rsidR="00E11B02" w:rsidRPr="00BF1EB6" w:rsidRDefault="00E11B02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2EFF4910" w14:textId="77777777" w:rsidR="00E11B02" w:rsidRPr="00BF1EB6" w:rsidRDefault="00E11B02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2A2A928" w14:textId="77777777" w:rsidR="00E11B02" w:rsidRPr="00BF1EB6" w:rsidRDefault="00E11B02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5401BCE" w14:textId="77777777" w:rsidR="00E11B02" w:rsidRPr="00BF1EB6" w:rsidRDefault="00E11B02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7777120" w14:textId="77777777" w:rsidR="00E11B02" w:rsidRPr="00BF1EB6" w:rsidRDefault="00E11B02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C3B9073" w14:textId="77777777" w:rsidR="00E11B02" w:rsidRPr="00BF1EB6" w:rsidRDefault="00E11B02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4214B9D" w14:textId="77777777" w:rsidR="00E11B02" w:rsidRPr="00BF1EB6" w:rsidRDefault="00E11B02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11B02" w14:paraId="39CBB304" w14:textId="77777777" w:rsidTr="00284803">
        <w:tc>
          <w:tcPr>
            <w:tcW w:w="879" w:type="dxa"/>
          </w:tcPr>
          <w:p w14:paraId="098373DF" w14:textId="77777777" w:rsidR="00E11B02" w:rsidRDefault="00E11B02" w:rsidP="00284803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1300F17B" w14:textId="77777777" w:rsidR="00E11B02" w:rsidRDefault="00E11B02" w:rsidP="00284803">
            <w:r>
              <w:rPr>
                <w:sz w:val="16"/>
                <w:szCs w:val="16"/>
              </w:rPr>
              <w:t>5000</w:t>
            </w:r>
          </w:p>
        </w:tc>
        <w:tc>
          <w:tcPr>
            <w:tcW w:w="517" w:type="dxa"/>
          </w:tcPr>
          <w:p w14:paraId="263CA964" w14:textId="77777777" w:rsidR="00E11B02" w:rsidRDefault="00E11B02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03B3387" w14:textId="77777777" w:rsidR="00E11B02" w:rsidRDefault="00E11B02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A347F7B" w14:textId="77777777" w:rsidR="00E11B02" w:rsidRDefault="00E11B02" w:rsidP="00284803">
            <w:r>
              <w:rPr>
                <w:sz w:val="16"/>
                <w:szCs w:val="16"/>
              </w:rPr>
              <w:t>CR to 36.104 - Introduction of band n68</w:t>
            </w:r>
          </w:p>
        </w:tc>
        <w:tc>
          <w:tcPr>
            <w:tcW w:w="517" w:type="dxa"/>
          </w:tcPr>
          <w:p w14:paraId="4B0B8FCA" w14:textId="77777777" w:rsidR="00E11B02" w:rsidRDefault="00E11B02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5981539" w14:textId="77777777" w:rsidR="00E11B02" w:rsidRDefault="00E11B02" w:rsidP="00284803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0672E136" w14:textId="77777777" w:rsidR="00E11B02" w:rsidRDefault="00E11B02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0367C42" w14:textId="77777777" w:rsidR="00E11B02" w:rsidRDefault="00E11B02" w:rsidP="00284803">
            <w:r>
              <w:rPr>
                <w:sz w:val="16"/>
                <w:szCs w:val="16"/>
              </w:rPr>
              <w:t>R4-2500120</w:t>
            </w:r>
          </w:p>
        </w:tc>
        <w:tc>
          <w:tcPr>
            <w:tcW w:w="1597" w:type="dxa"/>
          </w:tcPr>
          <w:p w14:paraId="4549A6D3" w14:textId="77777777" w:rsidR="00E11B02" w:rsidRDefault="00E11B02" w:rsidP="0028480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3591C4FF" w14:textId="77777777" w:rsidR="00E11B02" w:rsidRDefault="00E11B02" w:rsidP="00284803">
            <w:r>
              <w:rPr>
                <w:sz w:val="16"/>
                <w:szCs w:val="16"/>
              </w:rPr>
              <w:t>NR_band_n68-Core</w:t>
            </w:r>
          </w:p>
        </w:tc>
        <w:tc>
          <w:tcPr>
            <w:tcW w:w="2323" w:type="dxa"/>
          </w:tcPr>
          <w:p w14:paraId="343F326B" w14:textId="77777777" w:rsidR="00E11B02" w:rsidRDefault="00E11B02" w:rsidP="00284803">
            <w:r>
              <w:rPr>
                <w:sz w:val="16"/>
                <w:szCs w:val="16"/>
              </w:rPr>
              <w:t>6.6.4.3.1, 6.6.4.4.1, 7.6.2.1</w:t>
            </w:r>
          </w:p>
        </w:tc>
        <w:tc>
          <w:tcPr>
            <w:tcW w:w="998" w:type="dxa"/>
          </w:tcPr>
          <w:p w14:paraId="777E0D28" w14:textId="77777777" w:rsidR="00E11B02" w:rsidRDefault="00E11B02" w:rsidP="00284803">
            <w:r>
              <w:rPr>
                <w:sz w:val="16"/>
                <w:szCs w:val="16"/>
              </w:rPr>
              <w:t xml:space="preserve">TS/TR ... CR ... ; TS 36.141 ; TS/TR ... CR ... </w:t>
            </w:r>
          </w:p>
        </w:tc>
      </w:tr>
      <w:tr w:rsidR="00E11B02" w14:paraId="5D78BFAF" w14:textId="77777777" w:rsidTr="00284803">
        <w:tc>
          <w:tcPr>
            <w:tcW w:w="879" w:type="dxa"/>
          </w:tcPr>
          <w:p w14:paraId="569F611D" w14:textId="77777777" w:rsidR="00E11B02" w:rsidRDefault="00E11B02" w:rsidP="00284803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3B5D8C5F" w14:textId="77777777" w:rsidR="00E11B02" w:rsidRDefault="00E11B02" w:rsidP="00284803">
            <w:r>
              <w:rPr>
                <w:sz w:val="16"/>
                <w:szCs w:val="16"/>
              </w:rPr>
              <w:t>1408</w:t>
            </w:r>
          </w:p>
        </w:tc>
        <w:tc>
          <w:tcPr>
            <w:tcW w:w="517" w:type="dxa"/>
          </w:tcPr>
          <w:p w14:paraId="0EDEF580" w14:textId="77777777" w:rsidR="00E11B02" w:rsidRDefault="00E11B02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A7CF2F0" w14:textId="77777777" w:rsidR="00E11B02" w:rsidRDefault="00E11B02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680A6F2" w14:textId="77777777" w:rsidR="00E11B02" w:rsidRDefault="00E11B02" w:rsidP="00284803">
            <w:r>
              <w:rPr>
                <w:sz w:val="16"/>
                <w:szCs w:val="16"/>
              </w:rPr>
              <w:t>CR to 36.141 on introduction of Band n68</w:t>
            </w:r>
          </w:p>
        </w:tc>
        <w:tc>
          <w:tcPr>
            <w:tcW w:w="517" w:type="dxa"/>
          </w:tcPr>
          <w:p w14:paraId="50916FE0" w14:textId="77777777" w:rsidR="00E11B02" w:rsidRDefault="00E11B02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67DB5AB" w14:textId="77777777" w:rsidR="00E11B02" w:rsidRDefault="00E11B02" w:rsidP="00284803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4FAF6465" w14:textId="77777777" w:rsidR="00E11B02" w:rsidRDefault="00E11B02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6AB5986" w14:textId="77777777" w:rsidR="00E11B02" w:rsidRDefault="00E11B02" w:rsidP="00284803">
            <w:r>
              <w:rPr>
                <w:sz w:val="16"/>
                <w:szCs w:val="16"/>
              </w:rPr>
              <w:t>R4-2500095</w:t>
            </w:r>
          </w:p>
        </w:tc>
        <w:tc>
          <w:tcPr>
            <w:tcW w:w="1597" w:type="dxa"/>
          </w:tcPr>
          <w:p w14:paraId="4696338F" w14:textId="77777777" w:rsidR="00E11B02" w:rsidRDefault="00E11B02" w:rsidP="0028480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B44D28A" w14:textId="77777777" w:rsidR="00E11B02" w:rsidRDefault="00E11B02" w:rsidP="00284803">
            <w:r>
              <w:rPr>
                <w:sz w:val="16"/>
                <w:szCs w:val="16"/>
              </w:rPr>
              <w:t>NR_band_n68-Perf</w:t>
            </w:r>
          </w:p>
        </w:tc>
        <w:tc>
          <w:tcPr>
            <w:tcW w:w="2323" w:type="dxa"/>
          </w:tcPr>
          <w:p w14:paraId="6A4DA696" w14:textId="77777777" w:rsidR="00E11B02" w:rsidRDefault="00E11B02" w:rsidP="00284803">
            <w:r>
              <w:rPr>
                <w:sz w:val="16"/>
                <w:szCs w:val="16"/>
              </w:rPr>
              <w:t>6.6.4.5.4.1, 6.6.4.5.5, 7.6.5.2</w:t>
            </w:r>
          </w:p>
        </w:tc>
        <w:tc>
          <w:tcPr>
            <w:tcW w:w="998" w:type="dxa"/>
          </w:tcPr>
          <w:p w14:paraId="3FFCBA02" w14:textId="77777777" w:rsidR="00E11B02" w:rsidRDefault="00E11B02" w:rsidP="00284803">
            <w:r>
              <w:rPr>
                <w:sz w:val="16"/>
                <w:szCs w:val="16"/>
              </w:rPr>
              <w:t xml:space="preserve">TS 36.104 CR 5000; TS/TR ... CR ...; </w:t>
            </w:r>
            <w:r>
              <w:rPr>
                <w:sz w:val="16"/>
                <w:szCs w:val="16"/>
              </w:rPr>
              <w:lastRenderedPageBreak/>
              <w:t xml:space="preserve">TS/TR ... CR ... </w:t>
            </w:r>
          </w:p>
        </w:tc>
      </w:tr>
      <w:tr w:rsidR="00E11B02" w14:paraId="3F34179E" w14:textId="77777777" w:rsidTr="00284803">
        <w:tc>
          <w:tcPr>
            <w:tcW w:w="879" w:type="dxa"/>
          </w:tcPr>
          <w:p w14:paraId="7C5E780F" w14:textId="77777777" w:rsidR="00E11B02" w:rsidRDefault="00E11B02" w:rsidP="00284803">
            <w:r>
              <w:rPr>
                <w:sz w:val="16"/>
                <w:szCs w:val="16"/>
              </w:rPr>
              <w:lastRenderedPageBreak/>
              <w:t>37.104</w:t>
            </w:r>
          </w:p>
        </w:tc>
        <w:tc>
          <w:tcPr>
            <w:tcW w:w="637" w:type="dxa"/>
          </w:tcPr>
          <w:p w14:paraId="4F30CF55" w14:textId="77777777" w:rsidR="00E11B02" w:rsidRDefault="00E11B02" w:rsidP="00284803">
            <w:r>
              <w:rPr>
                <w:sz w:val="16"/>
                <w:szCs w:val="16"/>
              </w:rPr>
              <w:t>1021</w:t>
            </w:r>
          </w:p>
        </w:tc>
        <w:tc>
          <w:tcPr>
            <w:tcW w:w="517" w:type="dxa"/>
          </w:tcPr>
          <w:p w14:paraId="1E8EE1B3" w14:textId="77777777" w:rsidR="00E11B02" w:rsidRDefault="00E11B02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A754021" w14:textId="77777777" w:rsidR="00E11B02" w:rsidRDefault="00E11B02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F2A235B" w14:textId="77777777" w:rsidR="00E11B02" w:rsidRDefault="00E11B02" w:rsidP="00284803">
            <w:r>
              <w:rPr>
                <w:sz w:val="16"/>
                <w:szCs w:val="16"/>
              </w:rPr>
              <w:t>CR to 37.104 on introduction of Band n68</w:t>
            </w:r>
          </w:p>
        </w:tc>
        <w:tc>
          <w:tcPr>
            <w:tcW w:w="517" w:type="dxa"/>
          </w:tcPr>
          <w:p w14:paraId="7E9B2D13" w14:textId="77777777" w:rsidR="00E11B02" w:rsidRDefault="00E11B02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21D3BFF" w14:textId="77777777" w:rsidR="00E11B02" w:rsidRDefault="00E11B02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5693767C" w14:textId="77777777" w:rsidR="00E11B02" w:rsidRDefault="00E11B02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2354C82" w14:textId="77777777" w:rsidR="00E11B02" w:rsidRDefault="00E11B02" w:rsidP="00284803">
            <w:r>
              <w:rPr>
                <w:sz w:val="16"/>
                <w:szCs w:val="16"/>
              </w:rPr>
              <w:t>R4-2500096</w:t>
            </w:r>
          </w:p>
        </w:tc>
        <w:tc>
          <w:tcPr>
            <w:tcW w:w="1597" w:type="dxa"/>
          </w:tcPr>
          <w:p w14:paraId="01C512CA" w14:textId="77777777" w:rsidR="00E11B02" w:rsidRDefault="00E11B02" w:rsidP="0028480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006E70BB" w14:textId="77777777" w:rsidR="00E11B02" w:rsidRDefault="00E11B02" w:rsidP="00284803">
            <w:r>
              <w:rPr>
                <w:sz w:val="16"/>
                <w:szCs w:val="16"/>
              </w:rPr>
              <w:t>NR_band_n68-Core</w:t>
            </w:r>
          </w:p>
        </w:tc>
        <w:tc>
          <w:tcPr>
            <w:tcW w:w="2323" w:type="dxa"/>
          </w:tcPr>
          <w:p w14:paraId="27E762E5" w14:textId="77777777" w:rsidR="00E11B02" w:rsidRDefault="00E11B02" w:rsidP="00284803">
            <w:r>
              <w:rPr>
                <w:sz w:val="16"/>
                <w:szCs w:val="16"/>
              </w:rPr>
              <w:t>4.5, 6.6.1.3.1, 6.6.1.4.1, 7.5.2</w:t>
            </w:r>
          </w:p>
        </w:tc>
        <w:tc>
          <w:tcPr>
            <w:tcW w:w="998" w:type="dxa"/>
          </w:tcPr>
          <w:p w14:paraId="72C9B510" w14:textId="77777777" w:rsidR="00E11B02" w:rsidRDefault="00E11B02" w:rsidP="00284803">
            <w:r>
              <w:rPr>
                <w:sz w:val="16"/>
                <w:szCs w:val="16"/>
              </w:rPr>
              <w:t xml:space="preserve">TS/TR ... CR ...; TS 37.141 CR 1092; TS/TR ... CR ... </w:t>
            </w:r>
          </w:p>
        </w:tc>
      </w:tr>
      <w:tr w:rsidR="00E11B02" w14:paraId="3B61E7DD" w14:textId="77777777" w:rsidTr="00284803">
        <w:tc>
          <w:tcPr>
            <w:tcW w:w="879" w:type="dxa"/>
          </w:tcPr>
          <w:p w14:paraId="4C7AE0BD" w14:textId="77777777" w:rsidR="00E11B02" w:rsidRDefault="00E11B02" w:rsidP="00284803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210C926C" w14:textId="77777777" w:rsidR="00E11B02" w:rsidRDefault="00E11B02" w:rsidP="00284803">
            <w:r>
              <w:rPr>
                <w:sz w:val="16"/>
                <w:szCs w:val="16"/>
              </w:rPr>
              <w:t>0294</w:t>
            </w:r>
          </w:p>
        </w:tc>
        <w:tc>
          <w:tcPr>
            <w:tcW w:w="517" w:type="dxa"/>
          </w:tcPr>
          <w:p w14:paraId="7A59F1F4" w14:textId="77777777" w:rsidR="00E11B02" w:rsidRDefault="00E11B02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7A40ABC" w14:textId="77777777" w:rsidR="00E11B02" w:rsidRDefault="00E11B02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B3CBA1F" w14:textId="77777777" w:rsidR="00E11B02" w:rsidRDefault="00E11B02" w:rsidP="00284803">
            <w:r>
              <w:rPr>
                <w:sz w:val="16"/>
                <w:szCs w:val="16"/>
              </w:rPr>
              <w:t>CR to TS 37.105: n68 band introduction</w:t>
            </w:r>
          </w:p>
        </w:tc>
        <w:tc>
          <w:tcPr>
            <w:tcW w:w="517" w:type="dxa"/>
          </w:tcPr>
          <w:p w14:paraId="03BCF95A" w14:textId="77777777" w:rsidR="00E11B02" w:rsidRDefault="00E11B02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3B6AD1E" w14:textId="77777777" w:rsidR="00E11B02" w:rsidRDefault="00E11B02" w:rsidP="00284803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21C0CF3" w14:textId="77777777" w:rsidR="00E11B02" w:rsidRDefault="00E11B02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92990D4" w14:textId="77777777" w:rsidR="00E11B02" w:rsidRDefault="00E11B02" w:rsidP="00284803">
            <w:r>
              <w:rPr>
                <w:sz w:val="16"/>
                <w:szCs w:val="16"/>
              </w:rPr>
              <w:t>R4-2500076</w:t>
            </w:r>
          </w:p>
        </w:tc>
        <w:tc>
          <w:tcPr>
            <w:tcW w:w="1597" w:type="dxa"/>
          </w:tcPr>
          <w:p w14:paraId="2AA60AF4" w14:textId="77777777" w:rsidR="00E11B02" w:rsidRDefault="00E11B02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3EFF08BC" w14:textId="77777777" w:rsidR="00E11B02" w:rsidRDefault="00E11B02" w:rsidP="00284803">
            <w:r>
              <w:rPr>
                <w:sz w:val="16"/>
                <w:szCs w:val="16"/>
              </w:rPr>
              <w:t>NR_band_n68-Core</w:t>
            </w:r>
          </w:p>
        </w:tc>
        <w:tc>
          <w:tcPr>
            <w:tcW w:w="2323" w:type="dxa"/>
          </w:tcPr>
          <w:p w14:paraId="58FEE2D2" w14:textId="77777777" w:rsidR="00E11B02" w:rsidRDefault="00E11B02" w:rsidP="00284803">
            <w:r>
              <w:rPr>
                <w:sz w:val="16"/>
                <w:szCs w:val="16"/>
              </w:rPr>
              <w:t>7.5.2.2, 9.7.6.3.3, 9.7.6.3.4.2, 9.7.6.4.3.2, 9.7.6.4.4.2, 10.6.2.2, 10.6.3.2, 10.6.4.2</w:t>
            </w:r>
          </w:p>
        </w:tc>
        <w:tc>
          <w:tcPr>
            <w:tcW w:w="998" w:type="dxa"/>
          </w:tcPr>
          <w:p w14:paraId="455079EA" w14:textId="77777777" w:rsidR="00E11B02" w:rsidRDefault="00E11B02" w:rsidP="00284803">
            <w:r>
              <w:rPr>
                <w:sz w:val="16"/>
                <w:szCs w:val="16"/>
              </w:rPr>
              <w:t>TS 37.145-1, TS 37.145-2</w:t>
            </w:r>
          </w:p>
        </w:tc>
      </w:tr>
      <w:tr w:rsidR="00E11B02" w14:paraId="0E0BF7F4" w14:textId="77777777" w:rsidTr="00284803">
        <w:tc>
          <w:tcPr>
            <w:tcW w:w="879" w:type="dxa"/>
          </w:tcPr>
          <w:p w14:paraId="3608EBAB" w14:textId="77777777" w:rsidR="00E11B02" w:rsidRDefault="00E11B02" w:rsidP="00284803"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37" w:type="dxa"/>
          </w:tcPr>
          <w:p w14:paraId="0F45C58F" w14:textId="77777777" w:rsidR="00E11B02" w:rsidRDefault="00E11B02" w:rsidP="00284803">
            <w:r>
              <w:rPr>
                <w:sz w:val="16"/>
                <w:szCs w:val="16"/>
              </w:rPr>
              <w:t>1092</w:t>
            </w:r>
          </w:p>
        </w:tc>
        <w:tc>
          <w:tcPr>
            <w:tcW w:w="517" w:type="dxa"/>
          </w:tcPr>
          <w:p w14:paraId="02B8A88A" w14:textId="77777777" w:rsidR="00E11B02" w:rsidRDefault="00E11B02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1266258" w14:textId="77777777" w:rsidR="00E11B02" w:rsidRDefault="00E11B02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89783E4" w14:textId="77777777" w:rsidR="00E11B02" w:rsidRDefault="00E11B02" w:rsidP="00284803">
            <w:r>
              <w:rPr>
                <w:sz w:val="16"/>
                <w:szCs w:val="16"/>
              </w:rPr>
              <w:t>CR to 37.141 on introduction of Band n68</w:t>
            </w:r>
          </w:p>
        </w:tc>
        <w:tc>
          <w:tcPr>
            <w:tcW w:w="517" w:type="dxa"/>
          </w:tcPr>
          <w:p w14:paraId="27AB9BF6" w14:textId="77777777" w:rsidR="00E11B02" w:rsidRDefault="00E11B02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D8B06CD" w14:textId="77777777" w:rsidR="00E11B02" w:rsidRDefault="00E11B02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5990EFE4" w14:textId="77777777" w:rsidR="00E11B02" w:rsidRDefault="00E11B02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84FDCC4" w14:textId="77777777" w:rsidR="00E11B02" w:rsidRDefault="00E11B02" w:rsidP="00284803">
            <w:r>
              <w:rPr>
                <w:sz w:val="16"/>
                <w:szCs w:val="16"/>
              </w:rPr>
              <w:t>R4-2500097</w:t>
            </w:r>
          </w:p>
        </w:tc>
        <w:tc>
          <w:tcPr>
            <w:tcW w:w="1597" w:type="dxa"/>
          </w:tcPr>
          <w:p w14:paraId="1AD50400" w14:textId="77777777" w:rsidR="00E11B02" w:rsidRDefault="00E11B02" w:rsidP="0028480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90741B3" w14:textId="77777777" w:rsidR="00E11B02" w:rsidRDefault="00E11B02" w:rsidP="00284803">
            <w:r>
              <w:rPr>
                <w:sz w:val="16"/>
                <w:szCs w:val="16"/>
              </w:rPr>
              <w:t>NR_band_n68-Perf</w:t>
            </w:r>
          </w:p>
        </w:tc>
        <w:tc>
          <w:tcPr>
            <w:tcW w:w="2323" w:type="dxa"/>
          </w:tcPr>
          <w:p w14:paraId="267057BB" w14:textId="77777777" w:rsidR="00E11B02" w:rsidRDefault="00E11B02" w:rsidP="00284803">
            <w:r>
              <w:rPr>
                <w:sz w:val="16"/>
                <w:szCs w:val="16"/>
              </w:rPr>
              <w:t>4.4, 6.6.1.5.5, 6.6.1.5.6, 7.5.5.2</w:t>
            </w:r>
          </w:p>
        </w:tc>
        <w:tc>
          <w:tcPr>
            <w:tcW w:w="998" w:type="dxa"/>
          </w:tcPr>
          <w:p w14:paraId="3EE26365" w14:textId="77777777" w:rsidR="00E11B02" w:rsidRDefault="00E11B02" w:rsidP="00284803">
            <w:r>
              <w:rPr>
                <w:sz w:val="16"/>
                <w:szCs w:val="16"/>
              </w:rPr>
              <w:t xml:space="preserve">TS 37.104 CR 1021; TS/TR ... CR ...; TS/TR ... CR ... </w:t>
            </w:r>
          </w:p>
        </w:tc>
      </w:tr>
      <w:tr w:rsidR="00E11B02" w14:paraId="4FE216CD" w14:textId="77777777" w:rsidTr="00284803">
        <w:tc>
          <w:tcPr>
            <w:tcW w:w="879" w:type="dxa"/>
          </w:tcPr>
          <w:p w14:paraId="7C341272" w14:textId="77777777" w:rsidR="00E11B02" w:rsidRDefault="00E11B02" w:rsidP="00284803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74B49234" w14:textId="77777777" w:rsidR="00E11B02" w:rsidRDefault="00E11B02" w:rsidP="00284803">
            <w:r>
              <w:rPr>
                <w:sz w:val="16"/>
                <w:szCs w:val="16"/>
              </w:rPr>
              <w:t>0343</w:t>
            </w:r>
          </w:p>
        </w:tc>
        <w:tc>
          <w:tcPr>
            <w:tcW w:w="517" w:type="dxa"/>
          </w:tcPr>
          <w:p w14:paraId="4E59B938" w14:textId="77777777" w:rsidR="00E11B02" w:rsidRDefault="00E11B02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237B93" w14:textId="77777777" w:rsidR="00E11B02" w:rsidRDefault="00E11B02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3489542" w14:textId="77777777" w:rsidR="00E11B02" w:rsidRDefault="00E11B02" w:rsidP="00284803">
            <w:r>
              <w:rPr>
                <w:sz w:val="16"/>
                <w:szCs w:val="16"/>
              </w:rPr>
              <w:t>CR to TS 37.145-1: n68 band introduction</w:t>
            </w:r>
          </w:p>
        </w:tc>
        <w:tc>
          <w:tcPr>
            <w:tcW w:w="517" w:type="dxa"/>
          </w:tcPr>
          <w:p w14:paraId="72930387" w14:textId="77777777" w:rsidR="00E11B02" w:rsidRDefault="00E11B02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CFB4A3B" w14:textId="77777777" w:rsidR="00E11B02" w:rsidRDefault="00E11B02" w:rsidP="00284803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1F5B7A66" w14:textId="77777777" w:rsidR="00E11B02" w:rsidRDefault="00E11B02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373610A" w14:textId="77777777" w:rsidR="00E11B02" w:rsidRDefault="00E11B02" w:rsidP="00284803">
            <w:r>
              <w:rPr>
                <w:sz w:val="16"/>
                <w:szCs w:val="16"/>
              </w:rPr>
              <w:t>R4-2500077</w:t>
            </w:r>
          </w:p>
        </w:tc>
        <w:tc>
          <w:tcPr>
            <w:tcW w:w="1597" w:type="dxa"/>
          </w:tcPr>
          <w:p w14:paraId="4C5E8922" w14:textId="77777777" w:rsidR="00E11B02" w:rsidRDefault="00E11B02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1BFC8A6" w14:textId="77777777" w:rsidR="00E11B02" w:rsidRDefault="00E11B02" w:rsidP="00284803">
            <w:r>
              <w:rPr>
                <w:sz w:val="16"/>
                <w:szCs w:val="16"/>
              </w:rPr>
              <w:t>NR_band_n68-Perf</w:t>
            </w:r>
          </w:p>
        </w:tc>
        <w:tc>
          <w:tcPr>
            <w:tcW w:w="2323" w:type="dxa"/>
          </w:tcPr>
          <w:p w14:paraId="15816658" w14:textId="77777777" w:rsidR="00E11B02" w:rsidRDefault="00E11B02" w:rsidP="00284803">
            <w:r>
              <w:rPr>
                <w:sz w:val="16"/>
                <w:szCs w:val="16"/>
              </w:rPr>
              <w:t>6.6.6.5.2.5, 6.6.6.5.2.6, 7.5.5.1.2, 7.5.5.2, 7.5.5.4.2</w:t>
            </w:r>
          </w:p>
        </w:tc>
        <w:tc>
          <w:tcPr>
            <w:tcW w:w="998" w:type="dxa"/>
          </w:tcPr>
          <w:p w14:paraId="203FEFE0" w14:textId="77777777" w:rsidR="00E11B02" w:rsidRDefault="00E11B02" w:rsidP="00284803">
            <w:r>
              <w:rPr>
                <w:sz w:val="16"/>
                <w:szCs w:val="16"/>
              </w:rPr>
              <w:t>TS 37.105; TS 37.145-2</w:t>
            </w:r>
          </w:p>
        </w:tc>
      </w:tr>
      <w:tr w:rsidR="00E11B02" w14:paraId="4CD9AD6B" w14:textId="77777777" w:rsidTr="00284803">
        <w:tc>
          <w:tcPr>
            <w:tcW w:w="879" w:type="dxa"/>
          </w:tcPr>
          <w:p w14:paraId="2F9199AE" w14:textId="77777777" w:rsidR="00E11B02" w:rsidRDefault="00E11B02" w:rsidP="00284803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7FC16E91" w14:textId="77777777" w:rsidR="00E11B02" w:rsidRDefault="00E11B02" w:rsidP="00284803">
            <w:r>
              <w:rPr>
                <w:sz w:val="16"/>
                <w:szCs w:val="16"/>
              </w:rPr>
              <w:t>0389</w:t>
            </w:r>
          </w:p>
        </w:tc>
        <w:tc>
          <w:tcPr>
            <w:tcW w:w="517" w:type="dxa"/>
          </w:tcPr>
          <w:p w14:paraId="3ABBA005" w14:textId="77777777" w:rsidR="00E11B02" w:rsidRDefault="00E11B02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AF6B6A8" w14:textId="77777777" w:rsidR="00E11B02" w:rsidRDefault="00E11B02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5CA38E0" w14:textId="77777777" w:rsidR="00E11B02" w:rsidRDefault="00E11B02" w:rsidP="00284803">
            <w:r>
              <w:rPr>
                <w:sz w:val="16"/>
                <w:szCs w:val="16"/>
              </w:rPr>
              <w:t>CR to TS 37.145-2: n68 band introduction</w:t>
            </w:r>
          </w:p>
        </w:tc>
        <w:tc>
          <w:tcPr>
            <w:tcW w:w="517" w:type="dxa"/>
          </w:tcPr>
          <w:p w14:paraId="69F4CE27" w14:textId="77777777" w:rsidR="00E11B02" w:rsidRDefault="00E11B02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F9593D8" w14:textId="77777777" w:rsidR="00E11B02" w:rsidRDefault="00E11B02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5855B1F7" w14:textId="77777777" w:rsidR="00E11B02" w:rsidRDefault="00E11B02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A992B2B" w14:textId="77777777" w:rsidR="00E11B02" w:rsidRDefault="00E11B02" w:rsidP="00284803">
            <w:r>
              <w:rPr>
                <w:sz w:val="16"/>
                <w:szCs w:val="16"/>
              </w:rPr>
              <w:t>R4-2500078</w:t>
            </w:r>
          </w:p>
        </w:tc>
        <w:tc>
          <w:tcPr>
            <w:tcW w:w="1597" w:type="dxa"/>
          </w:tcPr>
          <w:p w14:paraId="1119F3AE" w14:textId="77777777" w:rsidR="00E11B02" w:rsidRDefault="00E11B02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BA612A2" w14:textId="77777777" w:rsidR="00E11B02" w:rsidRDefault="00E11B02" w:rsidP="00284803">
            <w:r>
              <w:rPr>
                <w:sz w:val="16"/>
                <w:szCs w:val="16"/>
              </w:rPr>
              <w:t>NR_band_n68-Perf</w:t>
            </w:r>
          </w:p>
        </w:tc>
        <w:tc>
          <w:tcPr>
            <w:tcW w:w="2323" w:type="dxa"/>
          </w:tcPr>
          <w:p w14:paraId="1D25A214" w14:textId="77777777" w:rsidR="00E11B02" w:rsidRDefault="00E11B02" w:rsidP="00284803">
            <w:r>
              <w:rPr>
                <w:sz w:val="16"/>
                <w:szCs w:val="16"/>
              </w:rPr>
              <w:t>6.7.6.4.5.1.1, 6.7.6.4.5.2, 6.7.6.4.5.3, 6.7.6.5.5.1, 6.7.6.5.5.2, 6.7.6.5.5.3, 7.6.3.5.1, 7.6.3.5.2, 7.6.3.5.3</w:t>
            </w:r>
          </w:p>
        </w:tc>
        <w:tc>
          <w:tcPr>
            <w:tcW w:w="998" w:type="dxa"/>
          </w:tcPr>
          <w:p w14:paraId="47C788D8" w14:textId="77777777" w:rsidR="00E11B02" w:rsidRDefault="00E11B02" w:rsidP="00284803">
            <w:r>
              <w:rPr>
                <w:sz w:val="16"/>
                <w:szCs w:val="16"/>
              </w:rPr>
              <w:t>TS 37.105; TS 37.145-1</w:t>
            </w:r>
          </w:p>
        </w:tc>
      </w:tr>
      <w:tr w:rsidR="00E11B02" w14:paraId="45C967C6" w14:textId="77777777" w:rsidTr="00284803">
        <w:tc>
          <w:tcPr>
            <w:tcW w:w="879" w:type="dxa"/>
          </w:tcPr>
          <w:p w14:paraId="55DED1BD" w14:textId="77777777" w:rsidR="00E11B02" w:rsidRDefault="00E11B02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602120C4" w14:textId="77777777" w:rsidR="00E11B02" w:rsidRDefault="00E11B02" w:rsidP="00284803">
            <w:r>
              <w:rPr>
                <w:sz w:val="16"/>
                <w:szCs w:val="16"/>
              </w:rPr>
              <w:t>2610</w:t>
            </w:r>
          </w:p>
        </w:tc>
        <w:tc>
          <w:tcPr>
            <w:tcW w:w="517" w:type="dxa"/>
          </w:tcPr>
          <w:p w14:paraId="71F2E8A0" w14:textId="77777777" w:rsidR="00E11B02" w:rsidRDefault="00E11B02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ED331C6" w14:textId="77777777" w:rsidR="00E11B02" w:rsidRDefault="00E11B02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7291EEB" w14:textId="77777777" w:rsidR="00E11B02" w:rsidRDefault="00E11B02" w:rsidP="00284803">
            <w:r>
              <w:rPr>
                <w:sz w:val="16"/>
                <w:szCs w:val="16"/>
              </w:rPr>
              <w:t>CR to 38.101-1 - Introduction of band n68</w:t>
            </w:r>
          </w:p>
        </w:tc>
        <w:tc>
          <w:tcPr>
            <w:tcW w:w="517" w:type="dxa"/>
          </w:tcPr>
          <w:p w14:paraId="5F93FABB" w14:textId="77777777" w:rsidR="00E11B02" w:rsidRDefault="00E11B02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B06BE36" w14:textId="77777777" w:rsidR="00E11B02" w:rsidRDefault="00E11B02" w:rsidP="0028480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5CBBF522" w14:textId="77777777" w:rsidR="00E11B02" w:rsidRDefault="00E11B02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1B7F930" w14:textId="77777777" w:rsidR="00E11B02" w:rsidRDefault="00E11B02" w:rsidP="00284803">
            <w:r>
              <w:rPr>
                <w:sz w:val="16"/>
                <w:szCs w:val="16"/>
              </w:rPr>
              <w:t>R4-2502823</w:t>
            </w:r>
          </w:p>
        </w:tc>
        <w:tc>
          <w:tcPr>
            <w:tcW w:w="1597" w:type="dxa"/>
          </w:tcPr>
          <w:p w14:paraId="79DF6620" w14:textId="77777777" w:rsidR="00E11B02" w:rsidRDefault="00E11B02" w:rsidP="0028480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A5DC29A" w14:textId="77777777" w:rsidR="00E11B02" w:rsidRDefault="00E11B02" w:rsidP="00284803">
            <w:r>
              <w:rPr>
                <w:sz w:val="16"/>
                <w:szCs w:val="16"/>
              </w:rPr>
              <w:t>NR_band_n68-Core</w:t>
            </w:r>
          </w:p>
        </w:tc>
        <w:tc>
          <w:tcPr>
            <w:tcW w:w="2323" w:type="dxa"/>
          </w:tcPr>
          <w:p w14:paraId="49FF53DA" w14:textId="77777777" w:rsidR="00E11B02" w:rsidRDefault="00E11B02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340BE17" w14:textId="77777777" w:rsidR="00E11B02" w:rsidRDefault="00E11B02" w:rsidP="00284803">
            <w:pPr>
              <w:rPr>
                <w:sz w:val="16"/>
                <w:szCs w:val="16"/>
              </w:rPr>
            </w:pPr>
          </w:p>
        </w:tc>
      </w:tr>
      <w:tr w:rsidR="00E11B02" w14:paraId="468B7CD3" w14:textId="77777777" w:rsidTr="00284803">
        <w:tc>
          <w:tcPr>
            <w:tcW w:w="879" w:type="dxa"/>
          </w:tcPr>
          <w:p w14:paraId="5A9EF497" w14:textId="77777777" w:rsidR="00E11B02" w:rsidRDefault="00E11B02" w:rsidP="00284803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1F1A20A5" w14:textId="77777777" w:rsidR="00E11B02" w:rsidRDefault="00E11B02" w:rsidP="00284803">
            <w:r>
              <w:rPr>
                <w:sz w:val="16"/>
                <w:szCs w:val="16"/>
              </w:rPr>
              <w:t>0144</w:t>
            </w:r>
          </w:p>
        </w:tc>
        <w:tc>
          <w:tcPr>
            <w:tcW w:w="517" w:type="dxa"/>
          </w:tcPr>
          <w:p w14:paraId="486320F9" w14:textId="77777777" w:rsidR="00E11B02" w:rsidRDefault="00E11B02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DF4D1CB" w14:textId="77777777" w:rsidR="00E11B02" w:rsidRDefault="00E11B02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4210A59" w14:textId="77777777" w:rsidR="00E11B02" w:rsidRDefault="00E11B02" w:rsidP="00284803">
            <w:r>
              <w:rPr>
                <w:sz w:val="16"/>
                <w:szCs w:val="16"/>
              </w:rPr>
              <w:t>CR to 38.101-5 - Introduction of band n68</w:t>
            </w:r>
          </w:p>
        </w:tc>
        <w:tc>
          <w:tcPr>
            <w:tcW w:w="517" w:type="dxa"/>
          </w:tcPr>
          <w:p w14:paraId="1296DB9D" w14:textId="77777777" w:rsidR="00E11B02" w:rsidRDefault="00E11B02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073E35D" w14:textId="77777777" w:rsidR="00E11B02" w:rsidRDefault="00E11B02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38E62BA5" w14:textId="77777777" w:rsidR="00E11B02" w:rsidRDefault="00E11B02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1253001" w14:textId="77777777" w:rsidR="00E11B02" w:rsidRDefault="00E11B02" w:rsidP="00284803">
            <w:r>
              <w:rPr>
                <w:sz w:val="16"/>
                <w:szCs w:val="16"/>
              </w:rPr>
              <w:t>R4-2500130</w:t>
            </w:r>
          </w:p>
        </w:tc>
        <w:tc>
          <w:tcPr>
            <w:tcW w:w="1597" w:type="dxa"/>
          </w:tcPr>
          <w:p w14:paraId="3AAF991D" w14:textId="77777777" w:rsidR="00E11B02" w:rsidRDefault="00E11B02" w:rsidP="00284803">
            <w:r>
              <w:rPr>
                <w:sz w:val="16"/>
                <w:szCs w:val="16"/>
              </w:rPr>
              <w:t>Ericsson Limited</w:t>
            </w:r>
          </w:p>
        </w:tc>
        <w:tc>
          <w:tcPr>
            <w:tcW w:w="1122" w:type="dxa"/>
          </w:tcPr>
          <w:p w14:paraId="7D91C606" w14:textId="77777777" w:rsidR="00E11B02" w:rsidRDefault="00E11B02" w:rsidP="00284803">
            <w:r>
              <w:rPr>
                <w:sz w:val="16"/>
                <w:szCs w:val="16"/>
              </w:rPr>
              <w:t>NR_band_n68-Core</w:t>
            </w:r>
          </w:p>
        </w:tc>
        <w:tc>
          <w:tcPr>
            <w:tcW w:w="2323" w:type="dxa"/>
          </w:tcPr>
          <w:p w14:paraId="5C66C1E0" w14:textId="77777777" w:rsidR="00E11B02" w:rsidRDefault="00E11B02" w:rsidP="00284803">
            <w:r>
              <w:rPr>
                <w:sz w:val="16"/>
                <w:szCs w:val="16"/>
              </w:rPr>
              <w:t>6.5.3.2</w:t>
            </w:r>
          </w:p>
        </w:tc>
        <w:tc>
          <w:tcPr>
            <w:tcW w:w="998" w:type="dxa"/>
          </w:tcPr>
          <w:p w14:paraId="6D288537" w14:textId="77777777" w:rsidR="00E11B02" w:rsidRDefault="00E11B02" w:rsidP="0028480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E11B02" w14:paraId="50598AAF" w14:textId="77777777" w:rsidTr="00284803">
        <w:tc>
          <w:tcPr>
            <w:tcW w:w="879" w:type="dxa"/>
          </w:tcPr>
          <w:p w14:paraId="70408F94" w14:textId="77777777" w:rsidR="00E11B02" w:rsidRDefault="00E11B02" w:rsidP="00284803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77D1144D" w14:textId="77777777" w:rsidR="00E11B02" w:rsidRDefault="00E11B02" w:rsidP="00284803">
            <w:r>
              <w:rPr>
                <w:sz w:val="16"/>
                <w:szCs w:val="16"/>
              </w:rPr>
              <w:t>0680</w:t>
            </w:r>
          </w:p>
        </w:tc>
        <w:tc>
          <w:tcPr>
            <w:tcW w:w="517" w:type="dxa"/>
          </w:tcPr>
          <w:p w14:paraId="2B04D1C6" w14:textId="77777777" w:rsidR="00E11B02" w:rsidRDefault="00E11B02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72F05FE2" w14:textId="77777777" w:rsidR="00E11B02" w:rsidRDefault="00E11B02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A9B61D5" w14:textId="77777777" w:rsidR="00E11B02" w:rsidRDefault="00E11B02" w:rsidP="00284803">
            <w:r>
              <w:rPr>
                <w:sz w:val="16"/>
                <w:szCs w:val="16"/>
              </w:rPr>
              <w:t>CR to 38.104 - Introduction of band n68</w:t>
            </w:r>
          </w:p>
        </w:tc>
        <w:tc>
          <w:tcPr>
            <w:tcW w:w="517" w:type="dxa"/>
          </w:tcPr>
          <w:p w14:paraId="0604DE42" w14:textId="77777777" w:rsidR="00E11B02" w:rsidRDefault="00E11B02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3CF2E19" w14:textId="77777777" w:rsidR="00E11B02" w:rsidRDefault="00E11B02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3E281753" w14:textId="77777777" w:rsidR="00E11B02" w:rsidRDefault="00E11B02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313A55E" w14:textId="77777777" w:rsidR="00E11B02" w:rsidRDefault="00E11B02" w:rsidP="00284803">
            <w:r>
              <w:rPr>
                <w:sz w:val="16"/>
                <w:szCs w:val="16"/>
              </w:rPr>
              <w:t>R4-2500121</w:t>
            </w:r>
          </w:p>
        </w:tc>
        <w:tc>
          <w:tcPr>
            <w:tcW w:w="1597" w:type="dxa"/>
          </w:tcPr>
          <w:p w14:paraId="43BBD54C" w14:textId="77777777" w:rsidR="00E11B02" w:rsidRDefault="00E11B02" w:rsidP="0028480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17F2AFC2" w14:textId="77777777" w:rsidR="00E11B02" w:rsidRDefault="00E11B02" w:rsidP="00284803">
            <w:r>
              <w:rPr>
                <w:sz w:val="16"/>
                <w:szCs w:val="16"/>
              </w:rPr>
              <w:t>NR_band_n68-Core</w:t>
            </w:r>
          </w:p>
        </w:tc>
        <w:tc>
          <w:tcPr>
            <w:tcW w:w="2323" w:type="dxa"/>
          </w:tcPr>
          <w:p w14:paraId="544D7593" w14:textId="77777777" w:rsidR="00E11B02" w:rsidRDefault="00E11B02" w:rsidP="00284803">
            <w:r>
              <w:rPr>
                <w:sz w:val="16"/>
                <w:szCs w:val="16"/>
              </w:rPr>
              <w:t>5.2, 5.3.5, 5.4.2.3, 5.4.3.3, 6.6.4.2.1, 6.6.4.2.2.1, 6.6.5.2.3, 6.6.5.2.4</w:t>
            </w:r>
          </w:p>
        </w:tc>
        <w:tc>
          <w:tcPr>
            <w:tcW w:w="998" w:type="dxa"/>
          </w:tcPr>
          <w:p w14:paraId="3AA468E9" w14:textId="77777777" w:rsidR="00E11B02" w:rsidRDefault="00E11B02" w:rsidP="00284803">
            <w:r>
              <w:rPr>
                <w:sz w:val="16"/>
                <w:szCs w:val="16"/>
              </w:rPr>
              <w:t xml:space="preserve">TS/TR ... CR ... ; TS 38.141-1, TS 38.141-2 ; TS/TR ... CR ... </w:t>
            </w:r>
          </w:p>
        </w:tc>
      </w:tr>
      <w:tr w:rsidR="00E11B02" w14:paraId="0B3C4B4A" w14:textId="77777777" w:rsidTr="00284803">
        <w:tc>
          <w:tcPr>
            <w:tcW w:w="879" w:type="dxa"/>
          </w:tcPr>
          <w:p w14:paraId="162A45D3" w14:textId="77777777" w:rsidR="00E11B02" w:rsidRDefault="00E11B02" w:rsidP="00284803">
            <w:r>
              <w:rPr>
                <w:sz w:val="16"/>
                <w:szCs w:val="16"/>
              </w:rPr>
              <w:lastRenderedPageBreak/>
              <w:t>38.106</w:t>
            </w:r>
          </w:p>
        </w:tc>
        <w:tc>
          <w:tcPr>
            <w:tcW w:w="637" w:type="dxa"/>
          </w:tcPr>
          <w:p w14:paraId="6EC578DB" w14:textId="77777777" w:rsidR="00E11B02" w:rsidRDefault="00E11B02" w:rsidP="00284803">
            <w:r>
              <w:rPr>
                <w:sz w:val="16"/>
                <w:szCs w:val="16"/>
              </w:rPr>
              <w:t>0104</w:t>
            </w:r>
          </w:p>
        </w:tc>
        <w:tc>
          <w:tcPr>
            <w:tcW w:w="517" w:type="dxa"/>
          </w:tcPr>
          <w:p w14:paraId="28BA5528" w14:textId="77777777" w:rsidR="00E11B02" w:rsidRDefault="00E11B02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F61B314" w14:textId="77777777" w:rsidR="00E11B02" w:rsidRDefault="00E11B02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21FCE0C" w14:textId="77777777" w:rsidR="00E11B02" w:rsidRDefault="00E11B02" w:rsidP="00284803">
            <w:r>
              <w:rPr>
                <w:sz w:val="16"/>
                <w:szCs w:val="16"/>
              </w:rPr>
              <w:t>CR to TS38.106 on introduction of NR band n68</w:t>
            </w:r>
          </w:p>
        </w:tc>
        <w:tc>
          <w:tcPr>
            <w:tcW w:w="517" w:type="dxa"/>
          </w:tcPr>
          <w:p w14:paraId="09307CA7" w14:textId="77777777" w:rsidR="00E11B02" w:rsidRDefault="00E11B02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42AC16D" w14:textId="77777777" w:rsidR="00E11B02" w:rsidRDefault="00E11B02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174B3343" w14:textId="77777777" w:rsidR="00E11B02" w:rsidRDefault="00E11B02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AFA61D0" w14:textId="77777777" w:rsidR="00E11B02" w:rsidRDefault="00E11B02" w:rsidP="00284803">
            <w:r>
              <w:rPr>
                <w:sz w:val="16"/>
                <w:szCs w:val="16"/>
              </w:rPr>
              <w:t>R4-2500180</w:t>
            </w:r>
          </w:p>
        </w:tc>
        <w:tc>
          <w:tcPr>
            <w:tcW w:w="1597" w:type="dxa"/>
          </w:tcPr>
          <w:p w14:paraId="3287458D" w14:textId="77777777" w:rsidR="00E11B02" w:rsidRDefault="00E11B02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0A83F5A9" w14:textId="77777777" w:rsidR="00E11B02" w:rsidRDefault="00E11B02" w:rsidP="00284803">
            <w:r>
              <w:rPr>
                <w:sz w:val="16"/>
                <w:szCs w:val="16"/>
              </w:rPr>
              <w:t>NR_band_n68-Core</w:t>
            </w:r>
          </w:p>
        </w:tc>
        <w:tc>
          <w:tcPr>
            <w:tcW w:w="2323" w:type="dxa"/>
          </w:tcPr>
          <w:p w14:paraId="03741A28" w14:textId="77777777" w:rsidR="00E11B02" w:rsidRDefault="00E11B02" w:rsidP="00284803">
            <w:r>
              <w:rPr>
                <w:sz w:val="16"/>
                <w:szCs w:val="16"/>
              </w:rPr>
              <w:t>5.3.4, 6.5.3.2.1, 6.5.3.2.2, 6.5.4.2.2, 6.5.4.2.3</w:t>
            </w:r>
          </w:p>
        </w:tc>
        <w:tc>
          <w:tcPr>
            <w:tcW w:w="998" w:type="dxa"/>
          </w:tcPr>
          <w:p w14:paraId="181C2821" w14:textId="77777777" w:rsidR="00E11B02" w:rsidRDefault="00E11B02" w:rsidP="00284803">
            <w:r>
              <w:rPr>
                <w:sz w:val="16"/>
                <w:szCs w:val="16"/>
              </w:rPr>
              <w:t xml:space="preserve">TS/TR ... CR ... ; TS38.115-1; TS/TR ... CR ... </w:t>
            </w:r>
          </w:p>
        </w:tc>
      </w:tr>
      <w:tr w:rsidR="00E11B02" w14:paraId="573455C3" w14:textId="77777777" w:rsidTr="00284803">
        <w:tc>
          <w:tcPr>
            <w:tcW w:w="879" w:type="dxa"/>
          </w:tcPr>
          <w:p w14:paraId="23210C6F" w14:textId="77777777" w:rsidR="00E11B02" w:rsidRDefault="00E11B02" w:rsidP="00284803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45E6BACB" w14:textId="77777777" w:rsidR="00E11B02" w:rsidRDefault="00E11B02" w:rsidP="00284803">
            <w:r>
              <w:rPr>
                <w:sz w:val="16"/>
                <w:szCs w:val="16"/>
              </w:rPr>
              <w:t>0056</w:t>
            </w:r>
          </w:p>
        </w:tc>
        <w:tc>
          <w:tcPr>
            <w:tcW w:w="517" w:type="dxa"/>
          </w:tcPr>
          <w:p w14:paraId="3F98C7A0" w14:textId="77777777" w:rsidR="00E11B02" w:rsidRDefault="00E11B02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32F22B5" w14:textId="77777777" w:rsidR="00E11B02" w:rsidRDefault="00E11B02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25374F0" w14:textId="77777777" w:rsidR="00E11B02" w:rsidRDefault="00E11B02" w:rsidP="00284803">
            <w:r>
              <w:rPr>
                <w:sz w:val="16"/>
                <w:szCs w:val="16"/>
              </w:rPr>
              <w:t>CR to TS38.115-1 on introduction of NR band n68</w:t>
            </w:r>
          </w:p>
        </w:tc>
        <w:tc>
          <w:tcPr>
            <w:tcW w:w="517" w:type="dxa"/>
          </w:tcPr>
          <w:p w14:paraId="76B9E656" w14:textId="77777777" w:rsidR="00E11B02" w:rsidRDefault="00E11B02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4C67890" w14:textId="77777777" w:rsidR="00E11B02" w:rsidRDefault="00E11B02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5D0C07F3" w14:textId="77777777" w:rsidR="00E11B02" w:rsidRDefault="00E11B02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199D4BD" w14:textId="77777777" w:rsidR="00E11B02" w:rsidRDefault="00E11B02" w:rsidP="00284803">
            <w:r>
              <w:rPr>
                <w:sz w:val="16"/>
                <w:szCs w:val="16"/>
              </w:rPr>
              <w:t>R4-2500181</w:t>
            </w:r>
          </w:p>
        </w:tc>
        <w:tc>
          <w:tcPr>
            <w:tcW w:w="1597" w:type="dxa"/>
          </w:tcPr>
          <w:p w14:paraId="758319DE" w14:textId="77777777" w:rsidR="00E11B02" w:rsidRDefault="00E11B02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4184573A" w14:textId="77777777" w:rsidR="00E11B02" w:rsidRDefault="00E11B02" w:rsidP="00284803">
            <w:r>
              <w:rPr>
                <w:sz w:val="16"/>
                <w:szCs w:val="16"/>
              </w:rPr>
              <w:t>NR_band_n68-Perf</w:t>
            </w:r>
          </w:p>
        </w:tc>
        <w:tc>
          <w:tcPr>
            <w:tcW w:w="2323" w:type="dxa"/>
          </w:tcPr>
          <w:p w14:paraId="0D133666" w14:textId="77777777" w:rsidR="00E11B02" w:rsidRDefault="00E11B02" w:rsidP="00284803">
            <w:r>
              <w:rPr>
                <w:sz w:val="16"/>
                <w:szCs w:val="16"/>
              </w:rPr>
              <w:t>6.5.3.4.1, 6.5.3.4.2.1, 6.5.4.5.2, 6.5.4.5.3</w:t>
            </w:r>
          </w:p>
        </w:tc>
        <w:tc>
          <w:tcPr>
            <w:tcW w:w="998" w:type="dxa"/>
          </w:tcPr>
          <w:p w14:paraId="351A90DE" w14:textId="77777777" w:rsidR="00E11B02" w:rsidRDefault="00E11B02" w:rsidP="00284803">
            <w:r>
              <w:rPr>
                <w:sz w:val="16"/>
                <w:szCs w:val="16"/>
              </w:rPr>
              <w:t xml:space="preserve">TS38.106; TS/TR ... CR ...; TS/TR ... CR ... </w:t>
            </w:r>
          </w:p>
        </w:tc>
      </w:tr>
      <w:tr w:rsidR="00E11B02" w14:paraId="2B1A578F" w14:textId="77777777" w:rsidTr="00284803">
        <w:tc>
          <w:tcPr>
            <w:tcW w:w="879" w:type="dxa"/>
          </w:tcPr>
          <w:p w14:paraId="0DCAEDC3" w14:textId="77777777" w:rsidR="00E11B02" w:rsidRDefault="00E11B02" w:rsidP="00284803"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 w14:paraId="3D10161A" w14:textId="77777777" w:rsidR="00E11B02" w:rsidRDefault="00E11B02" w:rsidP="00284803">
            <w:r>
              <w:rPr>
                <w:sz w:val="16"/>
                <w:szCs w:val="16"/>
              </w:rPr>
              <w:t>5297</w:t>
            </w:r>
          </w:p>
        </w:tc>
        <w:tc>
          <w:tcPr>
            <w:tcW w:w="517" w:type="dxa"/>
          </w:tcPr>
          <w:p w14:paraId="2D2CA921" w14:textId="77777777" w:rsidR="00E11B02" w:rsidRDefault="00E11B02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612DFB" w14:textId="77777777" w:rsidR="00E11B02" w:rsidRDefault="00E11B02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1C2DCB9B" w14:textId="77777777" w:rsidR="00E11B02" w:rsidRDefault="00E11B02" w:rsidP="00284803">
            <w:r>
              <w:rPr>
                <w:sz w:val="16"/>
                <w:szCs w:val="16"/>
              </w:rPr>
              <w:t>CR to TS 38.133- Introduction of NR band n68</w:t>
            </w:r>
          </w:p>
        </w:tc>
        <w:tc>
          <w:tcPr>
            <w:tcW w:w="517" w:type="dxa"/>
          </w:tcPr>
          <w:p w14:paraId="23E8AF7C" w14:textId="77777777" w:rsidR="00E11B02" w:rsidRDefault="00E11B02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0A0E809" w14:textId="77777777" w:rsidR="00E11B02" w:rsidRDefault="00E11B02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27F27FC2" w14:textId="77777777" w:rsidR="00E11B02" w:rsidRDefault="00E11B02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D1BEAD4" w14:textId="77777777" w:rsidR="00E11B02" w:rsidRDefault="00E11B02" w:rsidP="00284803">
            <w:r>
              <w:rPr>
                <w:sz w:val="16"/>
                <w:szCs w:val="16"/>
              </w:rPr>
              <w:t>R4-2501056</w:t>
            </w:r>
          </w:p>
        </w:tc>
        <w:tc>
          <w:tcPr>
            <w:tcW w:w="1597" w:type="dxa"/>
          </w:tcPr>
          <w:p w14:paraId="530C8714" w14:textId="77777777" w:rsidR="00E11B02" w:rsidRDefault="00E11B02" w:rsidP="0028480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22A6EFB8" w14:textId="77777777" w:rsidR="00E11B02" w:rsidRDefault="00E11B02" w:rsidP="00284803">
            <w:r>
              <w:rPr>
                <w:sz w:val="16"/>
                <w:szCs w:val="16"/>
              </w:rPr>
              <w:t>NR_band_n68-Core</w:t>
            </w:r>
          </w:p>
        </w:tc>
        <w:tc>
          <w:tcPr>
            <w:tcW w:w="2323" w:type="dxa"/>
          </w:tcPr>
          <w:p w14:paraId="79473D6F" w14:textId="77777777" w:rsidR="00E11B02" w:rsidRDefault="00E11B02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3D0CB220" w14:textId="77777777" w:rsidR="00E11B02" w:rsidRDefault="00E11B02" w:rsidP="00284803">
            <w:pPr>
              <w:rPr>
                <w:sz w:val="16"/>
                <w:szCs w:val="16"/>
              </w:rPr>
            </w:pPr>
          </w:p>
        </w:tc>
      </w:tr>
      <w:tr w:rsidR="00E11B02" w14:paraId="69C0D0F1" w14:textId="77777777" w:rsidTr="00284803">
        <w:tc>
          <w:tcPr>
            <w:tcW w:w="879" w:type="dxa"/>
          </w:tcPr>
          <w:p w14:paraId="2C9DCBF0" w14:textId="77777777" w:rsidR="00E11B02" w:rsidRDefault="00E11B02" w:rsidP="00284803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3CA57880" w14:textId="77777777" w:rsidR="00E11B02" w:rsidRDefault="00E11B02" w:rsidP="00284803">
            <w:r>
              <w:rPr>
                <w:sz w:val="16"/>
                <w:szCs w:val="16"/>
              </w:rPr>
              <w:t>0479</w:t>
            </w:r>
          </w:p>
        </w:tc>
        <w:tc>
          <w:tcPr>
            <w:tcW w:w="517" w:type="dxa"/>
          </w:tcPr>
          <w:p w14:paraId="330C96D3" w14:textId="77777777" w:rsidR="00E11B02" w:rsidRDefault="00E11B02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502EBB5" w14:textId="77777777" w:rsidR="00E11B02" w:rsidRDefault="00E11B02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C192411" w14:textId="77777777" w:rsidR="00E11B02" w:rsidRDefault="00E11B02" w:rsidP="00284803">
            <w:r>
              <w:rPr>
                <w:sz w:val="16"/>
                <w:szCs w:val="16"/>
              </w:rPr>
              <w:t>CR to 38.141-1 on introduction of Band n68</w:t>
            </w:r>
          </w:p>
        </w:tc>
        <w:tc>
          <w:tcPr>
            <w:tcW w:w="517" w:type="dxa"/>
          </w:tcPr>
          <w:p w14:paraId="4B898B8C" w14:textId="77777777" w:rsidR="00E11B02" w:rsidRDefault="00E11B02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6BB5EDC" w14:textId="77777777" w:rsidR="00E11B02" w:rsidRDefault="00E11B02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0D33186F" w14:textId="77777777" w:rsidR="00E11B02" w:rsidRDefault="00E11B02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C3D0D32" w14:textId="77777777" w:rsidR="00E11B02" w:rsidRDefault="00E11B02" w:rsidP="00284803">
            <w:r>
              <w:rPr>
                <w:sz w:val="16"/>
                <w:szCs w:val="16"/>
              </w:rPr>
              <w:t>R4-2500098</w:t>
            </w:r>
          </w:p>
        </w:tc>
        <w:tc>
          <w:tcPr>
            <w:tcW w:w="1597" w:type="dxa"/>
          </w:tcPr>
          <w:p w14:paraId="4D30442E" w14:textId="77777777" w:rsidR="00E11B02" w:rsidRDefault="00E11B02" w:rsidP="0028480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FB46CDB" w14:textId="77777777" w:rsidR="00E11B02" w:rsidRDefault="00E11B02" w:rsidP="00284803">
            <w:r>
              <w:rPr>
                <w:sz w:val="16"/>
                <w:szCs w:val="16"/>
              </w:rPr>
              <w:t>NR_band_n68-Perf</w:t>
            </w:r>
          </w:p>
        </w:tc>
        <w:tc>
          <w:tcPr>
            <w:tcW w:w="2323" w:type="dxa"/>
          </w:tcPr>
          <w:p w14:paraId="57C0E6B9" w14:textId="77777777" w:rsidR="00E11B02" w:rsidRDefault="00E11B02" w:rsidP="00284803">
            <w:r>
              <w:rPr>
                <w:sz w:val="16"/>
                <w:szCs w:val="16"/>
              </w:rPr>
              <w:t>6.6.4.5.2, 6.6.4.5.3.1, 6.6.5.5.1.3, 6.6.5.5.1.4</w:t>
            </w:r>
          </w:p>
        </w:tc>
        <w:tc>
          <w:tcPr>
            <w:tcW w:w="998" w:type="dxa"/>
          </w:tcPr>
          <w:p w14:paraId="1E6026E5" w14:textId="77777777" w:rsidR="00E11B02" w:rsidRDefault="00E11B02" w:rsidP="00284803">
            <w:r>
              <w:rPr>
                <w:sz w:val="16"/>
                <w:szCs w:val="16"/>
              </w:rPr>
              <w:t xml:space="preserve">TS 38.104 CR 0680; TS/TR ... CR ...; TS/TR ... CR ... </w:t>
            </w:r>
          </w:p>
        </w:tc>
      </w:tr>
      <w:tr w:rsidR="00E11B02" w14:paraId="084CD89C" w14:textId="77777777" w:rsidTr="00284803">
        <w:tc>
          <w:tcPr>
            <w:tcW w:w="879" w:type="dxa"/>
          </w:tcPr>
          <w:p w14:paraId="251C9EC5" w14:textId="77777777" w:rsidR="00E11B02" w:rsidRDefault="00E11B02" w:rsidP="00284803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5603B0A6" w14:textId="77777777" w:rsidR="00E11B02" w:rsidRDefault="00E11B02" w:rsidP="00284803">
            <w:r>
              <w:rPr>
                <w:sz w:val="16"/>
                <w:szCs w:val="16"/>
              </w:rPr>
              <w:t>0616</w:t>
            </w:r>
          </w:p>
        </w:tc>
        <w:tc>
          <w:tcPr>
            <w:tcW w:w="517" w:type="dxa"/>
          </w:tcPr>
          <w:p w14:paraId="669CBC46" w14:textId="77777777" w:rsidR="00E11B02" w:rsidRDefault="00E11B02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5EFBFD1" w14:textId="77777777" w:rsidR="00E11B02" w:rsidRDefault="00E11B02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99E8E76" w14:textId="77777777" w:rsidR="00E11B02" w:rsidRDefault="00E11B02" w:rsidP="00284803">
            <w:r>
              <w:rPr>
                <w:sz w:val="16"/>
                <w:szCs w:val="16"/>
              </w:rPr>
              <w:t>CR to TS 38.141-2: n68 band introduction</w:t>
            </w:r>
          </w:p>
        </w:tc>
        <w:tc>
          <w:tcPr>
            <w:tcW w:w="517" w:type="dxa"/>
          </w:tcPr>
          <w:p w14:paraId="52CC4764" w14:textId="77777777" w:rsidR="00E11B02" w:rsidRDefault="00E11B02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1DBB15B" w14:textId="77777777" w:rsidR="00E11B02" w:rsidRDefault="00E11B02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642FA45B" w14:textId="77777777" w:rsidR="00E11B02" w:rsidRDefault="00E11B02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2C12F06" w14:textId="77777777" w:rsidR="00E11B02" w:rsidRDefault="00E11B02" w:rsidP="00284803">
            <w:r>
              <w:rPr>
                <w:sz w:val="16"/>
                <w:szCs w:val="16"/>
              </w:rPr>
              <w:t>R4-2500079</w:t>
            </w:r>
          </w:p>
        </w:tc>
        <w:tc>
          <w:tcPr>
            <w:tcW w:w="1597" w:type="dxa"/>
          </w:tcPr>
          <w:p w14:paraId="1835BC3E" w14:textId="77777777" w:rsidR="00E11B02" w:rsidRDefault="00E11B02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60835FCD" w14:textId="77777777" w:rsidR="00E11B02" w:rsidRDefault="00E11B02" w:rsidP="00284803">
            <w:r>
              <w:rPr>
                <w:sz w:val="16"/>
                <w:szCs w:val="16"/>
              </w:rPr>
              <w:t>NR_band_n68-Perf</w:t>
            </w:r>
          </w:p>
        </w:tc>
        <w:tc>
          <w:tcPr>
            <w:tcW w:w="2323" w:type="dxa"/>
          </w:tcPr>
          <w:p w14:paraId="2AFF2E0A" w14:textId="77777777" w:rsidR="00E11B02" w:rsidRDefault="00E11B02" w:rsidP="00284803">
            <w:r>
              <w:rPr>
                <w:sz w:val="16"/>
                <w:szCs w:val="16"/>
              </w:rPr>
              <w:t>6.7.4.5.1.1, 6.7.4.5.1.2, 6.7.5.4.5.1, 6.7.5.5.5.1</w:t>
            </w:r>
          </w:p>
        </w:tc>
        <w:tc>
          <w:tcPr>
            <w:tcW w:w="998" w:type="dxa"/>
          </w:tcPr>
          <w:p w14:paraId="1A96050F" w14:textId="77777777" w:rsidR="00E11B02" w:rsidRDefault="00E11B02" w:rsidP="00284803">
            <w:r>
              <w:rPr>
                <w:sz w:val="16"/>
                <w:szCs w:val="16"/>
              </w:rPr>
              <w:t>TS 38.104; TS 38.141-1</w:t>
            </w:r>
          </w:p>
        </w:tc>
      </w:tr>
      <w:tr w:rsidR="00E11B02" w14:paraId="61709DF7" w14:textId="77777777" w:rsidTr="00284803">
        <w:tc>
          <w:tcPr>
            <w:tcW w:w="879" w:type="dxa"/>
          </w:tcPr>
          <w:p w14:paraId="071E8914" w14:textId="77777777" w:rsidR="00E11B02" w:rsidRDefault="00E11B02" w:rsidP="00284803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397D84C8" w14:textId="77777777" w:rsidR="00E11B02" w:rsidRDefault="00E11B02" w:rsidP="00284803">
            <w:r>
              <w:rPr>
                <w:sz w:val="16"/>
                <w:szCs w:val="16"/>
              </w:rPr>
              <w:t>0126</w:t>
            </w:r>
          </w:p>
        </w:tc>
        <w:tc>
          <w:tcPr>
            <w:tcW w:w="517" w:type="dxa"/>
          </w:tcPr>
          <w:p w14:paraId="1F5BAF32" w14:textId="77777777" w:rsidR="00E11B02" w:rsidRDefault="00E11B02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B5CD008" w14:textId="77777777" w:rsidR="00E11B02" w:rsidRDefault="00E11B02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2A58597" w14:textId="77777777" w:rsidR="00E11B02" w:rsidRDefault="00E11B02" w:rsidP="00284803">
            <w:r>
              <w:rPr>
                <w:sz w:val="16"/>
                <w:szCs w:val="16"/>
              </w:rPr>
              <w:t>CR to TS38.174 on introduction of NR band n68</w:t>
            </w:r>
          </w:p>
        </w:tc>
        <w:tc>
          <w:tcPr>
            <w:tcW w:w="517" w:type="dxa"/>
          </w:tcPr>
          <w:p w14:paraId="3302E505" w14:textId="77777777" w:rsidR="00E11B02" w:rsidRDefault="00E11B02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118D1A0" w14:textId="77777777" w:rsidR="00E11B02" w:rsidRDefault="00E11B02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002EB4AE" w14:textId="77777777" w:rsidR="00E11B02" w:rsidRDefault="00E11B02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1AD62A9D" w14:textId="77777777" w:rsidR="00E11B02" w:rsidRDefault="00E11B02" w:rsidP="00284803">
            <w:r>
              <w:rPr>
                <w:sz w:val="16"/>
                <w:szCs w:val="16"/>
              </w:rPr>
              <w:t>R4-2500182</w:t>
            </w:r>
          </w:p>
        </w:tc>
        <w:tc>
          <w:tcPr>
            <w:tcW w:w="1597" w:type="dxa"/>
          </w:tcPr>
          <w:p w14:paraId="252D93BE" w14:textId="77777777" w:rsidR="00E11B02" w:rsidRDefault="00E11B02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6089A58E" w14:textId="77777777" w:rsidR="00E11B02" w:rsidRDefault="00E11B02" w:rsidP="00284803">
            <w:r>
              <w:rPr>
                <w:sz w:val="16"/>
                <w:szCs w:val="16"/>
              </w:rPr>
              <w:t>NR_band_n68-Core</w:t>
            </w:r>
          </w:p>
        </w:tc>
        <w:tc>
          <w:tcPr>
            <w:tcW w:w="2323" w:type="dxa"/>
          </w:tcPr>
          <w:p w14:paraId="1BA12802" w14:textId="77777777" w:rsidR="00E11B02" w:rsidRDefault="00E11B02" w:rsidP="00284803">
            <w:r>
              <w:rPr>
                <w:sz w:val="16"/>
                <w:szCs w:val="16"/>
              </w:rPr>
              <w:t>6.6.5.2.2, 6.6.5.2.3</w:t>
            </w:r>
          </w:p>
        </w:tc>
        <w:tc>
          <w:tcPr>
            <w:tcW w:w="998" w:type="dxa"/>
          </w:tcPr>
          <w:p w14:paraId="10888C07" w14:textId="77777777" w:rsidR="00E11B02" w:rsidRDefault="00E11B02" w:rsidP="00284803">
            <w:r>
              <w:rPr>
                <w:sz w:val="16"/>
                <w:szCs w:val="16"/>
              </w:rPr>
              <w:t xml:space="preserve">TS/TR ... CR ... ; TS38.176-1, TS38.176-2; TS/TR ... CR ... </w:t>
            </w:r>
          </w:p>
        </w:tc>
      </w:tr>
      <w:tr w:rsidR="00E11B02" w14:paraId="0D7DCE74" w14:textId="77777777" w:rsidTr="00284803">
        <w:tc>
          <w:tcPr>
            <w:tcW w:w="879" w:type="dxa"/>
          </w:tcPr>
          <w:p w14:paraId="3868FA20" w14:textId="77777777" w:rsidR="00E11B02" w:rsidRDefault="00E11B02" w:rsidP="00284803">
            <w:r>
              <w:rPr>
                <w:sz w:val="16"/>
                <w:szCs w:val="16"/>
              </w:rPr>
              <w:t>38.176-1</w:t>
            </w:r>
          </w:p>
        </w:tc>
        <w:tc>
          <w:tcPr>
            <w:tcW w:w="637" w:type="dxa"/>
          </w:tcPr>
          <w:p w14:paraId="2E507EF5" w14:textId="77777777" w:rsidR="00E11B02" w:rsidRDefault="00E11B02" w:rsidP="00284803">
            <w:r>
              <w:rPr>
                <w:sz w:val="16"/>
                <w:szCs w:val="16"/>
              </w:rPr>
              <w:t>0064</w:t>
            </w:r>
          </w:p>
        </w:tc>
        <w:tc>
          <w:tcPr>
            <w:tcW w:w="517" w:type="dxa"/>
          </w:tcPr>
          <w:p w14:paraId="612354F8" w14:textId="77777777" w:rsidR="00E11B02" w:rsidRDefault="00E11B02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37F9160" w14:textId="77777777" w:rsidR="00E11B02" w:rsidRDefault="00E11B02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FF8DD33" w14:textId="77777777" w:rsidR="00E11B02" w:rsidRDefault="00E11B02" w:rsidP="00284803">
            <w:r>
              <w:rPr>
                <w:sz w:val="16"/>
                <w:szCs w:val="16"/>
              </w:rPr>
              <w:t>CR to TS38.176-1 on introduction of NR band n68</w:t>
            </w:r>
          </w:p>
        </w:tc>
        <w:tc>
          <w:tcPr>
            <w:tcW w:w="517" w:type="dxa"/>
          </w:tcPr>
          <w:p w14:paraId="394AD8C0" w14:textId="77777777" w:rsidR="00E11B02" w:rsidRDefault="00E11B02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76A14E5" w14:textId="77777777" w:rsidR="00E11B02" w:rsidRDefault="00E11B02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0BB05230" w14:textId="77777777" w:rsidR="00E11B02" w:rsidRDefault="00E11B02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64DA95F" w14:textId="77777777" w:rsidR="00E11B02" w:rsidRDefault="00E11B02" w:rsidP="00284803">
            <w:r>
              <w:rPr>
                <w:sz w:val="16"/>
                <w:szCs w:val="16"/>
              </w:rPr>
              <w:t>R4-2500183</w:t>
            </w:r>
          </w:p>
        </w:tc>
        <w:tc>
          <w:tcPr>
            <w:tcW w:w="1597" w:type="dxa"/>
          </w:tcPr>
          <w:p w14:paraId="6C67623F" w14:textId="77777777" w:rsidR="00E11B02" w:rsidRDefault="00E11B02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553108B1" w14:textId="77777777" w:rsidR="00E11B02" w:rsidRDefault="00E11B02" w:rsidP="00284803">
            <w:r>
              <w:rPr>
                <w:sz w:val="16"/>
                <w:szCs w:val="16"/>
              </w:rPr>
              <w:t>NR_band_n68-Perf</w:t>
            </w:r>
          </w:p>
        </w:tc>
        <w:tc>
          <w:tcPr>
            <w:tcW w:w="2323" w:type="dxa"/>
          </w:tcPr>
          <w:p w14:paraId="5527473D" w14:textId="77777777" w:rsidR="00E11B02" w:rsidRDefault="00E11B02" w:rsidP="00284803">
            <w:r>
              <w:rPr>
                <w:sz w:val="16"/>
                <w:szCs w:val="16"/>
              </w:rPr>
              <w:t>6.6.5.5.2, 6.6.5.5.3</w:t>
            </w:r>
          </w:p>
        </w:tc>
        <w:tc>
          <w:tcPr>
            <w:tcW w:w="998" w:type="dxa"/>
          </w:tcPr>
          <w:p w14:paraId="5EE4E04D" w14:textId="77777777" w:rsidR="00E11B02" w:rsidRDefault="00E11B02" w:rsidP="00284803">
            <w:r>
              <w:rPr>
                <w:sz w:val="16"/>
                <w:szCs w:val="16"/>
              </w:rPr>
              <w:t xml:space="preserve">TS38.174; TS38.176-2; TS/TR ... CR ... </w:t>
            </w:r>
          </w:p>
        </w:tc>
      </w:tr>
      <w:tr w:rsidR="00E11B02" w14:paraId="60B580EB" w14:textId="77777777" w:rsidTr="00284803">
        <w:tc>
          <w:tcPr>
            <w:tcW w:w="879" w:type="dxa"/>
          </w:tcPr>
          <w:p w14:paraId="2E6601DF" w14:textId="77777777" w:rsidR="00E11B02" w:rsidRDefault="00E11B02" w:rsidP="00284803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1A6297AA" w14:textId="77777777" w:rsidR="00E11B02" w:rsidRDefault="00E11B02" w:rsidP="00284803">
            <w:r>
              <w:rPr>
                <w:sz w:val="16"/>
                <w:szCs w:val="16"/>
              </w:rPr>
              <w:t>0074</w:t>
            </w:r>
          </w:p>
        </w:tc>
        <w:tc>
          <w:tcPr>
            <w:tcW w:w="517" w:type="dxa"/>
          </w:tcPr>
          <w:p w14:paraId="53610B74" w14:textId="77777777" w:rsidR="00E11B02" w:rsidRDefault="00E11B02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D0151E8" w14:textId="77777777" w:rsidR="00E11B02" w:rsidRDefault="00E11B02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6B01948" w14:textId="77777777" w:rsidR="00E11B02" w:rsidRDefault="00E11B02" w:rsidP="00284803">
            <w:r>
              <w:rPr>
                <w:sz w:val="16"/>
                <w:szCs w:val="16"/>
              </w:rPr>
              <w:t>CR to TS38.176-2 on introduction of NR band n68</w:t>
            </w:r>
          </w:p>
        </w:tc>
        <w:tc>
          <w:tcPr>
            <w:tcW w:w="517" w:type="dxa"/>
          </w:tcPr>
          <w:p w14:paraId="6CC6BD7D" w14:textId="77777777" w:rsidR="00E11B02" w:rsidRDefault="00E11B02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F60588D" w14:textId="77777777" w:rsidR="00E11B02" w:rsidRDefault="00E11B02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4E31E1AE" w14:textId="77777777" w:rsidR="00E11B02" w:rsidRDefault="00E11B02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AAB9C7C" w14:textId="77777777" w:rsidR="00E11B02" w:rsidRDefault="00E11B02" w:rsidP="00284803">
            <w:r>
              <w:rPr>
                <w:sz w:val="16"/>
                <w:szCs w:val="16"/>
              </w:rPr>
              <w:t>R4-2500184</w:t>
            </w:r>
          </w:p>
        </w:tc>
        <w:tc>
          <w:tcPr>
            <w:tcW w:w="1597" w:type="dxa"/>
          </w:tcPr>
          <w:p w14:paraId="549F3DCD" w14:textId="77777777" w:rsidR="00E11B02" w:rsidRDefault="00E11B02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7C12CBDE" w14:textId="77777777" w:rsidR="00E11B02" w:rsidRDefault="00E11B02" w:rsidP="00284803">
            <w:r>
              <w:rPr>
                <w:sz w:val="16"/>
                <w:szCs w:val="16"/>
              </w:rPr>
              <w:t>NR_band_n68-Perf</w:t>
            </w:r>
          </w:p>
        </w:tc>
        <w:tc>
          <w:tcPr>
            <w:tcW w:w="2323" w:type="dxa"/>
          </w:tcPr>
          <w:p w14:paraId="78240126" w14:textId="77777777" w:rsidR="00E11B02" w:rsidRDefault="00E11B02" w:rsidP="00284803">
            <w:r>
              <w:rPr>
                <w:sz w:val="16"/>
                <w:szCs w:val="16"/>
              </w:rPr>
              <w:t>6.7.5.4.5.1, 6.7.5.5.5.1</w:t>
            </w:r>
          </w:p>
        </w:tc>
        <w:tc>
          <w:tcPr>
            <w:tcW w:w="998" w:type="dxa"/>
          </w:tcPr>
          <w:p w14:paraId="184D189A" w14:textId="77777777" w:rsidR="00E11B02" w:rsidRDefault="00E11B02" w:rsidP="00284803">
            <w:r>
              <w:rPr>
                <w:sz w:val="16"/>
                <w:szCs w:val="16"/>
              </w:rPr>
              <w:t xml:space="preserve">TS38.174; TS38.176-1; TS/TR ... CR ... </w:t>
            </w:r>
          </w:p>
        </w:tc>
      </w:tr>
      <w:tr w:rsidR="00E11B02" w14:paraId="14052496" w14:textId="77777777" w:rsidTr="00284803">
        <w:tc>
          <w:tcPr>
            <w:tcW w:w="879" w:type="dxa"/>
          </w:tcPr>
          <w:p w14:paraId="2E1FA152" w14:textId="77777777" w:rsidR="00E11B02" w:rsidRDefault="00E11B02" w:rsidP="00284803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0E7C9A7D" w14:textId="77777777" w:rsidR="00E11B02" w:rsidRDefault="00E11B02" w:rsidP="00284803">
            <w:r>
              <w:rPr>
                <w:sz w:val="16"/>
                <w:szCs w:val="16"/>
              </w:rPr>
              <w:t>0181</w:t>
            </w:r>
          </w:p>
        </w:tc>
        <w:tc>
          <w:tcPr>
            <w:tcW w:w="517" w:type="dxa"/>
          </w:tcPr>
          <w:p w14:paraId="5D3F5CC3" w14:textId="77777777" w:rsidR="00E11B02" w:rsidRDefault="00E11B02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2D69D3F" w14:textId="77777777" w:rsidR="00E11B02" w:rsidRDefault="00E11B02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E5B761E" w14:textId="77777777" w:rsidR="00E11B02" w:rsidRDefault="00E11B02" w:rsidP="00284803">
            <w:r>
              <w:rPr>
                <w:sz w:val="16"/>
                <w:szCs w:val="16"/>
              </w:rPr>
              <w:t>Introduction of NR band n68</w:t>
            </w:r>
          </w:p>
        </w:tc>
        <w:tc>
          <w:tcPr>
            <w:tcW w:w="517" w:type="dxa"/>
          </w:tcPr>
          <w:p w14:paraId="75CF3CE1" w14:textId="77777777" w:rsidR="00E11B02" w:rsidRDefault="00E11B02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A5F77BB" w14:textId="77777777" w:rsidR="00E11B02" w:rsidRDefault="00E11B02" w:rsidP="00284803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2B80FB4E" w14:textId="77777777" w:rsidR="00E11B02" w:rsidRDefault="00E11B02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E35A5EC" w14:textId="77777777" w:rsidR="00E11B02" w:rsidRDefault="00E11B02" w:rsidP="00284803">
            <w:r>
              <w:rPr>
                <w:sz w:val="16"/>
                <w:szCs w:val="16"/>
              </w:rPr>
              <w:t>R4-2501825</w:t>
            </w:r>
          </w:p>
        </w:tc>
        <w:tc>
          <w:tcPr>
            <w:tcW w:w="1597" w:type="dxa"/>
          </w:tcPr>
          <w:p w14:paraId="3B2B0642" w14:textId="77777777" w:rsidR="00E11B02" w:rsidRDefault="00E11B02" w:rsidP="0028480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7C9BDC4D" w14:textId="77777777" w:rsidR="00E11B02" w:rsidRDefault="00E11B02" w:rsidP="00284803">
            <w:r>
              <w:rPr>
                <w:sz w:val="16"/>
                <w:szCs w:val="16"/>
              </w:rPr>
              <w:t>NR_band_n68-Core</w:t>
            </w:r>
          </w:p>
        </w:tc>
        <w:tc>
          <w:tcPr>
            <w:tcW w:w="2323" w:type="dxa"/>
          </w:tcPr>
          <w:p w14:paraId="025F7D5F" w14:textId="77777777" w:rsidR="00E11B02" w:rsidRDefault="00E11B02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45961AE" w14:textId="77777777" w:rsidR="00E11B02" w:rsidRDefault="00E11B02" w:rsidP="00284803">
            <w:pPr>
              <w:rPr>
                <w:sz w:val="16"/>
                <w:szCs w:val="16"/>
              </w:rPr>
            </w:pPr>
          </w:p>
        </w:tc>
      </w:tr>
    </w:tbl>
    <w:p w14:paraId="7A58DB50" w14:textId="77777777" w:rsidR="00743132" w:rsidRDefault="00743132" w:rsidP="001B1DF5"/>
    <w:p w14:paraId="1152337D" w14:textId="123D7FAA" w:rsidR="00541A9B" w:rsidRDefault="00541A9B" w:rsidP="00541A9B">
      <w:pPr>
        <w:pStyle w:val="Heading1"/>
      </w:pPr>
      <w:r>
        <w:rPr>
          <w:noProof/>
        </w:rPr>
        <w:lastRenderedPageBreak/>
        <w:t>List of CRs from RAN WG4 for AI 9.3.4.9</w:t>
      </w:r>
    </w:p>
    <w:p w14:paraId="695A0E12" w14:textId="60F1C6F9" w:rsidR="001B1DF5" w:rsidRDefault="005061AA" w:rsidP="001B1DF5">
      <w:pPr>
        <w:pStyle w:val="Heading2"/>
        <w:rPr>
          <w:rFonts w:cs="Arial"/>
          <w:noProof/>
        </w:rPr>
      </w:pPr>
      <w:r w:rsidRPr="005061AA">
        <w:rPr>
          <w:noProof/>
        </w:rPr>
        <w:t>RP-25062</w:t>
      </w:r>
      <w:r>
        <w:rPr>
          <w:noProof/>
        </w:rPr>
        <w:t>3</w:t>
      </w:r>
    </w:p>
    <w:p w14:paraId="3EDAB5B6" w14:textId="53F8935F" w:rsidR="001B1DF5" w:rsidRPr="004347C0" w:rsidRDefault="001B1DF5" w:rsidP="001B1DF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541A9B" w:rsidRPr="00541A9B">
        <w:rPr>
          <w:rFonts w:ascii="Arial" w:hAnsi="Arial" w:cs="Arial"/>
          <w:b/>
          <w:bCs/>
        </w:rPr>
        <w:t>RAN4 CRs to Rel-19 conductive test methodology for NR NTN and IoT NTN</w:t>
      </w:r>
    </w:p>
    <w:p w14:paraId="6779D38B" w14:textId="0C65E60C" w:rsidR="001B1DF5" w:rsidRPr="004347C0" w:rsidRDefault="001B1DF5" w:rsidP="001B1DF5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541A9B">
        <w:rPr>
          <w:rFonts w:ascii="Arial" w:hAnsi="Arial" w:cs="Arial"/>
          <w:b/>
          <w:bCs/>
        </w:rPr>
        <w:t>9.3.4.9</w:t>
      </w:r>
    </w:p>
    <w:p w14:paraId="3712942A" w14:textId="77777777" w:rsidR="00915E08" w:rsidRDefault="00915E08" w:rsidP="00915E08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11B02" w:rsidRPr="004E535C" w14:paraId="1BCEE2C2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35546E37" w14:textId="77777777" w:rsidR="00E11B02" w:rsidRPr="00BF1EB6" w:rsidRDefault="00E11B02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314FCBD" w14:textId="77777777" w:rsidR="00E11B02" w:rsidRPr="00BF1EB6" w:rsidRDefault="00E11B02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730A072" w14:textId="77777777" w:rsidR="00E11B02" w:rsidRPr="00BF1EB6" w:rsidRDefault="00E11B02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F8821AF" w14:textId="77777777" w:rsidR="00E11B02" w:rsidRPr="00BF1EB6" w:rsidRDefault="00E11B02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481397A" w14:textId="77777777" w:rsidR="00E11B02" w:rsidRPr="00BF1EB6" w:rsidRDefault="00E11B02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C86BD63" w14:textId="77777777" w:rsidR="00E11B02" w:rsidRPr="00BF1EB6" w:rsidRDefault="00E11B02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1C3E0E" w14:textId="77777777" w:rsidR="00E11B02" w:rsidRPr="00BF1EB6" w:rsidRDefault="00E11B02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E8576AD" w14:textId="77777777" w:rsidR="00E11B02" w:rsidRPr="00BF1EB6" w:rsidRDefault="00E11B02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126B1A6" w14:textId="77777777" w:rsidR="00E11B02" w:rsidRPr="00BF1EB6" w:rsidRDefault="00E11B02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047A0F3D" w14:textId="77777777" w:rsidR="00E11B02" w:rsidRPr="00BF1EB6" w:rsidRDefault="00E11B02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9A75A25" w14:textId="77777777" w:rsidR="00E11B02" w:rsidRPr="00BF1EB6" w:rsidRDefault="00E11B02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43A261F" w14:textId="77777777" w:rsidR="00E11B02" w:rsidRPr="00BF1EB6" w:rsidRDefault="00E11B02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5D51D39" w14:textId="77777777" w:rsidR="00E11B02" w:rsidRPr="00BF1EB6" w:rsidRDefault="00E11B02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11B02" w14:paraId="41551E60" w14:textId="77777777" w:rsidTr="00284803">
        <w:tc>
          <w:tcPr>
            <w:tcW w:w="879" w:type="dxa"/>
          </w:tcPr>
          <w:p w14:paraId="6ADDF827" w14:textId="77777777" w:rsidR="00E11B02" w:rsidRDefault="00E11B02" w:rsidP="00284803">
            <w:r>
              <w:rPr>
                <w:sz w:val="16"/>
                <w:szCs w:val="16"/>
              </w:rPr>
              <w:t>38.108</w:t>
            </w:r>
          </w:p>
        </w:tc>
        <w:tc>
          <w:tcPr>
            <w:tcW w:w="637" w:type="dxa"/>
          </w:tcPr>
          <w:p w14:paraId="6085DB8A" w14:textId="77777777" w:rsidR="00E11B02" w:rsidRDefault="00E11B02" w:rsidP="00284803">
            <w:r>
              <w:rPr>
                <w:sz w:val="16"/>
                <w:szCs w:val="16"/>
              </w:rPr>
              <w:t>0102</w:t>
            </w:r>
          </w:p>
        </w:tc>
        <w:tc>
          <w:tcPr>
            <w:tcW w:w="517" w:type="dxa"/>
          </w:tcPr>
          <w:p w14:paraId="0A442237" w14:textId="77777777" w:rsidR="00E11B02" w:rsidRDefault="00E11B02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2E14CBA" w14:textId="77777777" w:rsidR="00E11B02" w:rsidRDefault="00E11B02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84976FA" w14:textId="77777777" w:rsidR="00E11B02" w:rsidRDefault="00E11B02" w:rsidP="00284803">
            <w:r>
              <w:rPr>
                <w:sz w:val="16"/>
                <w:szCs w:val="16"/>
              </w:rPr>
              <w:t>Big CR to TS 38.108 to introduce less than 5MHz for NTN</w:t>
            </w:r>
          </w:p>
        </w:tc>
        <w:tc>
          <w:tcPr>
            <w:tcW w:w="517" w:type="dxa"/>
          </w:tcPr>
          <w:p w14:paraId="456634F4" w14:textId="77777777" w:rsidR="00E11B02" w:rsidRDefault="00E11B02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D0A5033" w14:textId="77777777" w:rsidR="00E11B02" w:rsidRDefault="00E11B02" w:rsidP="00284803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0FB3B362" w14:textId="77777777" w:rsidR="00E11B02" w:rsidRDefault="00E11B02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BF57E01" w14:textId="77777777" w:rsidR="00E11B02" w:rsidRDefault="00E11B02" w:rsidP="00284803">
            <w:r>
              <w:rPr>
                <w:sz w:val="16"/>
                <w:szCs w:val="16"/>
              </w:rPr>
              <w:t>R4-2501608</w:t>
            </w:r>
          </w:p>
        </w:tc>
        <w:tc>
          <w:tcPr>
            <w:tcW w:w="1597" w:type="dxa"/>
          </w:tcPr>
          <w:p w14:paraId="13EFF08A" w14:textId="77777777" w:rsidR="00E11B02" w:rsidRDefault="00E11B02" w:rsidP="00284803">
            <w:r>
              <w:rPr>
                <w:sz w:val="16"/>
                <w:szCs w:val="16"/>
              </w:rPr>
              <w:t>Nokia, ZTE Corporation, Sanechips, Ericsson, Samsung, China Telecom</w:t>
            </w:r>
          </w:p>
        </w:tc>
        <w:tc>
          <w:tcPr>
            <w:tcW w:w="1122" w:type="dxa"/>
          </w:tcPr>
          <w:p w14:paraId="76EBA17E" w14:textId="77777777" w:rsidR="00E11B02" w:rsidRDefault="00E11B02" w:rsidP="00284803">
            <w:r>
              <w:rPr>
                <w:sz w:val="16"/>
                <w:szCs w:val="16"/>
              </w:rPr>
              <w:t>NR_IoT_NTN_req_test_enh-Core</w:t>
            </w:r>
          </w:p>
        </w:tc>
        <w:tc>
          <w:tcPr>
            <w:tcW w:w="2323" w:type="dxa"/>
          </w:tcPr>
          <w:p w14:paraId="489F43ED" w14:textId="77777777" w:rsidR="00E11B02" w:rsidRDefault="00E11B02" w:rsidP="00284803">
            <w:r>
              <w:rPr>
                <w:sz w:val="16"/>
                <w:szCs w:val="16"/>
              </w:rPr>
              <w:t>5.3.2, 5.3.3, 5.3.5, 5.4.3, 6.3.3, 6.6.3, 7.2, 7.3, 7.4, 7.8, 10.3, 10.4, 10.5, 10.9, A.1, A.2, B.5.2</w:t>
            </w:r>
          </w:p>
        </w:tc>
        <w:tc>
          <w:tcPr>
            <w:tcW w:w="998" w:type="dxa"/>
          </w:tcPr>
          <w:p w14:paraId="20FDBD55" w14:textId="77777777" w:rsidR="00E11B02" w:rsidRDefault="00E11B02" w:rsidP="00284803">
            <w:r>
              <w:rPr>
                <w:sz w:val="16"/>
                <w:szCs w:val="16"/>
              </w:rPr>
              <w:t xml:space="preserve">TS 38.181 CR ... ; TS/TR ... CR ... ; TS/TR ... CR ... </w:t>
            </w:r>
          </w:p>
        </w:tc>
      </w:tr>
    </w:tbl>
    <w:p w14:paraId="7A7A7DAF" w14:textId="77777777" w:rsidR="00C00EAB" w:rsidRDefault="00C00EAB" w:rsidP="00915E08"/>
    <w:p w14:paraId="378B0821" w14:textId="52F82F49" w:rsidR="006217FF" w:rsidRDefault="006217FF" w:rsidP="006217FF">
      <w:pPr>
        <w:pStyle w:val="Heading1"/>
      </w:pPr>
      <w:r>
        <w:rPr>
          <w:noProof/>
        </w:rPr>
        <w:t>List of CRs from RAN WG4 for AI 9.</w:t>
      </w:r>
      <w:r w:rsidR="00541A9B">
        <w:rPr>
          <w:noProof/>
        </w:rPr>
        <w:t>4.4.1</w:t>
      </w:r>
    </w:p>
    <w:p w14:paraId="4F5B72C4" w14:textId="5D642284" w:rsidR="00915E08" w:rsidRDefault="005061AA" w:rsidP="00512C52">
      <w:pPr>
        <w:pStyle w:val="Heading2"/>
        <w:rPr>
          <w:rFonts w:cs="Arial"/>
          <w:noProof/>
        </w:rPr>
      </w:pPr>
      <w:r w:rsidRPr="005061AA">
        <w:rPr>
          <w:noProof/>
        </w:rPr>
        <w:t>RP-25062</w:t>
      </w:r>
      <w:r>
        <w:rPr>
          <w:noProof/>
        </w:rPr>
        <w:t>4</w:t>
      </w:r>
    </w:p>
    <w:p w14:paraId="024EB40E" w14:textId="337D98B4" w:rsidR="00915E08" w:rsidRPr="004347C0" w:rsidRDefault="00915E08" w:rsidP="00915E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541A9B" w:rsidRPr="00541A9B">
        <w:rPr>
          <w:rFonts w:ascii="Arial" w:hAnsi="Arial" w:cs="Arial"/>
          <w:b/>
          <w:bCs/>
        </w:rPr>
        <w:t>RAN4 CR to Rel-19 channel bandwidths support to existing NR bands and CA/ENDC combinations</w:t>
      </w:r>
    </w:p>
    <w:p w14:paraId="205E3150" w14:textId="48CCB456" w:rsidR="00915E08" w:rsidRPr="004347C0" w:rsidRDefault="00915E08" w:rsidP="00915E0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6217FF">
        <w:rPr>
          <w:rFonts w:ascii="Arial" w:hAnsi="Arial" w:cs="Arial"/>
          <w:b/>
          <w:bCs/>
        </w:rPr>
        <w:t>9.</w:t>
      </w:r>
      <w:r w:rsidR="00541A9B">
        <w:rPr>
          <w:rFonts w:ascii="Arial" w:hAnsi="Arial" w:cs="Arial"/>
          <w:b/>
          <w:bCs/>
        </w:rPr>
        <w:t>4.4.1</w:t>
      </w:r>
    </w:p>
    <w:p w14:paraId="351E9E0D" w14:textId="77777777" w:rsidR="00A966BC" w:rsidRDefault="00A966BC" w:rsidP="00915E08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92160" w:rsidRPr="004E535C" w14:paraId="79A8989F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7A907AE9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3C83415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282D1CA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FB6E2C9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56271FE6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5FF9418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8E138E2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634FF99C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0E27C8C4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74DBAAE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BFF76E1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280957E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9F3D112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92160" w14:paraId="4884BFC3" w14:textId="77777777" w:rsidTr="00284803">
        <w:tc>
          <w:tcPr>
            <w:tcW w:w="879" w:type="dxa"/>
          </w:tcPr>
          <w:p w14:paraId="53F3F9FB" w14:textId="77777777" w:rsidR="00F92160" w:rsidRDefault="00F92160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1C9F384" w14:textId="77777777" w:rsidR="00F92160" w:rsidRDefault="00F92160" w:rsidP="00284803">
            <w:r>
              <w:rPr>
                <w:sz w:val="16"/>
                <w:szCs w:val="16"/>
              </w:rPr>
              <w:t>2662</w:t>
            </w:r>
          </w:p>
        </w:tc>
        <w:tc>
          <w:tcPr>
            <w:tcW w:w="517" w:type="dxa"/>
          </w:tcPr>
          <w:p w14:paraId="4B8FE6EB" w14:textId="77777777" w:rsidR="00F92160" w:rsidRDefault="00F92160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A9AA8A6" w14:textId="77777777" w:rsidR="00F92160" w:rsidRDefault="00F92160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A44DBFE" w14:textId="77777777" w:rsidR="00F92160" w:rsidRDefault="00F92160" w:rsidP="00284803">
            <w:r>
              <w:rPr>
                <w:sz w:val="16"/>
                <w:szCs w:val="16"/>
              </w:rPr>
              <w:t>Big CR to TS 38.101-1: Adding channel BW support in existing NR bands</w:t>
            </w:r>
          </w:p>
        </w:tc>
        <w:tc>
          <w:tcPr>
            <w:tcW w:w="517" w:type="dxa"/>
          </w:tcPr>
          <w:p w14:paraId="4EB88A7F" w14:textId="77777777" w:rsidR="00F92160" w:rsidRDefault="00F92160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8A60135" w14:textId="77777777" w:rsidR="00F92160" w:rsidRDefault="00F92160" w:rsidP="0028480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3890447" w14:textId="77777777" w:rsidR="00F92160" w:rsidRDefault="00F9216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A75F036" w14:textId="77777777" w:rsidR="00F92160" w:rsidRDefault="00F92160" w:rsidP="00284803">
            <w:r>
              <w:rPr>
                <w:sz w:val="16"/>
                <w:szCs w:val="16"/>
              </w:rPr>
              <w:t>R4-2503010</w:t>
            </w:r>
          </w:p>
        </w:tc>
        <w:tc>
          <w:tcPr>
            <w:tcW w:w="1597" w:type="dxa"/>
          </w:tcPr>
          <w:p w14:paraId="098D07FC" w14:textId="77777777" w:rsidR="00F92160" w:rsidRDefault="00F92160" w:rsidP="0028480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02780327" w14:textId="77777777" w:rsidR="00F92160" w:rsidRDefault="00F92160" w:rsidP="00284803">
            <w:r>
              <w:rPr>
                <w:sz w:val="16"/>
                <w:szCs w:val="16"/>
              </w:rPr>
              <w:t>NR_bands_CA_ENDC_R19_BWs-Core</w:t>
            </w:r>
          </w:p>
        </w:tc>
        <w:tc>
          <w:tcPr>
            <w:tcW w:w="2323" w:type="dxa"/>
          </w:tcPr>
          <w:p w14:paraId="511D8FE9" w14:textId="77777777" w:rsidR="00F92160" w:rsidRDefault="00F92160" w:rsidP="00284803">
            <w:r>
              <w:rPr>
                <w:sz w:val="16"/>
                <w:szCs w:val="16"/>
              </w:rPr>
              <w:t>5.3.5, 5.4.3.3, 6.2.3.1, 7.3.2</w:t>
            </w:r>
          </w:p>
        </w:tc>
        <w:tc>
          <w:tcPr>
            <w:tcW w:w="998" w:type="dxa"/>
          </w:tcPr>
          <w:p w14:paraId="7626C5F2" w14:textId="77777777" w:rsidR="00F92160" w:rsidRDefault="00F92160" w:rsidP="00284803">
            <w:r>
              <w:rPr>
                <w:sz w:val="16"/>
                <w:szCs w:val="16"/>
              </w:rPr>
              <w:t xml:space="preserve">TS 38.104 ; TS/TR ... CR ... ; TS/TR ... CR ... </w:t>
            </w:r>
          </w:p>
        </w:tc>
      </w:tr>
      <w:tr w:rsidR="00F92160" w14:paraId="258B8FCF" w14:textId="77777777" w:rsidTr="00284803">
        <w:tc>
          <w:tcPr>
            <w:tcW w:w="879" w:type="dxa"/>
          </w:tcPr>
          <w:p w14:paraId="27BD7694" w14:textId="77777777" w:rsidR="00F92160" w:rsidRDefault="00F92160" w:rsidP="00284803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2A7AE455" w14:textId="77777777" w:rsidR="00F92160" w:rsidRDefault="00F92160" w:rsidP="00284803">
            <w:r>
              <w:rPr>
                <w:sz w:val="16"/>
                <w:szCs w:val="16"/>
              </w:rPr>
              <w:t>0685</w:t>
            </w:r>
          </w:p>
        </w:tc>
        <w:tc>
          <w:tcPr>
            <w:tcW w:w="517" w:type="dxa"/>
          </w:tcPr>
          <w:p w14:paraId="47965F2E" w14:textId="77777777" w:rsidR="00F92160" w:rsidRDefault="00F92160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6ECE3A6E" w14:textId="77777777" w:rsidR="00F92160" w:rsidRDefault="00F92160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8A47C2D" w14:textId="77777777" w:rsidR="00F92160" w:rsidRDefault="00F92160" w:rsidP="00284803">
            <w:r>
              <w:rPr>
                <w:sz w:val="16"/>
                <w:szCs w:val="16"/>
              </w:rPr>
              <w:t>Big CR to TS 38.104: Adding channel BW support in existing NR bands</w:t>
            </w:r>
          </w:p>
        </w:tc>
        <w:tc>
          <w:tcPr>
            <w:tcW w:w="517" w:type="dxa"/>
          </w:tcPr>
          <w:p w14:paraId="593CD20B" w14:textId="77777777" w:rsidR="00F92160" w:rsidRDefault="00F92160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D52C80A" w14:textId="77777777" w:rsidR="00F92160" w:rsidRDefault="00F92160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3BD0EB85" w14:textId="77777777" w:rsidR="00F92160" w:rsidRDefault="00F9216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8E81685" w14:textId="77777777" w:rsidR="00F92160" w:rsidRDefault="00F92160" w:rsidP="00284803">
            <w:r>
              <w:rPr>
                <w:sz w:val="16"/>
                <w:szCs w:val="16"/>
              </w:rPr>
              <w:t>R4-2503009</w:t>
            </w:r>
          </w:p>
        </w:tc>
        <w:tc>
          <w:tcPr>
            <w:tcW w:w="1597" w:type="dxa"/>
          </w:tcPr>
          <w:p w14:paraId="5AB4D7EA" w14:textId="77777777" w:rsidR="00F92160" w:rsidRDefault="00F92160" w:rsidP="0028480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66CBFF8D" w14:textId="77777777" w:rsidR="00F92160" w:rsidRDefault="00F92160" w:rsidP="00284803">
            <w:r>
              <w:rPr>
                <w:sz w:val="16"/>
                <w:szCs w:val="16"/>
              </w:rPr>
              <w:t>NR_bands_CA_ENDC_R19_BWs-Core</w:t>
            </w:r>
          </w:p>
        </w:tc>
        <w:tc>
          <w:tcPr>
            <w:tcW w:w="2323" w:type="dxa"/>
          </w:tcPr>
          <w:p w14:paraId="3B17B25E" w14:textId="77777777" w:rsidR="00F92160" w:rsidRDefault="00F92160" w:rsidP="00284803">
            <w:r>
              <w:rPr>
                <w:sz w:val="16"/>
                <w:szCs w:val="16"/>
              </w:rPr>
              <w:t>5.3.5, 5.4.3.3</w:t>
            </w:r>
          </w:p>
        </w:tc>
        <w:tc>
          <w:tcPr>
            <w:tcW w:w="998" w:type="dxa"/>
          </w:tcPr>
          <w:p w14:paraId="17229A71" w14:textId="77777777" w:rsidR="00F92160" w:rsidRDefault="00F92160" w:rsidP="00284803">
            <w:r>
              <w:rPr>
                <w:sz w:val="16"/>
                <w:szCs w:val="16"/>
              </w:rPr>
              <w:t xml:space="preserve">TS 38.101-1 ; TS/TR ... CR ... ; TS/TR ... CR ... </w:t>
            </w:r>
          </w:p>
        </w:tc>
      </w:tr>
    </w:tbl>
    <w:p w14:paraId="2E79AA0C" w14:textId="77777777" w:rsidR="006571EF" w:rsidRDefault="006571EF" w:rsidP="006571EF"/>
    <w:p w14:paraId="23D337D9" w14:textId="40BAB9BE" w:rsidR="00915E08" w:rsidRDefault="00935FA1" w:rsidP="00935FA1">
      <w:pPr>
        <w:pStyle w:val="Heading1"/>
      </w:pPr>
      <w:r>
        <w:rPr>
          <w:noProof/>
        </w:rPr>
        <w:t xml:space="preserve">List of CRs from RAN WG4 for AI </w:t>
      </w:r>
      <w:r w:rsidR="00B7488D">
        <w:rPr>
          <w:noProof/>
        </w:rPr>
        <w:t>9.4.1.8</w:t>
      </w:r>
    </w:p>
    <w:p w14:paraId="2BE596BA" w14:textId="75C47DD3" w:rsidR="00915E08" w:rsidRDefault="005061AA" w:rsidP="00512C52">
      <w:pPr>
        <w:pStyle w:val="Heading2"/>
        <w:rPr>
          <w:rFonts w:cs="Arial"/>
          <w:noProof/>
        </w:rPr>
      </w:pPr>
      <w:r w:rsidRPr="005061AA">
        <w:rPr>
          <w:noProof/>
        </w:rPr>
        <w:t>RP-25062</w:t>
      </w:r>
      <w:r>
        <w:rPr>
          <w:noProof/>
        </w:rPr>
        <w:t>5</w:t>
      </w:r>
    </w:p>
    <w:p w14:paraId="21D43863" w14:textId="28807B09" w:rsidR="00915E08" w:rsidRPr="004347C0" w:rsidRDefault="00915E08" w:rsidP="00915E0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B7488D" w:rsidRPr="00B7488D">
        <w:rPr>
          <w:rFonts w:ascii="Arial" w:hAnsi="Arial" w:cs="Arial"/>
          <w:b/>
          <w:bCs/>
        </w:rPr>
        <w:t>RAN4 CRs to Rel-19 additional operating NR bands for HAPS</w:t>
      </w:r>
    </w:p>
    <w:p w14:paraId="6583E722" w14:textId="4C7C480B" w:rsidR="00915E08" w:rsidRPr="004347C0" w:rsidRDefault="00915E08" w:rsidP="00915E08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B7488D">
        <w:rPr>
          <w:rFonts w:ascii="Arial" w:hAnsi="Arial" w:cs="Arial"/>
          <w:b/>
          <w:bCs/>
        </w:rPr>
        <w:t>9.4.1.8</w:t>
      </w:r>
    </w:p>
    <w:p w14:paraId="776B4EC2" w14:textId="77777777" w:rsidR="00C13D06" w:rsidRDefault="00C13D06" w:rsidP="00C13D06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92160" w:rsidRPr="004E535C" w14:paraId="27BBC7D9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9CF906A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AE42A06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E2CD0CA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852C075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29AE11B6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5EA385B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580A83D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3C31A4E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2ED4FCA0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3BEC5B3E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575408C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E3A31B2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99156CE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92160" w14:paraId="65A65117" w14:textId="77777777" w:rsidTr="00284803">
        <w:tc>
          <w:tcPr>
            <w:tcW w:w="879" w:type="dxa"/>
          </w:tcPr>
          <w:p w14:paraId="69EE8D59" w14:textId="77777777" w:rsidR="00F92160" w:rsidRDefault="00F92160" w:rsidP="00284803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7FB16E0A" w14:textId="77777777" w:rsidR="00F92160" w:rsidRDefault="00F92160" w:rsidP="00284803">
            <w:r>
              <w:rPr>
                <w:sz w:val="16"/>
                <w:szCs w:val="16"/>
              </w:rPr>
              <w:t>0679</w:t>
            </w:r>
          </w:p>
        </w:tc>
        <w:tc>
          <w:tcPr>
            <w:tcW w:w="517" w:type="dxa"/>
          </w:tcPr>
          <w:p w14:paraId="54D76640" w14:textId="77777777" w:rsidR="00F92160" w:rsidRDefault="00F9216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67A7F63" w14:textId="77777777" w:rsidR="00F92160" w:rsidRDefault="00F92160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475E684" w14:textId="77777777" w:rsidR="00F92160" w:rsidRDefault="00F92160" w:rsidP="00284803">
            <w:r>
              <w:rPr>
                <w:sz w:val="16"/>
                <w:szCs w:val="16"/>
              </w:rPr>
              <w:t>CR to 38.104: Addition of HAPS bands</w:t>
            </w:r>
          </w:p>
        </w:tc>
        <w:tc>
          <w:tcPr>
            <w:tcW w:w="517" w:type="dxa"/>
          </w:tcPr>
          <w:p w14:paraId="3A18F87F" w14:textId="77777777" w:rsidR="00F92160" w:rsidRDefault="00F92160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B01EFDC" w14:textId="77777777" w:rsidR="00F92160" w:rsidRDefault="00F92160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445BAEF4" w14:textId="77777777" w:rsidR="00F92160" w:rsidRDefault="00F9216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C538D00" w14:textId="77777777" w:rsidR="00F92160" w:rsidRDefault="00F92160" w:rsidP="00284803">
            <w:r>
              <w:rPr>
                <w:sz w:val="16"/>
                <w:szCs w:val="16"/>
              </w:rPr>
              <w:t>R4-2500119</w:t>
            </w:r>
          </w:p>
        </w:tc>
        <w:tc>
          <w:tcPr>
            <w:tcW w:w="1597" w:type="dxa"/>
          </w:tcPr>
          <w:p w14:paraId="7C5501FA" w14:textId="77777777" w:rsidR="00F92160" w:rsidRDefault="00F92160" w:rsidP="00284803">
            <w:r>
              <w:rPr>
                <w:sz w:val="16"/>
                <w:szCs w:val="16"/>
              </w:rPr>
              <w:t>SoftBank, Ericsson, Nokia, Huawei, HiSilicon</w:t>
            </w:r>
          </w:p>
        </w:tc>
        <w:tc>
          <w:tcPr>
            <w:tcW w:w="1122" w:type="dxa"/>
          </w:tcPr>
          <w:p w14:paraId="6439D0E0" w14:textId="77777777" w:rsidR="00F92160" w:rsidRDefault="00F92160" w:rsidP="00284803">
            <w:r>
              <w:rPr>
                <w:sz w:val="16"/>
                <w:szCs w:val="16"/>
              </w:rPr>
              <w:t>NR_HAPS_bands-Core</w:t>
            </w:r>
          </w:p>
        </w:tc>
        <w:tc>
          <w:tcPr>
            <w:tcW w:w="2323" w:type="dxa"/>
          </w:tcPr>
          <w:p w14:paraId="190F015C" w14:textId="77777777" w:rsidR="00F92160" w:rsidRDefault="00F92160" w:rsidP="00284803">
            <w:r>
              <w:rPr>
                <w:sz w:val="16"/>
                <w:szCs w:val="16"/>
              </w:rPr>
              <w:t>2, 5.2</w:t>
            </w:r>
          </w:p>
        </w:tc>
        <w:tc>
          <w:tcPr>
            <w:tcW w:w="998" w:type="dxa"/>
          </w:tcPr>
          <w:p w14:paraId="6FB3F40C" w14:textId="77777777" w:rsidR="00F92160" w:rsidRDefault="00F92160" w:rsidP="0028480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3D691257" w14:textId="77777777" w:rsidR="0006710C" w:rsidRDefault="0006710C" w:rsidP="0006710C"/>
    <w:p w14:paraId="1674E3C5" w14:textId="70B72E53" w:rsidR="00D7297A" w:rsidRDefault="00D7297A" w:rsidP="00D7297A">
      <w:pPr>
        <w:pStyle w:val="Heading1"/>
      </w:pPr>
      <w:r>
        <w:rPr>
          <w:noProof/>
        </w:rPr>
        <w:t xml:space="preserve">List of CRs from RAN WG4 for AI </w:t>
      </w:r>
      <w:r w:rsidR="00833640" w:rsidRPr="00833640">
        <w:rPr>
          <w:noProof/>
        </w:rPr>
        <w:t>9.</w:t>
      </w:r>
      <w:r w:rsidR="00F53A2A">
        <w:rPr>
          <w:noProof/>
        </w:rPr>
        <w:t>3.4.</w:t>
      </w:r>
      <w:r w:rsidR="0020716F">
        <w:rPr>
          <w:noProof/>
        </w:rPr>
        <w:t>4</w:t>
      </w:r>
    </w:p>
    <w:p w14:paraId="1D52B01F" w14:textId="73169DBB" w:rsidR="00D7297A" w:rsidRDefault="005061AA" w:rsidP="00D7297A">
      <w:pPr>
        <w:pStyle w:val="Heading2"/>
        <w:rPr>
          <w:rFonts w:cs="Arial"/>
          <w:noProof/>
        </w:rPr>
      </w:pPr>
      <w:r w:rsidRPr="005061AA">
        <w:rPr>
          <w:noProof/>
        </w:rPr>
        <w:t>RP-25062</w:t>
      </w:r>
      <w:r>
        <w:rPr>
          <w:noProof/>
        </w:rPr>
        <w:t>6</w:t>
      </w:r>
    </w:p>
    <w:p w14:paraId="083B478B" w14:textId="451DB2A7" w:rsidR="00D7297A" w:rsidRPr="004347C0" w:rsidRDefault="00D7297A" w:rsidP="00D7297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F53A2A" w:rsidRPr="00F53A2A">
        <w:rPr>
          <w:rFonts w:ascii="Arial" w:hAnsi="Arial" w:cs="Arial"/>
          <w:b/>
          <w:bCs/>
        </w:rPr>
        <w:t>RAN4 CRs to Rel-19 NR channel BW less than 5MHz for FR1 Phase 2</w:t>
      </w:r>
    </w:p>
    <w:p w14:paraId="22B09405" w14:textId="45D5E46E" w:rsidR="00D7297A" w:rsidRPr="004D372B" w:rsidRDefault="00D7297A" w:rsidP="004D372B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833640">
        <w:rPr>
          <w:rFonts w:ascii="Arial" w:hAnsi="Arial" w:cs="Arial"/>
          <w:b/>
          <w:bCs/>
        </w:rPr>
        <w:t>9.</w:t>
      </w:r>
      <w:r w:rsidR="00F53A2A">
        <w:rPr>
          <w:rFonts w:ascii="Arial" w:hAnsi="Arial" w:cs="Arial"/>
          <w:b/>
          <w:bCs/>
        </w:rPr>
        <w:t>3.4.</w:t>
      </w:r>
      <w:r w:rsidR="0020716F">
        <w:rPr>
          <w:rFonts w:ascii="Arial" w:hAnsi="Arial" w:cs="Arial"/>
          <w:b/>
          <w:bCs/>
        </w:rPr>
        <w:t>4</w:t>
      </w:r>
    </w:p>
    <w:p w14:paraId="36051AAD" w14:textId="77777777" w:rsidR="0074393C" w:rsidRDefault="0074393C" w:rsidP="00915E08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92160" w:rsidRPr="004E535C" w14:paraId="61E23403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EDC4DFF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4A901FB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72BDEBEC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B10B298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AA066C8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693E059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2127A11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9E1BFCF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748835BF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882E084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3FEBF2CF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9CEB448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69E71A20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92160" w14:paraId="063C1356" w14:textId="77777777" w:rsidTr="00284803">
        <w:tc>
          <w:tcPr>
            <w:tcW w:w="879" w:type="dxa"/>
          </w:tcPr>
          <w:p w14:paraId="3DF230A1" w14:textId="77777777" w:rsidR="00F92160" w:rsidRDefault="00F92160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0F406CA7" w14:textId="77777777" w:rsidR="00F92160" w:rsidRDefault="00F92160" w:rsidP="00284803">
            <w:r>
              <w:rPr>
                <w:sz w:val="16"/>
                <w:szCs w:val="16"/>
              </w:rPr>
              <w:t>2723</w:t>
            </w:r>
          </w:p>
        </w:tc>
        <w:tc>
          <w:tcPr>
            <w:tcW w:w="517" w:type="dxa"/>
          </w:tcPr>
          <w:p w14:paraId="3595062E" w14:textId="77777777" w:rsidR="00F92160" w:rsidRDefault="00F9216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11ADF70" w14:textId="77777777" w:rsidR="00F92160" w:rsidRDefault="00F92160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EFAA586" w14:textId="77777777" w:rsidR="00F92160" w:rsidRDefault="00F92160" w:rsidP="00284803">
            <w:r>
              <w:rPr>
                <w:sz w:val="16"/>
                <w:szCs w:val="16"/>
              </w:rPr>
              <w:t>Big CR for less than 5MHz UE RF requirements in Rel-19</w:t>
            </w:r>
          </w:p>
        </w:tc>
        <w:tc>
          <w:tcPr>
            <w:tcW w:w="517" w:type="dxa"/>
          </w:tcPr>
          <w:p w14:paraId="20ACFDB8" w14:textId="77777777" w:rsidR="00F92160" w:rsidRDefault="00F92160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78E2F06" w14:textId="77777777" w:rsidR="00F92160" w:rsidRDefault="00F92160" w:rsidP="0028480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14AEAEFB" w14:textId="77777777" w:rsidR="00F92160" w:rsidRDefault="00F9216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C7B96B3" w14:textId="77777777" w:rsidR="00F92160" w:rsidRDefault="00F92160" w:rsidP="00284803">
            <w:r>
              <w:rPr>
                <w:sz w:val="16"/>
                <w:szCs w:val="16"/>
              </w:rPr>
              <w:t>R4-2502262</w:t>
            </w:r>
          </w:p>
        </w:tc>
        <w:tc>
          <w:tcPr>
            <w:tcW w:w="1597" w:type="dxa"/>
          </w:tcPr>
          <w:p w14:paraId="7C50F763" w14:textId="77777777" w:rsidR="00F92160" w:rsidRDefault="00F92160" w:rsidP="00284803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14:paraId="492F912B" w14:textId="77777777" w:rsidR="00F92160" w:rsidRDefault="00F92160" w:rsidP="00284803">
            <w:r>
              <w:rPr>
                <w:sz w:val="16"/>
                <w:szCs w:val="16"/>
              </w:rPr>
              <w:t>NR_FR1_lessthan_5MHz_BW_Ph2-Core</w:t>
            </w:r>
          </w:p>
        </w:tc>
        <w:tc>
          <w:tcPr>
            <w:tcW w:w="2323" w:type="dxa"/>
          </w:tcPr>
          <w:p w14:paraId="40E0F05E" w14:textId="77777777" w:rsidR="00F92160" w:rsidRDefault="00F92160" w:rsidP="00284803">
            <w:r>
              <w:rPr>
                <w:sz w:val="16"/>
                <w:szCs w:val="16"/>
              </w:rPr>
              <w:t>5.2A.2.1, 5.3.1, 5.4.3.1, 5.5A.3.1, 5.5B, 6.2A.1.3, 6.2A.4.2.3, 6.2B.1, 6.5A.3.2.3</w:t>
            </w:r>
          </w:p>
        </w:tc>
        <w:tc>
          <w:tcPr>
            <w:tcW w:w="998" w:type="dxa"/>
          </w:tcPr>
          <w:p w14:paraId="10722682" w14:textId="77777777" w:rsidR="00F92160" w:rsidRDefault="00F92160" w:rsidP="0028480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92160" w14:paraId="55FA9005" w14:textId="77777777" w:rsidTr="00284803">
        <w:tc>
          <w:tcPr>
            <w:tcW w:w="879" w:type="dxa"/>
          </w:tcPr>
          <w:p w14:paraId="49BE7001" w14:textId="77777777" w:rsidR="00F92160" w:rsidRDefault="00F92160" w:rsidP="00284803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29DBC52F" w14:textId="77777777" w:rsidR="00F92160" w:rsidRDefault="00F92160" w:rsidP="00284803">
            <w:r>
              <w:rPr>
                <w:sz w:val="16"/>
                <w:szCs w:val="16"/>
              </w:rPr>
              <w:t>5307</w:t>
            </w:r>
          </w:p>
        </w:tc>
        <w:tc>
          <w:tcPr>
            <w:tcW w:w="517" w:type="dxa"/>
          </w:tcPr>
          <w:p w14:paraId="6F286859" w14:textId="77777777" w:rsidR="00F92160" w:rsidRDefault="00F92160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381B16" w14:textId="77777777" w:rsidR="00F92160" w:rsidRDefault="00F92160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F740578" w14:textId="77777777" w:rsidR="00F92160" w:rsidRDefault="00F92160" w:rsidP="00284803">
            <w:r>
              <w:rPr>
                <w:sz w:val="16"/>
                <w:szCs w:val="16"/>
              </w:rPr>
              <w:t>Big CR for less than 5MHz RRM requirements in Rel-19</w:t>
            </w:r>
          </w:p>
        </w:tc>
        <w:tc>
          <w:tcPr>
            <w:tcW w:w="517" w:type="dxa"/>
          </w:tcPr>
          <w:p w14:paraId="7102846A" w14:textId="77777777" w:rsidR="00F92160" w:rsidRDefault="00F92160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89EBCB7" w14:textId="77777777" w:rsidR="00F92160" w:rsidRDefault="00F92160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4CBA62AA" w14:textId="77777777" w:rsidR="00F92160" w:rsidRDefault="00F9216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567F7B7" w14:textId="77777777" w:rsidR="00F92160" w:rsidRDefault="00F92160" w:rsidP="00284803">
            <w:r>
              <w:rPr>
                <w:sz w:val="16"/>
                <w:szCs w:val="16"/>
              </w:rPr>
              <w:t>R4-2502608</w:t>
            </w:r>
          </w:p>
        </w:tc>
        <w:tc>
          <w:tcPr>
            <w:tcW w:w="1597" w:type="dxa"/>
          </w:tcPr>
          <w:p w14:paraId="2096E6CC" w14:textId="77777777" w:rsidR="00F92160" w:rsidRDefault="00F92160" w:rsidP="00284803">
            <w:r>
              <w:rPr>
                <w:sz w:val="16"/>
                <w:szCs w:val="16"/>
              </w:rPr>
              <w:t>Intel Corporation</w:t>
            </w:r>
          </w:p>
        </w:tc>
        <w:tc>
          <w:tcPr>
            <w:tcW w:w="1122" w:type="dxa"/>
          </w:tcPr>
          <w:p w14:paraId="5820E63E" w14:textId="77777777" w:rsidR="00F92160" w:rsidRDefault="00F92160" w:rsidP="00284803">
            <w:r>
              <w:rPr>
                <w:sz w:val="16"/>
                <w:szCs w:val="16"/>
              </w:rPr>
              <w:t>NR_FR1_lessthan_5MHz_BW_Ph2-Core</w:t>
            </w:r>
          </w:p>
        </w:tc>
        <w:tc>
          <w:tcPr>
            <w:tcW w:w="2323" w:type="dxa"/>
          </w:tcPr>
          <w:p w14:paraId="012DB2F7" w14:textId="77777777" w:rsidR="00F92160" w:rsidRDefault="00F92160" w:rsidP="00284803">
            <w:r>
              <w:rPr>
                <w:sz w:val="16"/>
                <w:szCs w:val="16"/>
              </w:rPr>
              <w:t>4.4.2.2, 6.1.6.1.2, 6.1.7.1.2, 8.3.2, 8.9.2, 8.9A.2, 8.9C.2, 8.11, 8.11B.2, 8.11E.2, 8.17.2, 9.2.5.1</w:t>
            </w:r>
          </w:p>
        </w:tc>
        <w:tc>
          <w:tcPr>
            <w:tcW w:w="998" w:type="dxa"/>
          </w:tcPr>
          <w:p w14:paraId="51376A6C" w14:textId="77777777" w:rsidR="00F92160" w:rsidRDefault="00F92160" w:rsidP="0028480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14:paraId="5C525EA1" w14:textId="77777777" w:rsidR="001C787C" w:rsidRDefault="001C787C" w:rsidP="001C787C"/>
    <w:p w14:paraId="1ABA58F9" w14:textId="49C748B5" w:rsidR="00E144C4" w:rsidRDefault="00512C52" w:rsidP="00512C52">
      <w:pPr>
        <w:pStyle w:val="Heading1"/>
      </w:pPr>
      <w:r>
        <w:rPr>
          <w:noProof/>
        </w:rPr>
        <w:t xml:space="preserve">List of CRs from RAN WG4 for AI </w:t>
      </w:r>
      <w:r w:rsidR="00E2274C" w:rsidRPr="00E2274C">
        <w:rPr>
          <w:noProof/>
        </w:rPr>
        <w:t>9.4.</w:t>
      </w:r>
      <w:r w:rsidR="0003588D">
        <w:rPr>
          <w:noProof/>
        </w:rPr>
        <w:t>1.1</w:t>
      </w:r>
    </w:p>
    <w:p w14:paraId="7777453C" w14:textId="6DDB3938" w:rsidR="00303193" w:rsidRDefault="005061AA" w:rsidP="00512C52">
      <w:pPr>
        <w:pStyle w:val="Heading2"/>
        <w:rPr>
          <w:rFonts w:cs="Arial"/>
          <w:noProof/>
        </w:rPr>
      </w:pPr>
      <w:bookmarkStart w:id="4" w:name="_Hlk152587438"/>
      <w:bookmarkStart w:id="5" w:name="_Hlk152588040"/>
      <w:r w:rsidRPr="005061AA">
        <w:rPr>
          <w:noProof/>
        </w:rPr>
        <w:t>RP-25062</w:t>
      </w:r>
      <w:r>
        <w:rPr>
          <w:noProof/>
        </w:rPr>
        <w:t>7</w:t>
      </w:r>
    </w:p>
    <w:p w14:paraId="35A80FC0" w14:textId="25BB328F" w:rsidR="00303193" w:rsidRPr="004347C0" w:rsidRDefault="00303193" w:rsidP="003031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03588D" w:rsidRPr="0003588D">
        <w:rPr>
          <w:rFonts w:ascii="Arial" w:hAnsi="Arial" w:cs="Arial"/>
          <w:b/>
          <w:bCs/>
        </w:rPr>
        <w:t>RAN4 CRs to Rel-19 NR FDD 1.4 GHz Band</w:t>
      </w:r>
    </w:p>
    <w:p w14:paraId="0B710375" w14:textId="19CF9DA3" w:rsidR="00303193" w:rsidRDefault="00303193" w:rsidP="00303193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E2274C" w:rsidRPr="00E2274C">
        <w:rPr>
          <w:rFonts w:ascii="Arial" w:hAnsi="Arial" w:cs="Arial"/>
          <w:b/>
          <w:bCs/>
        </w:rPr>
        <w:t>9.4.</w:t>
      </w:r>
      <w:r w:rsidR="0003588D">
        <w:rPr>
          <w:rFonts w:ascii="Arial" w:hAnsi="Arial" w:cs="Arial"/>
          <w:b/>
          <w:bCs/>
        </w:rPr>
        <w:t>1.1</w:t>
      </w:r>
    </w:p>
    <w:p w14:paraId="1A6F1285" w14:textId="77777777" w:rsidR="00303193" w:rsidRDefault="00303193" w:rsidP="0074393C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92160" w:rsidRPr="004E535C" w14:paraId="00C80945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227B3D0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82A26C6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41E6F91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EAAEE41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7E8338FB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B2E01AD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F031380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3410048B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658B29D3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6D081FC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8175D77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23696B8F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1E5011D0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92160" w14:paraId="7F81C8E7" w14:textId="77777777" w:rsidTr="00284803">
        <w:tc>
          <w:tcPr>
            <w:tcW w:w="879" w:type="dxa"/>
          </w:tcPr>
          <w:p w14:paraId="15185218" w14:textId="77777777" w:rsidR="00F92160" w:rsidRDefault="00F92160" w:rsidP="00284803">
            <w:r>
              <w:rPr>
                <w:sz w:val="16"/>
                <w:szCs w:val="16"/>
              </w:rPr>
              <w:t>36.104</w:t>
            </w:r>
          </w:p>
        </w:tc>
        <w:tc>
          <w:tcPr>
            <w:tcW w:w="637" w:type="dxa"/>
          </w:tcPr>
          <w:p w14:paraId="611214C5" w14:textId="77777777" w:rsidR="00F92160" w:rsidRDefault="00F92160" w:rsidP="00284803">
            <w:r>
              <w:rPr>
                <w:sz w:val="16"/>
                <w:szCs w:val="16"/>
              </w:rPr>
              <w:t>4999</w:t>
            </w:r>
          </w:p>
        </w:tc>
        <w:tc>
          <w:tcPr>
            <w:tcW w:w="517" w:type="dxa"/>
          </w:tcPr>
          <w:p w14:paraId="0DB3BBCC" w14:textId="77777777" w:rsidR="00F92160" w:rsidRDefault="00F9216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3384465" w14:textId="77777777" w:rsidR="00F92160" w:rsidRDefault="00F92160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0A4B4E0" w14:textId="77777777" w:rsidR="00F92160" w:rsidRDefault="00F92160" w:rsidP="00284803">
            <w:r>
              <w:rPr>
                <w:sz w:val="16"/>
                <w:szCs w:val="16"/>
              </w:rPr>
              <w:t>CR to 36.104 on introduction of Band n110</w:t>
            </w:r>
          </w:p>
        </w:tc>
        <w:tc>
          <w:tcPr>
            <w:tcW w:w="517" w:type="dxa"/>
          </w:tcPr>
          <w:p w14:paraId="29BBDB94" w14:textId="77777777" w:rsidR="00F92160" w:rsidRDefault="00F92160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6E38D51" w14:textId="77777777" w:rsidR="00F92160" w:rsidRDefault="00F92160" w:rsidP="00284803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02B11A05" w14:textId="77777777" w:rsidR="00F92160" w:rsidRDefault="00F9216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F3FF121" w14:textId="77777777" w:rsidR="00F92160" w:rsidRDefault="00F92160" w:rsidP="00284803">
            <w:r>
              <w:rPr>
                <w:sz w:val="16"/>
                <w:szCs w:val="16"/>
              </w:rPr>
              <w:t>R4-2500099</w:t>
            </w:r>
          </w:p>
        </w:tc>
        <w:tc>
          <w:tcPr>
            <w:tcW w:w="1597" w:type="dxa"/>
          </w:tcPr>
          <w:p w14:paraId="33126B7D" w14:textId="77777777" w:rsidR="00F92160" w:rsidRDefault="00F92160" w:rsidP="00284803">
            <w:r>
              <w:rPr>
                <w:sz w:val="16"/>
                <w:szCs w:val="16"/>
              </w:rPr>
              <w:t>Nokia, MidWave Wireless</w:t>
            </w:r>
          </w:p>
        </w:tc>
        <w:tc>
          <w:tcPr>
            <w:tcW w:w="1122" w:type="dxa"/>
          </w:tcPr>
          <w:p w14:paraId="64B2657D" w14:textId="77777777" w:rsidR="00F92160" w:rsidRDefault="00F92160" w:rsidP="00284803">
            <w:r>
              <w:rPr>
                <w:sz w:val="16"/>
                <w:szCs w:val="16"/>
              </w:rPr>
              <w:t>NR_FDD_1400MHz-Core</w:t>
            </w:r>
          </w:p>
        </w:tc>
        <w:tc>
          <w:tcPr>
            <w:tcW w:w="2323" w:type="dxa"/>
          </w:tcPr>
          <w:p w14:paraId="2AEC4667" w14:textId="77777777" w:rsidR="00F92160" w:rsidRDefault="00F92160" w:rsidP="00284803">
            <w:r>
              <w:rPr>
                <w:sz w:val="16"/>
                <w:szCs w:val="16"/>
              </w:rPr>
              <w:t>6.6.4.3.1, 6.6.4.4.1, 7.6.2.1</w:t>
            </w:r>
          </w:p>
        </w:tc>
        <w:tc>
          <w:tcPr>
            <w:tcW w:w="998" w:type="dxa"/>
          </w:tcPr>
          <w:p w14:paraId="455596AA" w14:textId="77777777" w:rsidR="00F92160" w:rsidRDefault="00F92160" w:rsidP="00284803">
            <w:r>
              <w:rPr>
                <w:sz w:val="16"/>
                <w:szCs w:val="16"/>
              </w:rPr>
              <w:t xml:space="preserve">TS/TR ... CR ...; TS 36.141 CR 1409; TS/TR ... CR ... </w:t>
            </w:r>
          </w:p>
        </w:tc>
      </w:tr>
      <w:tr w:rsidR="00F92160" w14:paraId="3236C526" w14:textId="77777777" w:rsidTr="00284803">
        <w:tc>
          <w:tcPr>
            <w:tcW w:w="879" w:type="dxa"/>
          </w:tcPr>
          <w:p w14:paraId="31053B42" w14:textId="77777777" w:rsidR="00F92160" w:rsidRDefault="00F92160" w:rsidP="00284803"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37" w:type="dxa"/>
          </w:tcPr>
          <w:p w14:paraId="30BF17D6" w14:textId="77777777" w:rsidR="00F92160" w:rsidRDefault="00F92160" w:rsidP="00284803">
            <w:r>
              <w:rPr>
                <w:sz w:val="16"/>
                <w:szCs w:val="16"/>
              </w:rPr>
              <w:t>1409</w:t>
            </w:r>
          </w:p>
        </w:tc>
        <w:tc>
          <w:tcPr>
            <w:tcW w:w="517" w:type="dxa"/>
          </w:tcPr>
          <w:p w14:paraId="2E0243CF" w14:textId="77777777" w:rsidR="00F92160" w:rsidRDefault="00F9216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7F03896" w14:textId="77777777" w:rsidR="00F92160" w:rsidRDefault="00F92160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5B7AAE8" w14:textId="77777777" w:rsidR="00F92160" w:rsidRDefault="00F92160" w:rsidP="00284803">
            <w:r>
              <w:rPr>
                <w:sz w:val="16"/>
                <w:szCs w:val="16"/>
              </w:rPr>
              <w:t>CR to 36.141 on introduction of Band n110</w:t>
            </w:r>
          </w:p>
        </w:tc>
        <w:tc>
          <w:tcPr>
            <w:tcW w:w="517" w:type="dxa"/>
          </w:tcPr>
          <w:p w14:paraId="32246D02" w14:textId="77777777" w:rsidR="00F92160" w:rsidRDefault="00F92160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A76C0B1" w14:textId="77777777" w:rsidR="00F92160" w:rsidRDefault="00F92160" w:rsidP="00284803">
            <w:r>
              <w:rPr>
                <w:sz w:val="16"/>
                <w:szCs w:val="16"/>
              </w:rPr>
              <w:t>18.5.0</w:t>
            </w:r>
          </w:p>
        </w:tc>
        <w:tc>
          <w:tcPr>
            <w:tcW w:w="758" w:type="dxa"/>
          </w:tcPr>
          <w:p w14:paraId="78CB0D68" w14:textId="77777777" w:rsidR="00F92160" w:rsidRDefault="00F9216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0CE3715" w14:textId="77777777" w:rsidR="00F92160" w:rsidRDefault="00F92160" w:rsidP="00284803">
            <w:r>
              <w:rPr>
                <w:sz w:val="16"/>
                <w:szCs w:val="16"/>
              </w:rPr>
              <w:t>R4-2500100</w:t>
            </w:r>
          </w:p>
        </w:tc>
        <w:tc>
          <w:tcPr>
            <w:tcW w:w="1597" w:type="dxa"/>
          </w:tcPr>
          <w:p w14:paraId="2223F47A" w14:textId="77777777" w:rsidR="00F92160" w:rsidRDefault="00F92160" w:rsidP="00284803">
            <w:r>
              <w:rPr>
                <w:sz w:val="16"/>
                <w:szCs w:val="16"/>
              </w:rPr>
              <w:t>Nokia, MidWave Wireless</w:t>
            </w:r>
          </w:p>
        </w:tc>
        <w:tc>
          <w:tcPr>
            <w:tcW w:w="1122" w:type="dxa"/>
          </w:tcPr>
          <w:p w14:paraId="5866A99C" w14:textId="77777777" w:rsidR="00F92160" w:rsidRDefault="00F92160" w:rsidP="00284803">
            <w:r>
              <w:rPr>
                <w:sz w:val="16"/>
                <w:szCs w:val="16"/>
              </w:rPr>
              <w:t>NR_FDD_1400MHz-Perf</w:t>
            </w:r>
          </w:p>
        </w:tc>
        <w:tc>
          <w:tcPr>
            <w:tcW w:w="2323" w:type="dxa"/>
          </w:tcPr>
          <w:p w14:paraId="7585B5D6" w14:textId="77777777" w:rsidR="00F92160" w:rsidRDefault="00F92160" w:rsidP="00284803">
            <w:r>
              <w:rPr>
                <w:sz w:val="16"/>
                <w:szCs w:val="16"/>
              </w:rPr>
              <w:t>6.6.4.5.4.1, 6.6.4.5.5, 7.6.5.2</w:t>
            </w:r>
          </w:p>
        </w:tc>
        <w:tc>
          <w:tcPr>
            <w:tcW w:w="998" w:type="dxa"/>
          </w:tcPr>
          <w:p w14:paraId="259DCFB9" w14:textId="77777777" w:rsidR="00F92160" w:rsidRDefault="00F92160" w:rsidP="00284803">
            <w:r>
              <w:rPr>
                <w:sz w:val="16"/>
                <w:szCs w:val="16"/>
              </w:rPr>
              <w:t xml:space="preserve">TS 36.104 CR 4999; TS/TR ... CR ...; TS/TR ... CR ... </w:t>
            </w:r>
          </w:p>
        </w:tc>
      </w:tr>
      <w:tr w:rsidR="00F92160" w14:paraId="6E34B863" w14:textId="77777777" w:rsidTr="00284803">
        <w:tc>
          <w:tcPr>
            <w:tcW w:w="879" w:type="dxa"/>
          </w:tcPr>
          <w:p w14:paraId="7A360D94" w14:textId="77777777" w:rsidR="00F92160" w:rsidRDefault="00F92160" w:rsidP="00284803">
            <w:r>
              <w:rPr>
                <w:sz w:val="16"/>
                <w:szCs w:val="16"/>
              </w:rPr>
              <w:t>37.104</w:t>
            </w:r>
          </w:p>
        </w:tc>
        <w:tc>
          <w:tcPr>
            <w:tcW w:w="637" w:type="dxa"/>
          </w:tcPr>
          <w:p w14:paraId="06B3F19D" w14:textId="77777777" w:rsidR="00F92160" w:rsidRDefault="00F92160" w:rsidP="00284803">
            <w:r>
              <w:rPr>
                <w:sz w:val="16"/>
                <w:szCs w:val="16"/>
              </w:rPr>
              <w:t>1022</w:t>
            </w:r>
          </w:p>
        </w:tc>
        <w:tc>
          <w:tcPr>
            <w:tcW w:w="517" w:type="dxa"/>
          </w:tcPr>
          <w:p w14:paraId="4048B77A" w14:textId="77777777" w:rsidR="00F92160" w:rsidRDefault="00F92160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0B399F0" w14:textId="77777777" w:rsidR="00F92160" w:rsidRDefault="00F92160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5256521" w14:textId="77777777" w:rsidR="00F92160" w:rsidRDefault="00F92160" w:rsidP="00284803">
            <w:r>
              <w:rPr>
                <w:sz w:val="16"/>
                <w:szCs w:val="16"/>
              </w:rPr>
              <w:t>CR to TS 37.104: n110 band introduction</w:t>
            </w:r>
          </w:p>
        </w:tc>
        <w:tc>
          <w:tcPr>
            <w:tcW w:w="517" w:type="dxa"/>
          </w:tcPr>
          <w:p w14:paraId="46A56DC4" w14:textId="77777777" w:rsidR="00F92160" w:rsidRDefault="00F92160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370DCAE" w14:textId="77777777" w:rsidR="00F92160" w:rsidRDefault="00F92160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2BCEEF4E" w14:textId="77777777" w:rsidR="00F92160" w:rsidRDefault="00F9216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CBF52FC" w14:textId="77777777" w:rsidR="00F92160" w:rsidRDefault="00F92160" w:rsidP="00284803">
            <w:r>
              <w:rPr>
                <w:sz w:val="16"/>
                <w:szCs w:val="16"/>
              </w:rPr>
              <w:t>R4-2503005</w:t>
            </w:r>
          </w:p>
        </w:tc>
        <w:tc>
          <w:tcPr>
            <w:tcW w:w="1597" w:type="dxa"/>
          </w:tcPr>
          <w:p w14:paraId="12DF6A9C" w14:textId="77777777" w:rsidR="00F92160" w:rsidRDefault="00F92160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2009AD14" w14:textId="77777777" w:rsidR="00F92160" w:rsidRDefault="00F92160" w:rsidP="00284803">
            <w:r>
              <w:rPr>
                <w:sz w:val="16"/>
                <w:szCs w:val="16"/>
              </w:rPr>
              <w:t>NR_FDD_1400MHz-Core</w:t>
            </w:r>
          </w:p>
        </w:tc>
        <w:tc>
          <w:tcPr>
            <w:tcW w:w="2323" w:type="dxa"/>
          </w:tcPr>
          <w:p w14:paraId="2E4199E7" w14:textId="77777777" w:rsidR="00F92160" w:rsidRDefault="00F92160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5BA1141" w14:textId="77777777" w:rsidR="00F92160" w:rsidRDefault="00F92160" w:rsidP="00284803">
            <w:pPr>
              <w:rPr>
                <w:sz w:val="16"/>
                <w:szCs w:val="16"/>
              </w:rPr>
            </w:pPr>
          </w:p>
        </w:tc>
      </w:tr>
      <w:tr w:rsidR="00F92160" w14:paraId="6E8A54C6" w14:textId="77777777" w:rsidTr="00284803">
        <w:tc>
          <w:tcPr>
            <w:tcW w:w="879" w:type="dxa"/>
          </w:tcPr>
          <w:p w14:paraId="77929CA2" w14:textId="77777777" w:rsidR="00F92160" w:rsidRDefault="00F92160" w:rsidP="00284803">
            <w:r>
              <w:rPr>
                <w:sz w:val="16"/>
                <w:szCs w:val="16"/>
              </w:rPr>
              <w:t>37.105</w:t>
            </w:r>
          </w:p>
        </w:tc>
        <w:tc>
          <w:tcPr>
            <w:tcW w:w="637" w:type="dxa"/>
          </w:tcPr>
          <w:p w14:paraId="4E8FD7A1" w14:textId="77777777" w:rsidR="00F92160" w:rsidRDefault="00F92160" w:rsidP="00284803">
            <w:r>
              <w:rPr>
                <w:sz w:val="16"/>
                <w:szCs w:val="16"/>
              </w:rPr>
              <w:t>0296</w:t>
            </w:r>
          </w:p>
        </w:tc>
        <w:tc>
          <w:tcPr>
            <w:tcW w:w="517" w:type="dxa"/>
          </w:tcPr>
          <w:p w14:paraId="7F50212A" w14:textId="77777777" w:rsidR="00F92160" w:rsidRDefault="00F9216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01534C1" w14:textId="77777777" w:rsidR="00F92160" w:rsidRDefault="00F92160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895AA8E" w14:textId="77777777" w:rsidR="00F92160" w:rsidRDefault="00F92160" w:rsidP="00284803">
            <w:r>
              <w:rPr>
                <w:sz w:val="16"/>
                <w:szCs w:val="16"/>
              </w:rPr>
              <w:t>CR to TS37.105 on introduction of NR band n110</w:t>
            </w:r>
          </w:p>
        </w:tc>
        <w:tc>
          <w:tcPr>
            <w:tcW w:w="517" w:type="dxa"/>
          </w:tcPr>
          <w:p w14:paraId="70BCC646" w14:textId="77777777" w:rsidR="00F92160" w:rsidRDefault="00F92160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150F7095" w14:textId="77777777" w:rsidR="00F92160" w:rsidRDefault="00F92160" w:rsidP="00284803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0C5EAF11" w14:textId="77777777" w:rsidR="00F92160" w:rsidRDefault="00F9216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76ED5BA" w14:textId="77777777" w:rsidR="00F92160" w:rsidRDefault="00F92160" w:rsidP="00284803">
            <w:r>
              <w:rPr>
                <w:sz w:val="16"/>
                <w:szCs w:val="16"/>
              </w:rPr>
              <w:t>R4-2500186</w:t>
            </w:r>
          </w:p>
        </w:tc>
        <w:tc>
          <w:tcPr>
            <w:tcW w:w="1597" w:type="dxa"/>
          </w:tcPr>
          <w:p w14:paraId="6209FD09" w14:textId="77777777" w:rsidR="00F92160" w:rsidRDefault="00F92160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343D3283" w14:textId="77777777" w:rsidR="00F92160" w:rsidRDefault="00F92160" w:rsidP="00284803">
            <w:r>
              <w:rPr>
                <w:sz w:val="16"/>
                <w:szCs w:val="16"/>
              </w:rPr>
              <w:t>NR_FDD_1400MHz-Core</w:t>
            </w:r>
          </w:p>
        </w:tc>
        <w:tc>
          <w:tcPr>
            <w:tcW w:w="2323" w:type="dxa"/>
          </w:tcPr>
          <w:p w14:paraId="2AC7A92D" w14:textId="77777777" w:rsidR="00F92160" w:rsidRDefault="00F92160" w:rsidP="00284803">
            <w:r>
              <w:rPr>
                <w:sz w:val="16"/>
                <w:szCs w:val="16"/>
              </w:rPr>
              <w:t>7.5.2.2, 9.7.6.3.3, 9.7.6.3.4.2, 9.7.6.4.3.2, 9.7.6.4.4.2, 10.6.2.2, 10.6.3.2, 10.6.4.2</w:t>
            </w:r>
          </w:p>
        </w:tc>
        <w:tc>
          <w:tcPr>
            <w:tcW w:w="998" w:type="dxa"/>
          </w:tcPr>
          <w:p w14:paraId="48B1F82B" w14:textId="77777777" w:rsidR="00F92160" w:rsidRDefault="00F92160" w:rsidP="00284803">
            <w:r>
              <w:rPr>
                <w:sz w:val="16"/>
                <w:szCs w:val="16"/>
              </w:rPr>
              <w:t>TS/TR ... CR ... ; TS37.145-1, TS37.145-</w:t>
            </w:r>
            <w:r>
              <w:rPr>
                <w:sz w:val="16"/>
                <w:szCs w:val="16"/>
              </w:rPr>
              <w:lastRenderedPageBreak/>
              <w:t xml:space="preserve">2; TS/TR ... CR ... </w:t>
            </w:r>
          </w:p>
        </w:tc>
      </w:tr>
      <w:tr w:rsidR="00F92160" w14:paraId="487FE3B8" w14:textId="77777777" w:rsidTr="00284803">
        <w:tc>
          <w:tcPr>
            <w:tcW w:w="879" w:type="dxa"/>
          </w:tcPr>
          <w:p w14:paraId="4BE310E3" w14:textId="77777777" w:rsidR="00F92160" w:rsidRDefault="00F92160" w:rsidP="00284803">
            <w:r>
              <w:rPr>
                <w:sz w:val="16"/>
                <w:szCs w:val="16"/>
              </w:rPr>
              <w:lastRenderedPageBreak/>
              <w:t>37.141</w:t>
            </w:r>
          </w:p>
        </w:tc>
        <w:tc>
          <w:tcPr>
            <w:tcW w:w="637" w:type="dxa"/>
          </w:tcPr>
          <w:p w14:paraId="610BB01A" w14:textId="77777777" w:rsidR="00F92160" w:rsidRDefault="00F92160" w:rsidP="00284803">
            <w:r>
              <w:rPr>
                <w:sz w:val="16"/>
                <w:szCs w:val="16"/>
              </w:rPr>
              <w:t>1093</w:t>
            </w:r>
          </w:p>
        </w:tc>
        <w:tc>
          <w:tcPr>
            <w:tcW w:w="517" w:type="dxa"/>
          </w:tcPr>
          <w:p w14:paraId="186FB4E8" w14:textId="77777777" w:rsidR="00F92160" w:rsidRDefault="00F92160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107BEB7F" w14:textId="77777777" w:rsidR="00F92160" w:rsidRDefault="00F92160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D0617FD" w14:textId="77777777" w:rsidR="00F92160" w:rsidRDefault="00F92160" w:rsidP="00284803">
            <w:r>
              <w:rPr>
                <w:sz w:val="16"/>
                <w:szCs w:val="16"/>
              </w:rPr>
              <w:t>CR to TS 37.141: n110 band introduction</w:t>
            </w:r>
          </w:p>
        </w:tc>
        <w:tc>
          <w:tcPr>
            <w:tcW w:w="517" w:type="dxa"/>
          </w:tcPr>
          <w:p w14:paraId="6DD32F3B" w14:textId="77777777" w:rsidR="00F92160" w:rsidRDefault="00F92160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9C7E10B" w14:textId="77777777" w:rsidR="00F92160" w:rsidRDefault="00F92160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64115183" w14:textId="77777777" w:rsidR="00F92160" w:rsidRDefault="00F9216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7710BB9" w14:textId="77777777" w:rsidR="00F92160" w:rsidRDefault="00F92160" w:rsidP="00284803">
            <w:r>
              <w:rPr>
                <w:sz w:val="16"/>
                <w:szCs w:val="16"/>
              </w:rPr>
              <w:t>R4-2502843</w:t>
            </w:r>
          </w:p>
        </w:tc>
        <w:tc>
          <w:tcPr>
            <w:tcW w:w="1597" w:type="dxa"/>
          </w:tcPr>
          <w:p w14:paraId="16DB78B9" w14:textId="77777777" w:rsidR="00F92160" w:rsidRDefault="00F92160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7CB313BD" w14:textId="77777777" w:rsidR="00F92160" w:rsidRDefault="00F92160" w:rsidP="00284803">
            <w:r>
              <w:rPr>
                <w:sz w:val="16"/>
                <w:szCs w:val="16"/>
              </w:rPr>
              <w:t>NR_FDD_1400MHz-Perf</w:t>
            </w:r>
          </w:p>
        </w:tc>
        <w:tc>
          <w:tcPr>
            <w:tcW w:w="2323" w:type="dxa"/>
          </w:tcPr>
          <w:p w14:paraId="7D094540" w14:textId="77777777" w:rsidR="00F92160" w:rsidRDefault="00F92160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67B2915F" w14:textId="77777777" w:rsidR="00F92160" w:rsidRDefault="00F92160" w:rsidP="00284803">
            <w:pPr>
              <w:rPr>
                <w:sz w:val="16"/>
                <w:szCs w:val="16"/>
              </w:rPr>
            </w:pPr>
          </w:p>
        </w:tc>
      </w:tr>
      <w:tr w:rsidR="00F92160" w14:paraId="4FCF8049" w14:textId="77777777" w:rsidTr="00284803">
        <w:tc>
          <w:tcPr>
            <w:tcW w:w="879" w:type="dxa"/>
          </w:tcPr>
          <w:p w14:paraId="6D4FED7F" w14:textId="77777777" w:rsidR="00F92160" w:rsidRDefault="00F92160" w:rsidP="00284803">
            <w:r>
              <w:rPr>
                <w:sz w:val="16"/>
                <w:szCs w:val="16"/>
              </w:rPr>
              <w:t>37.145-1</w:t>
            </w:r>
          </w:p>
        </w:tc>
        <w:tc>
          <w:tcPr>
            <w:tcW w:w="637" w:type="dxa"/>
          </w:tcPr>
          <w:p w14:paraId="2E57114E" w14:textId="77777777" w:rsidR="00F92160" w:rsidRDefault="00F92160" w:rsidP="00284803">
            <w:r>
              <w:rPr>
                <w:sz w:val="16"/>
                <w:szCs w:val="16"/>
              </w:rPr>
              <w:t>0345</w:t>
            </w:r>
          </w:p>
        </w:tc>
        <w:tc>
          <w:tcPr>
            <w:tcW w:w="517" w:type="dxa"/>
          </w:tcPr>
          <w:p w14:paraId="5D3FB407" w14:textId="77777777" w:rsidR="00F92160" w:rsidRDefault="00F9216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FEA5073" w14:textId="77777777" w:rsidR="00F92160" w:rsidRDefault="00F92160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B1D38CD" w14:textId="77777777" w:rsidR="00F92160" w:rsidRDefault="00F92160" w:rsidP="00284803">
            <w:r>
              <w:rPr>
                <w:sz w:val="16"/>
                <w:szCs w:val="16"/>
              </w:rPr>
              <w:t>CR to 37.145-1 - Introduction of band 1.4 GHz n110</w:t>
            </w:r>
          </w:p>
        </w:tc>
        <w:tc>
          <w:tcPr>
            <w:tcW w:w="517" w:type="dxa"/>
          </w:tcPr>
          <w:p w14:paraId="7B18CF09" w14:textId="77777777" w:rsidR="00F92160" w:rsidRDefault="00F92160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01CB7FD0" w14:textId="77777777" w:rsidR="00F92160" w:rsidRDefault="00F92160" w:rsidP="00284803"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 w14:paraId="76F305A2" w14:textId="77777777" w:rsidR="00F92160" w:rsidRDefault="00F9216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42C0519" w14:textId="77777777" w:rsidR="00F92160" w:rsidRDefault="00F92160" w:rsidP="00284803">
            <w:r>
              <w:rPr>
                <w:sz w:val="16"/>
                <w:szCs w:val="16"/>
              </w:rPr>
              <w:t>R4-2500128</w:t>
            </w:r>
          </w:p>
        </w:tc>
        <w:tc>
          <w:tcPr>
            <w:tcW w:w="1597" w:type="dxa"/>
          </w:tcPr>
          <w:p w14:paraId="07CC7A8F" w14:textId="77777777" w:rsidR="00F92160" w:rsidRDefault="00F92160" w:rsidP="0028480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A8677B2" w14:textId="77777777" w:rsidR="00F92160" w:rsidRDefault="00F92160" w:rsidP="00284803">
            <w:r>
              <w:rPr>
                <w:sz w:val="16"/>
                <w:szCs w:val="16"/>
              </w:rPr>
              <w:t>NR_FDD_1400MHz-Perf</w:t>
            </w:r>
          </w:p>
        </w:tc>
        <w:tc>
          <w:tcPr>
            <w:tcW w:w="2323" w:type="dxa"/>
          </w:tcPr>
          <w:p w14:paraId="23AAC6E6" w14:textId="77777777" w:rsidR="00F92160" w:rsidRDefault="00F92160" w:rsidP="00284803">
            <w:r>
              <w:rPr>
                <w:sz w:val="16"/>
                <w:szCs w:val="16"/>
              </w:rPr>
              <w:t>6.6.6.5.2.5, 6.6.6.5.2.6, 7.5.5.1.2, 7.5.5.2, 7.5.5.4.2</w:t>
            </w:r>
          </w:p>
        </w:tc>
        <w:tc>
          <w:tcPr>
            <w:tcW w:w="998" w:type="dxa"/>
          </w:tcPr>
          <w:p w14:paraId="699D3A39" w14:textId="77777777" w:rsidR="00F92160" w:rsidRDefault="00F92160" w:rsidP="00284803">
            <w:r>
              <w:rPr>
                <w:sz w:val="16"/>
                <w:szCs w:val="16"/>
              </w:rPr>
              <w:t xml:space="preserve">TS 37.105 ; TS 37.145-2 ; TS/TR ... CR ... </w:t>
            </w:r>
          </w:p>
        </w:tc>
      </w:tr>
      <w:tr w:rsidR="00F92160" w14:paraId="248C2847" w14:textId="77777777" w:rsidTr="00284803">
        <w:tc>
          <w:tcPr>
            <w:tcW w:w="879" w:type="dxa"/>
          </w:tcPr>
          <w:p w14:paraId="667959B8" w14:textId="77777777" w:rsidR="00F92160" w:rsidRDefault="00F92160" w:rsidP="00284803">
            <w:r>
              <w:rPr>
                <w:sz w:val="16"/>
                <w:szCs w:val="16"/>
              </w:rPr>
              <w:t>37.145-2</w:t>
            </w:r>
          </w:p>
        </w:tc>
        <w:tc>
          <w:tcPr>
            <w:tcW w:w="637" w:type="dxa"/>
          </w:tcPr>
          <w:p w14:paraId="5873C295" w14:textId="77777777" w:rsidR="00F92160" w:rsidRDefault="00F92160" w:rsidP="00284803">
            <w:r>
              <w:rPr>
                <w:sz w:val="16"/>
                <w:szCs w:val="16"/>
              </w:rPr>
              <w:t>0391</w:t>
            </w:r>
          </w:p>
        </w:tc>
        <w:tc>
          <w:tcPr>
            <w:tcW w:w="517" w:type="dxa"/>
          </w:tcPr>
          <w:p w14:paraId="6BFCA6B1" w14:textId="77777777" w:rsidR="00F92160" w:rsidRDefault="00F9216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693C8F7" w14:textId="77777777" w:rsidR="00F92160" w:rsidRDefault="00F92160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E917E86" w14:textId="77777777" w:rsidR="00F92160" w:rsidRDefault="00F92160" w:rsidP="00284803">
            <w:r>
              <w:rPr>
                <w:sz w:val="16"/>
                <w:szCs w:val="16"/>
              </w:rPr>
              <w:t>CR to 37.145-2 - Introduction of band 1.4 GHz n110</w:t>
            </w:r>
          </w:p>
        </w:tc>
        <w:tc>
          <w:tcPr>
            <w:tcW w:w="517" w:type="dxa"/>
          </w:tcPr>
          <w:p w14:paraId="2EAFCFDE" w14:textId="77777777" w:rsidR="00F92160" w:rsidRDefault="00F92160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9C654C9" w14:textId="77777777" w:rsidR="00F92160" w:rsidRDefault="00F92160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38AF7464" w14:textId="77777777" w:rsidR="00F92160" w:rsidRDefault="00F9216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E110435" w14:textId="77777777" w:rsidR="00F92160" w:rsidRDefault="00F92160" w:rsidP="00284803">
            <w:r>
              <w:rPr>
                <w:sz w:val="16"/>
                <w:szCs w:val="16"/>
              </w:rPr>
              <w:t>R4-2500129</w:t>
            </w:r>
          </w:p>
        </w:tc>
        <w:tc>
          <w:tcPr>
            <w:tcW w:w="1597" w:type="dxa"/>
          </w:tcPr>
          <w:p w14:paraId="2DDB43F7" w14:textId="77777777" w:rsidR="00F92160" w:rsidRDefault="00F92160" w:rsidP="00284803"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 w14:paraId="4FCB24FC" w14:textId="77777777" w:rsidR="00F92160" w:rsidRDefault="00F92160" w:rsidP="00284803">
            <w:r>
              <w:rPr>
                <w:sz w:val="16"/>
                <w:szCs w:val="16"/>
              </w:rPr>
              <w:t>NR_FDD_1400MHz-Perf</w:t>
            </w:r>
          </w:p>
        </w:tc>
        <w:tc>
          <w:tcPr>
            <w:tcW w:w="2323" w:type="dxa"/>
          </w:tcPr>
          <w:p w14:paraId="3F56B19C" w14:textId="77777777" w:rsidR="00F92160" w:rsidRDefault="00F92160" w:rsidP="00284803">
            <w:r>
              <w:rPr>
                <w:sz w:val="16"/>
                <w:szCs w:val="16"/>
              </w:rPr>
              <w:t>6.7.6.4.5.1.1, 6.7.6.4.5.2, 6.7.6.4.5.3, 6.7.6.5.5.1, 6.7.6.5.5.2, 6.7.6.5.5.3, 7.6.3.5.1, 7.6.3.5.2, 7.6.3.5.3</w:t>
            </w:r>
          </w:p>
        </w:tc>
        <w:tc>
          <w:tcPr>
            <w:tcW w:w="998" w:type="dxa"/>
          </w:tcPr>
          <w:p w14:paraId="7BE8943F" w14:textId="77777777" w:rsidR="00F92160" w:rsidRDefault="00F92160" w:rsidP="00284803">
            <w:r>
              <w:rPr>
                <w:sz w:val="16"/>
                <w:szCs w:val="16"/>
              </w:rPr>
              <w:t xml:space="preserve">TS 37.105 ; TS 37.145-1 ; TS/TR ... CR ... </w:t>
            </w:r>
          </w:p>
        </w:tc>
      </w:tr>
      <w:tr w:rsidR="00F92160" w14:paraId="340393F1" w14:textId="77777777" w:rsidTr="00284803">
        <w:tc>
          <w:tcPr>
            <w:tcW w:w="879" w:type="dxa"/>
          </w:tcPr>
          <w:p w14:paraId="2FF1FB25" w14:textId="77777777" w:rsidR="00F92160" w:rsidRDefault="00F92160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713C7BA0" w14:textId="77777777" w:rsidR="00F92160" w:rsidRDefault="00F92160" w:rsidP="00284803">
            <w:r>
              <w:rPr>
                <w:sz w:val="16"/>
                <w:szCs w:val="16"/>
              </w:rPr>
              <w:t>2629</w:t>
            </w:r>
          </w:p>
        </w:tc>
        <w:tc>
          <w:tcPr>
            <w:tcW w:w="517" w:type="dxa"/>
          </w:tcPr>
          <w:p w14:paraId="385FAA61" w14:textId="77777777" w:rsidR="00F92160" w:rsidRDefault="00F92160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9180B74" w14:textId="77777777" w:rsidR="00F92160" w:rsidRDefault="00F92160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A7C2E2B" w14:textId="77777777" w:rsidR="00F92160" w:rsidRDefault="00F92160" w:rsidP="00284803">
            <w:r>
              <w:rPr>
                <w:sz w:val="16"/>
                <w:szCs w:val="16"/>
              </w:rPr>
              <w:t>CR to 38.101-1 on introduction of Band n110</w:t>
            </w:r>
          </w:p>
        </w:tc>
        <w:tc>
          <w:tcPr>
            <w:tcW w:w="517" w:type="dxa"/>
          </w:tcPr>
          <w:p w14:paraId="4903F6F8" w14:textId="77777777" w:rsidR="00F92160" w:rsidRDefault="00F92160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8266FA5" w14:textId="77777777" w:rsidR="00F92160" w:rsidRDefault="00F92160" w:rsidP="0028480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595E7D5" w14:textId="77777777" w:rsidR="00F92160" w:rsidRDefault="00F9216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2EB9684" w14:textId="77777777" w:rsidR="00F92160" w:rsidRDefault="00F92160" w:rsidP="00284803">
            <w:r>
              <w:rPr>
                <w:sz w:val="16"/>
                <w:szCs w:val="16"/>
              </w:rPr>
              <w:t>R4-2502842</w:t>
            </w:r>
          </w:p>
        </w:tc>
        <w:tc>
          <w:tcPr>
            <w:tcW w:w="1597" w:type="dxa"/>
          </w:tcPr>
          <w:p w14:paraId="32FA3260" w14:textId="77777777" w:rsidR="00F92160" w:rsidRDefault="00F92160" w:rsidP="00284803"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 w14:paraId="436B6058" w14:textId="77777777" w:rsidR="00F92160" w:rsidRDefault="00F92160" w:rsidP="00284803">
            <w:r>
              <w:rPr>
                <w:sz w:val="16"/>
                <w:szCs w:val="16"/>
              </w:rPr>
              <w:t>NR_FDD_1400MHz-Core</w:t>
            </w:r>
          </w:p>
        </w:tc>
        <w:tc>
          <w:tcPr>
            <w:tcW w:w="2323" w:type="dxa"/>
          </w:tcPr>
          <w:p w14:paraId="095BF726" w14:textId="77777777" w:rsidR="00F92160" w:rsidRDefault="00F92160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82524DA" w14:textId="77777777" w:rsidR="00F92160" w:rsidRDefault="00F92160" w:rsidP="00284803">
            <w:pPr>
              <w:rPr>
                <w:sz w:val="16"/>
                <w:szCs w:val="16"/>
              </w:rPr>
            </w:pPr>
          </w:p>
        </w:tc>
      </w:tr>
      <w:tr w:rsidR="00F92160" w14:paraId="215510B7" w14:textId="77777777" w:rsidTr="00284803">
        <w:tc>
          <w:tcPr>
            <w:tcW w:w="879" w:type="dxa"/>
          </w:tcPr>
          <w:p w14:paraId="084F48BD" w14:textId="77777777" w:rsidR="00F92160" w:rsidRDefault="00F92160" w:rsidP="00284803">
            <w:r>
              <w:rPr>
                <w:sz w:val="16"/>
                <w:szCs w:val="16"/>
              </w:rPr>
              <w:t>38.101-5</w:t>
            </w:r>
          </w:p>
        </w:tc>
        <w:tc>
          <w:tcPr>
            <w:tcW w:w="637" w:type="dxa"/>
          </w:tcPr>
          <w:p w14:paraId="64A63960" w14:textId="77777777" w:rsidR="00F92160" w:rsidRDefault="00F92160" w:rsidP="00284803">
            <w:r>
              <w:rPr>
                <w:sz w:val="16"/>
                <w:szCs w:val="16"/>
              </w:rPr>
              <w:t>0145</w:t>
            </w:r>
          </w:p>
        </w:tc>
        <w:tc>
          <w:tcPr>
            <w:tcW w:w="517" w:type="dxa"/>
          </w:tcPr>
          <w:p w14:paraId="57F3F2FD" w14:textId="77777777" w:rsidR="00F92160" w:rsidRDefault="00F9216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4BDA8F4" w14:textId="77777777" w:rsidR="00F92160" w:rsidRDefault="00F92160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B0778B3" w14:textId="77777777" w:rsidR="00F92160" w:rsidRDefault="00F92160" w:rsidP="00284803">
            <w:r>
              <w:rPr>
                <w:sz w:val="16"/>
                <w:szCs w:val="16"/>
              </w:rPr>
              <w:t>CR to TS38.101-5 on introduction of NR band n110</w:t>
            </w:r>
          </w:p>
        </w:tc>
        <w:tc>
          <w:tcPr>
            <w:tcW w:w="517" w:type="dxa"/>
          </w:tcPr>
          <w:p w14:paraId="28AE3FA0" w14:textId="77777777" w:rsidR="00F92160" w:rsidRDefault="00F92160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FCB9360" w14:textId="77777777" w:rsidR="00F92160" w:rsidRDefault="00F92160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7FE190D4" w14:textId="77777777" w:rsidR="00F92160" w:rsidRDefault="00F9216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B7E15BF" w14:textId="77777777" w:rsidR="00F92160" w:rsidRDefault="00F92160" w:rsidP="00284803">
            <w:r>
              <w:rPr>
                <w:sz w:val="16"/>
                <w:szCs w:val="16"/>
              </w:rPr>
              <w:t>R4-2500185</w:t>
            </w:r>
          </w:p>
        </w:tc>
        <w:tc>
          <w:tcPr>
            <w:tcW w:w="1597" w:type="dxa"/>
          </w:tcPr>
          <w:p w14:paraId="7F14F642" w14:textId="77777777" w:rsidR="00F92160" w:rsidRDefault="00F92160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623832D1" w14:textId="77777777" w:rsidR="00F92160" w:rsidRDefault="00F92160" w:rsidP="00284803">
            <w:r>
              <w:rPr>
                <w:sz w:val="16"/>
                <w:szCs w:val="16"/>
              </w:rPr>
              <w:t>NR_FDD_1400MHz-Core</w:t>
            </w:r>
          </w:p>
        </w:tc>
        <w:tc>
          <w:tcPr>
            <w:tcW w:w="2323" w:type="dxa"/>
          </w:tcPr>
          <w:p w14:paraId="21026B0C" w14:textId="77777777" w:rsidR="00F92160" w:rsidRDefault="00F92160" w:rsidP="00284803">
            <w:r>
              <w:rPr>
                <w:sz w:val="16"/>
                <w:szCs w:val="16"/>
              </w:rPr>
              <w:t>6.5.3.2</w:t>
            </w:r>
          </w:p>
        </w:tc>
        <w:tc>
          <w:tcPr>
            <w:tcW w:w="998" w:type="dxa"/>
          </w:tcPr>
          <w:p w14:paraId="74D16D25" w14:textId="77777777" w:rsidR="00F92160" w:rsidRDefault="00F92160" w:rsidP="0028480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92160" w14:paraId="6E89C84A" w14:textId="77777777" w:rsidTr="00284803">
        <w:tc>
          <w:tcPr>
            <w:tcW w:w="879" w:type="dxa"/>
          </w:tcPr>
          <w:p w14:paraId="576F0216" w14:textId="77777777" w:rsidR="00F92160" w:rsidRDefault="00F92160" w:rsidP="00284803">
            <w:r>
              <w:rPr>
                <w:sz w:val="16"/>
                <w:szCs w:val="16"/>
              </w:rPr>
              <w:t>38.104</w:t>
            </w:r>
          </w:p>
        </w:tc>
        <w:tc>
          <w:tcPr>
            <w:tcW w:w="637" w:type="dxa"/>
          </w:tcPr>
          <w:p w14:paraId="58AFFC61" w14:textId="77777777" w:rsidR="00F92160" w:rsidRDefault="00F92160" w:rsidP="00284803">
            <w:r>
              <w:rPr>
                <w:sz w:val="16"/>
                <w:szCs w:val="16"/>
              </w:rPr>
              <w:t>0677</w:t>
            </w:r>
          </w:p>
        </w:tc>
        <w:tc>
          <w:tcPr>
            <w:tcW w:w="517" w:type="dxa"/>
          </w:tcPr>
          <w:p w14:paraId="7271EEC6" w14:textId="77777777" w:rsidR="00F92160" w:rsidRDefault="00F9216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17E22475" w14:textId="77777777" w:rsidR="00F92160" w:rsidRDefault="00F92160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99D602A" w14:textId="77777777" w:rsidR="00F92160" w:rsidRDefault="00F92160" w:rsidP="00284803">
            <w:r>
              <w:rPr>
                <w:sz w:val="16"/>
                <w:szCs w:val="16"/>
              </w:rPr>
              <w:t>CR to 38.104 on introduction of Band n110</w:t>
            </w:r>
          </w:p>
        </w:tc>
        <w:tc>
          <w:tcPr>
            <w:tcW w:w="517" w:type="dxa"/>
          </w:tcPr>
          <w:p w14:paraId="057F05ED" w14:textId="77777777" w:rsidR="00F92160" w:rsidRDefault="00F92160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5130054" w14:textId="77777777" w:rsidR="00F92160" w:rsidRDefault="00F92160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75008F4C" w14:textId="77777777" w:rsidR="00F92160" w:rsidRDefault="00F9216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1864F52" w14:textId="77777777" w:rsidR="00F92160" w:rsidRDefault="00F92160" w:rsidP="00284803">
            <w:r>
              <w:rPr>
                <w:sz w:val="16"/>
                <w:szCs w:val="16"/>
              </w:rPr>
              <w:t>R4-2500101</w:t>
            </w:r>
          </w:p>
        </w:tc>
        <w:tc>
          <w:tcPr>
            <w:tcW w:w="1597" w:type="dxa"/>
          </w:tcPr>
          <w:p w14:paraId="089DC83F" w14:textId="77777777" w:rsidR="00F92160" w:rsidRDefault="00F92160" w:rsidP="00284803">
            <w:r>
              <w:rPr>
                <w:sz w:val="16"/>
                <w:szCs w:val="16"/>
              </w:rPr>
              <w:t>Nokia, MidWave Wireless</w:t>
            </w:r>
          </w:p>
        </w:tc>
        <w:tc>
          <w:tcPr>
            <w:tcW w:w="1122" w:type="dxa"/>
          </w:tcPr>
          <w:p w14:paraId="2817C8FE" w14:textId="77777777" w:rsidR="00F92160" w:rsidRDefault="00F92160" w:rsidP="00284803">
            <w:r>
              <w:rPr>
                <w:sz w:val="16"/>
                <w:szCs w:val="16"/>
              </w:rPr>
              <w:t>NR_FDD_1400MHz-Core</w:t>
            </w:r>
          </w:p>
        </w:tc>
        <w:tc>
          <w:tcPr>
            <w:tcW w:w="2323" w:type="dxa"/>
          </w:tcPr>
          <w:p w14:paraId="33868347" w14:textId="77777777" w:rsidR="00F92160" w:rsidRDefault="00F92160" w:rsidP="00284803">
            <w:r>
              <w:rPr>
                <w:sz w:val="16"/>
                <w:szCs w:val="16"/>
              </w:rPr>
              <w:t>5.2, 5.3.5, 5.4.2.3, 5.4.3.1, 5.4.3.3, 6.6.4.2.1, 6.6.4.2.2, 6.6.5.2.3 and 6.6.5.2.4</w:t>
            </w:r>
          </w:p>
        </w:tc>
        <w:tc>
          <w:tcPr>
            <w:tcW w:w="998" w:type="dxa"/>
          </w:tcPr>
          <w:p w14:paraId="4A670DD0" w14:textId="77777777" w:rsidR="00F92160" w:rsidRDefault="00F92160" w:rsidP="00284803">
            <w:r>
              <w:rPr>
                <w:sz w:val="16"/>
                <w:szCs w:val="16"/>
              </w:rPr>
              <w:t xml:space="preserve">TS/TR ... CR ...; TS 38.141-1, 38.141-2 CR 0483, CR 0619; TS/TR ... CR ... </w:t>
            </w:r>
          </w:p>
        </w:tc>
      </w:tr>
      <w:tr w:rsidR="00F92160" w14:paraId="3AB35095" w14:textId="77777777" w:rsidTr="00284803">
        <w:tc>
          <w:tcPr>
            <w:tcW w:w="879" w:type="dxa"/>
          </w:tcPr>
          <w:p w14:paraId="36D5B605" w14:textId="77777777" w:rsidR="00F92160" w:rsidRDefault="00F92160" w:rsidP="00284803">
            <w:r>
              <w:rPr>
                <w:sz w:val="16"/>
                <w:szCs w:val="16"/>
              </w:rPr>
              <w:t>38.106</w:t>
            </w:r>
          </w:p>
        </w:tc>
        <w:tc>
          <w:tcPr>
            <w:tcW w:w="637" w:type="dxa"/>
          </w:tcPr>
          <w:p w14:paraId="3FB4B076" w14:textId="77777777" w:rsidR="00F92160" w:rsidRDefault="00F92160" w:rsidP="00284803">
            <w:r>
              <w:rPr>
                <w:sz w:val="16"/>
                <w:szCs w:val="16"/>
              </w:rPr>
              <w:t>0107</w:t>
            </w:r>
          </w:p>
        </w:tc>
        <w:tc>
          <w:tcPr>
            <w:tcW w:w="517" w:type="dxa"/>
          </w:tcPr>
          <w:p w14:paraId="11E2861F" w14:textId="77777777" w:rsidR="00F92160" w:rsidRDefault="00F9216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A401247" w14:textId="77777777" w:rsidR="00F92160" w:rsidRDefault="00F92160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709FE6A" w14:textId="77777777" w:rsidR="00F92160" w:rsidRDefault="00F92160" w:rsidP="00284803">
            <w:r>
              <w:rPr>
                <w:sz w:val="16"/>
                <w:szCs w:val="16"/>
              </w:rPr>
              <w:t>CR to TS 38.106 on introduction of Band n110</w:t>
            </w:r>
          </w:p>
        </w:tc>
        <w:tc>
          <w:tcPr>
            <w:tcW w:w="517" w:type="dxa"/>
          </w:tcPr>
          <w:p w14:paraId="6572136E" w14:textId="77777777" w:rsidR="00F92160" w:rsidRDefault="00F92160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64604484" w14:textId="77777777" w:rsidR="00F92160" w:rsidRDefault="00F92160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5C3168D3" w14:textId="77777777" w:rsidR="00F92160" w:rsidRDefault="00F9216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E8F3D91" w14:textId="77777777" w:rsidR="00F92160" w:rsidRDefault="00F92160" w:rsidP="00284803">
            <w:r>
              <w:rPr>
                <w:sz w:val="16"/>
                <w:szCs w:val="16"/>
              </w:rPr>
              <w:t>R4-2500204</w:t>
            </w:r>
          </w:p>
        </w:tc>
        <w:tc>
          <w:tcPr>
            <w:tcW w:w="1597" w:type="dxa"/>
          </w:tcPr>
          <w:p w14:paraId="0839D87E" w14:textId="77777777" w:rsidR="00F92160" w:rsidRDefault="00F92160" w:rsidP="00284803">
            <w:r>
              <w:rPr>
                <w:sz w:val="16"/>
                <w:szCs w:val="16"/>
              </w:rPr>
              <w:t>Nokia, MidWave Wireless</w:t>
            </w:r>
          </w:p>
        </w:tc>
        <w:tc>
          <w:tcPr>
            <w:tcW w:w="1122" w:type="dxa"/>
          </w:tcPr>
          <w:p w14:paraId="2E331425" w14:textId="77777777" w:rsidR="00F92160" w:rsidRDefault="00F92160" w:rsidP="00284803">
            <w:r>
              <w:rPr>
                <w:sz w:val="16"/>
                <w:szCs w:val="16"/>
              </w:rPr>
              <w:t>NR_FDD_1400MHz</w:t>
            </w:r>
          </w:p>
        </w:tc>
        <w:tc>
          <w:tcPr>
            <w:tcW w:w="2323" w:type="dxa"/>
          </w:tcPr>
          <w:p w14:paraId="78989605" w14:textId="77777777" w:rsidR="00F92160" w:rsidRDefault="00F92160" w:rsidP="00284803">
            <w:r>
              <w:rPr>
                <w:sz w:val="16"/>
                <w:szCs w:val="16"/>
              </w:rPr>
              <w:t>5.3.4, 6.5.3.2.1, 6.5.4.2.2, 6.5.4.2.3</w:t>
            </w:r>
          </w:p>
        </w:tc>
        <w:tc>
          <w:tcPr>
            <w:tcW w:w="998" w:type="dxa"/>
          </w:tcPr>
          <w:p w14:paraId="10C04211" w14:textId="77777777" w:rsidR="00F92160" w:rsidRDefault="00F92160" w:rsidP="00284803">
            <w:r>
              <w:rPr>
                <w:sz w:val="16"/>
                <w:szCs w:val="16"/>
              </w:rPr>
              <w:t xml:space="preserve">TS/TR ... CR ...; TS 38.115-1, CR zzzz; TS/TR ... CR ... </w:t>
            </w:r>
          </w:p>
        </w:tc>
      </w:tr>
      <w:tr w:rsidR="00F92160" w14:paraId="3FFAA3C1" w14:textId="77777777" w:rsidTr="00284803">
        <w:tc>
          <w:tcPr>
            <w:tcW w:w="879" w:type="dxa"/>
          </w:tcPr>
          <w:p w14:paraId="0C2725C5" w14:textId="77777777" w:rsidR="00F92160" w:rsidRDefault="00F92160" w:rsidP="00284803">
            <w:r>
              <w:rPr>
                <w:sz w:val="16"/>
                <w:szCs w:val="16"/>
              </w:rPr>
              <w:t>38.115-1</w:t>
            </w:r>
          </w:p>
        </w:tc>
        <w:tc>
          <w:tcPr>
            <w:tcW w:w="637" w:type="dxa"/>
          </w:tcPr>
          <w:p w14:paraId="54E0AE89" w14:textId="77777777" w:rsidR="00F92160" w:rsidRDefault="00F92160" w:rsidP="00284803">
            <w:r>
              <w:rPr>
                <w:sz w:val="16"/>
                <w:szCs w:val="16"/>
              </w:rPr>
              <w:t>0061</w:t>
            </w:r>
          </w:p>
        </w:tc>
        <w:tc>
          <w:tcPr>
            <w:tcW w:w="517" w:type="dxa"/>
          </w:tcPr>
          <w:p w14:paraId="4A94B1E8" w14:textId="77777777" w:rsidR="00F92160" w:rsidRDefault="00F9216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4579FFF3" w14:textId="77777777" w:rsidR="00F92160" w:rsidRDefault="00F92160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45CF1FA" w14:textId="77777777" w:rsidR="00F92160" w:rsidRDefault="00F92160" w:rsidP="00284803">
            <w:r>
              <w:rPr>
                <w:sz w:val="16"/>
                <w:szCs w:val="16"/>
              </w:rPr>
              <w:t>CR to TS 38.115-1 on introduction of Band n110</w:t>
            </w:r>
          </w:p>
        </w:tc>
        <w:tc>
          <w:tcPr>
            <w:tcW w:w="517" w:type="dxa"/>
          </w:tcPr>
          <w:p w14:paraId="2CBC08D2" w14:textId="77777777" w:rsidR="00F92160" w:rsidRDefault="00F92160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4AB23A6" w14:textId="77777777" w:rsidR="00F92160" w:rsidRDefault="00F92160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74837C74" w14:textId="77777777" w:rsidR="00F92160" w:rsidRDefault="00F9216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34A7695" w14:textId="77777777" w:rsidR="00F92160" w:rsidRDefault="00F92160" w:rsidP="00284803">
            <w:r>
              <w:rPr>
                <w:sz w:val="16"/>
                <w:szCs w:val="16"/>
              </w:rPr>
              <w:t>R4-2500205</w:t>
            </w:r>
          </w:p>
        </w:tc>
        <w:tc>
          <w:tcPr>
            <w:tcW w:w="1597" w:type="dxa"/>
          </w:tcPr>
          <w:p w14:paraId="0AB4297E" w14:textId="77777777" w:rsidR="00F92160" w:rsidRDefault="00F92160" w:rsidP="00284803">
            <w:r>
              <w:rPr>
                <w:sz w:val="16"/>
                <w:szCs w:val="16"/>
              </w:rPr>
              <w:t>Nokia, MidWave Wireless</w:t>
            </w:r>
          </w:p>
        </w:tc>
        <w:tc>
          <w:tcPr>
            <w:tcW w:w="1122" w:type="dxa"/>
          </w:tcPr>
          <w:p w14:paraId="3CA887E3" w14:textId="77777777" w:rsidR="00F92160" w:rsidRDefault="00F92160" w:rsidP="00284803">
            <w:r>
              <w:rPr>
                <w:sz w:val="16"/>
                <w:szCs w:val="16"/>
              </w:rPr>
              <w:t>NR_FDD_1400MHz</w:t>
            </w:r>
          </w:p>
        </w:tc>
        <w:tc>
          <w:tcPr>
            <w:tcW w:w="2323" w:type="dxa"/>
          </w:tcPr>
          <w:p w14:paraId="2871E363" w14:textId="77777777" w:rsidR="00F92160" w:rsidRDefault="00F92160" w:rsidP="00284803">
            <w:r>
              <w:rPr>
                <w:sz w:val="16"/>
                <w:szCs w:val="16"/>
              </w:rPr>
              <w:t>6.5.3.4.1, 6.5.4.5.2, 6.5.4.5.3</w:t>
            </w:r>
          </w:p>
        </w:tc>
        <w:tc>
          <w:tcPr>
            <w:tcW w:w="998" w:type="dxa"/>
          </w:tcPr>
          <w:p w14:paraId="342D113A" w14:textId="77777777" w:rsidR="00F92160" w:rsidRDefault="00F92160" w:rsidP="00284803">
            <w:r>
              <w:rPr>
                <w:sz w:val="16"/>
                <w:szCs w:val="16"/>
              </w:rPr>
              <w:t xml:space="preserve">TS 38.106 ... CR zzzz; TS/TR ... CR ...; TS/TR ... CR ... </w:t>
            </w:r>
          </w:p>
        </w:tc>
      </w:tr>
      <w:tr w:rsidR="00F92160" w14:paraId="648EAD66" w14:textId="77777777" w:rsidTr="00284803">
        <w:tc>
          <w:tcPr>
            <w:tcW w:w="879" w:type="dxa"/>
          </w:tcPr>
          <w:p w14:paraId="0D68FA1C" w14:textId="77777777" w:rsidR="00F92160" w:rsidRDefault="00F92160" w:rsidP="00284803">
            <w:r>
              <w:rPr>
                <w:sz w:val="16"/>
                <w:szCs w:val="16"/>
              </w:rPr>
              <w:lastRenderedPageBreak/>
              <w:t>38.133</w:t>
            </w:r>
          </w:p>
        </w:tc>
        <w:tc>
          <w:tcPr>
            <w:tcW w:w="637" w:type="dxa"/>
          </w:tcPr>
          <w:p w14:paraId="0F4FB33B" w14:textId="77777777" w:rsidR="00F92160" w:rsidRDefault="00F92160" w:rsidP="00284803">
            <w:r>
              <w:rPr>
                <w:sz w:val="16"/>
                <w:szCs w:val="16"/>
              </w:rPr>
              <w:t>5232</w:t>
            </w:r>
          </w:p>
        </w:tc>
        <w:tc>
          <w:tcPr>
            <w:tcW w:w="517" w:type="dxa"/>
          </w:tcPr>
          <w:p w14:paraId="7F9B949A" w14:textId="77777777" w:rsidR="00F92160" w:rsidRDefault="00F9216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EA0E4AA" w14:textId="77777777" w:rsidR="00F92160" w:rsidRDefault="00F92160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D710607" w14:textId="77777777" w:rsidR="00F92160" w:rsidRDefault="00F92160" w:rsidP="00284803">
            <w:r>
              <w:rPr>
                <w:sz w:val="16"/>
                <w:szCs w:val="16"/>
              </w:rPr>
              <w:t>CR to TS38.133 on introduction of NR band n110</w:t>
            </w:r>
          </w:p>
        </w:tc>
        <w:tc>
          <w:tcPr>
            <w:tcW w:w="517" w:type="dxa"/>
          </w:tcPr>
          <w:p w14:paraId="04012432" w14:textId="77777777" w:rsidR="00F92160" w:rsidRDefault="00F92160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AD649FC" w14:textId="77777777" w:rsidR="00F92160" w:rsidRDefault="00F92160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49E12EC0" w14:textId="77777777" w:rsidR="00F92160" w:rsidRDefault="00F9216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ECB4C4C" w14:textId="77777777" w:rsidR="00F92160" w:rsidRDefault="00F92160" w:rsidP="00284803">
            <w:r>
              <w:rPr>
                <w:sz w:val="16"/>
                <w:szCs w:val="16"/>
              </w:rPr>
              <w:t>R4-2500187</w:t>
            </w:r>
          </w:p>
        </w:tc>
        <w:tc>
          <w:tcPr>
            <w:tcW w:w="1597" w:type="dxa"/>
          </w:tcPr>
          <w:p w14:paraId="383AE391" w14:textId="77777777" w:rsidR="00F92160" w:rsidRDefault="00F92160" w:rsidP="00284803"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 w14:paraId="4638F0FD" w14:textId="77777777" w:rsidR="00F92160" w:rsidRDefault="00F92160" w:rsidP="00284803">
            <w:r>
              <w:rPr>
                <w:sz w:val="16"/>
                <w:szCs w:val="16"/>
              </w:rPr>
              <w:t>NR_FDD_1400MHz-Core</w:t>
            </w:r>
          </w:p>
        </w:tc>
        <w:tc>
          <w:tcPr>
            <w:tcW w:w="2323" w:type="dxa"/>
          </w:tcPr>
          <w:p w14:paraId="11820669" w14:textId="77777777" w:rsidR="00F92160" w:rsidRDefault="00F92160" w:rsidP="00284803">
            <w:r>
              <w:rPr>
                <w:sz w:val="16"/>
                <w:szCs w:val="16"/>
              </w:rPr>
              <w:t>3.5.2</w:t>
            </w:r>
          </w:p>
        </w:tc>
        <w:tc>
          <w:tcPr>
            <w:tcW w:w="998" w:type="dxa"/>
          </w:tcPr>
          <w:p w14:paraId="443C9E38" w14:textId="77777777" w:rsidR="00F92160" w:rsidRDefault="00F92160" w:rsidP="00284803"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 w:rsidR="00F92160" w14:paraId="0196FD67" w14:textId="77777777" w:rsidTr="00284803">
        <w:tc>
          <w:tcPr>
            <w:tcW w:w="879" w:type="dxa"/>
          </w:tcPr>
          <w:p w14:paraId="509F00D7" w14:textId="77777777" w:rsidR="00F92160" w:rsidRDefault="00F92160" w:rsidP="00284803">
            <w:r>
              <w:rPr>
                <w:sz w:val="16"/>
                <w:szCs w:val="16"/>
              </w:rPr>
              <w:t>38.141-1</w:t>
            </w:r>
          </w:p>
        </w:tc>
        <w:tc>
          <w:tcPr>
            <w:tcW w:w="637" w:type="dxa"/>
          </w:tcPr>
          <w:p w14:paraId="7EF00953" w14:textId="77777777" w:rsidR="00F92160" w:rsidRDefault="00F92160" w:rsidP="00284803">
            <w:r>
              <w:rPr>
                <w:sz w:val="16"/>
                <w:szCs w:val="16"/>
              </w:rPr>
              <w:t>0483</w:t>
            </w:r>
          </w:p>
        </w:tc>
        <w:tc>
          <w:tcPr>
            <w:tcW w:w="517" w:type="dxa"/>
          </w:tcPr>
          <w:p w14:paraId="59A2B175" w14:textId="77777777" w:rsidR="00F92160" w:rsidRDefault="00F92160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17EBC88" w14:textId="77777777" w:rsidR="00F92160" w:rsidRDefault="00F92160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6137DE2" w14:textId="77777777" w:rsidR="00F92160" w:rsidRDefault="00F92160" w:rsidP="00284803">
            <w:r>
              <w:rPr>
                <w:sz w:val="16"/>
                <w:szCs w:val="16"/>
              </w:rPr>
              <w:t>CR to TS 38.141-1: n110 band introduction</w:t>
            </w:r>
          </w:p>
        </w:tc>
        <w:tc>
          <w:tcPr>
            <w:tcW w:w="517" w:type="dxa"/>
          </w:tcPr>
          <w:p w14:paraId="34D0FDBA" w14:textId="77777777" w:rsidR="00F92160" w:rsidRDefault="00F92160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0A28C01" w14:textId="77777777" w:rsidR="00F92160" w:rsidRDefault="00F92160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06E1EE7D" w14:textId="77777777" w:rsidR="00F92160" w:rsidRDefault="00F9216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486E902" w14:textId="77777777" w:rsidR="00F92160" w:rsidRDefault="00F92160" w:rsidP="00284803">
            <w:r>
              <w:rPr>
                <w:sz w:val="16"/>
                <w:szCs w:val="16"/>
              </w:rPr>
              <w:t>R4-2502844</w:t>
            </w:r>
          </w:p>
        </w:tc>
        <w:tc>
          <w:tcPr>
            <w:tcW w:w="1597" w:type="dxa"/>
          </w:tcPr>
          <w:p w14:paraId="66A5C306" w14:textId="77777777" w:rsidR="00F92160" w:rsidRDefault="00F92160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0379A18" w14:textId="77777777" w:rsidR="00F92160" w:rsidRDefault="00F92160" w:rsidP="00284803">
            <w:r>
              <w:rPr>
                <w:sz w:val="16"/>
                <w:szCs w:val="16"/>
              </w:rPr>
              <w:t>NR_FDD_1400MHz-Perf</w:t>
            </w:r>
          </w:p>
        </w:tc>
        <w:tc>
          <w:tcPr>
            <w:tcW w:w="2323" w:type="dxa"/>
          </w:tcPr>
          <w:p w14:paraId="701F472F" w14:textId="77777777" w:rsidR="00F92160" w:rsidRDefault="00F92160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7AFAC651" w14:textId="77777777" w:rsidR="00F92160" w:rsidRDefault="00F92160" w:rsidP="00284803">
            <w:pPr>
              <w:rPr>
                <w:sz w:val="16"/>
                <w:szCs w:val="16"/>
              </w:rPr>
            </w:pPr>
          </w:p>
        </w:tc>
      </w:tr>
      <w:tr w:rsidR="00F92160" w14:paraId="4AE52F75" w14:textId="77777777" w:rsidTr="00284803">
        <w:tc>
          <w:tcPr>
            <w:tcW w:w="879" w:type="dxa"/>
          </w:tcPr>
          <w:p w14:paraId="18840228" w14:textId="77777777" w:rsidR="00F92160" w:rsidRDefault="00F92160" w:rsidP="00284803">
            <w:r>
              <w:rPr>
                <w:sz w:val="16"/>
                <w:szCs w:val="16"/>
              </w:rPr>
              <w:t>38.141-2</w:t>
            </w:r>
          </w:p>
        </w:tc>
        <w:tc>
          <w:tcPr>
            <w:tcW w:w="637" w:type="dxa"/>
          </w:tcPr>
          <w:p w14:paraId="1B5372AE" w14:textId="77777777" w:rsidR="00F92160" w:rsidRDefault="00F92160" w:rsidP="00284803">
            <w:r>
              <w:rPr>
                <w:sz w:val="16"/>
                <w:szCs w:val="16"/>
              </w:rPr>
              <w:t>0619</w:t>
            </w:r>
          </w:p>
        </w:tc>
        <w:tc>
          <w:tcPr>
            <w:tcW w:w="517" w:type="dxa"/>
          </w:tcPr>
          <w:p w14:paraId="6B633A63" w14:textId="77777777" w:rsidR="00F92160" w:rsidRDefault="00F92160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C3E0DC" w14:textId="77777777" w:rsidR="00F92160" w:rsidRDefault="00F92160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6D9647F0" w14:textId="77777777" w:rsidR="00F92160" w:rsidRDefault="00F92160" w:rsidP="00284803">
            <w:r>
              <w:rPr>
                <w:sz w:val="16"/>
                <w:szCs w:val="16"/>
              </w:rPr>
              <w:t>CR to TS 38.141-2: n110 band introduction</w:t>
            </w:r>
          </w:p>
        </w:tc>
        <w:tc>
          <w:tcPr>
            <w:tcW w:w="517" w:type="dxa"/>
          </w:tcPr>
          <w:p w14:paraId="3952B13B" w14:textId="77777777" w:rsidR="00F92160" w:rsidRDefault="00F92160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46605C4" w14:textId="77777777" w:rsidR="00F92160" w:rsidRDefault="00F92160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48F8082B" w14:textId="77777777" w:rsidR="00F92160" w:rsidRDefault="00F9216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E5E3CE6" w14:textId="77777777" w:rsidR="00F92160" w:rsidRDefault="00F92160" w:rsidP="00284803">
            <w:r>
              <w:rPr>
                <w:sz w:val="16"/>
                <w:szCs w:val="16"/>
              </w:rPr>
              <w:t>R4-2502845</w:t>
            </w:r>
          </w:p>
        </w:tc>
        <w:tc>
          <w:tcPr>
            <w:tcW w:w="1597" w:type="dxa"/>
          </w:tcPr>
          <w:p w14:paraId="3053373F" w14:textId="77777777" w:rsidR="00F92160" w:rsidRDefault="00F92160" w:rsidP="00284803"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 w14:paraId="037B30C0" w14:textId="77777777" w:rsidR="00F92160" w:rsidRDefault="00F92160" w:rsidP="00284803">
            <w:r>
              <w:rPr>
                <w:sz w:val="16"/>
                <w:szCs w:val="16"/>
              </w:rPr>
              <w:t>NR_FDD_1400MHz-Perf</w:t>
            </w:r>
          </w:p>
        </w:tc>
        <w:tc>
          <w:tcPr>
            <w:tcW w:w="2323" w:type="dxa"/>
          </w:tcPr>
          <w:p w14:paraId="2809E675" w14:textId="77777777" w:rsidR="00F92160" w:rsidRDefault="00F92160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1EDACC88" w14:textId="77777777" w:rsidR="00F92160" w:rsidRDefault="00F92160" w:rsidP="00284803">
            <w:pPr>
              <w:rPr>
                <w:sz w:val="16"/>
                <w:szCs w:val="16"/>
              </w:rPr>
            </w:pPr>
          </w:p>
        </w:tc>
      </w:tr>
      <w:tr w:rsidR="00F92160" w14:paraId="3151A780" w14:textId="77777777" w:rsidTr="00284803">
        <w:tc>
          <w:tcPr>
            <w:tcW w:w="879" w:type="dxa"/>
          </w:tcPr>
          <w:p w14:paraId="555A823B" w14:textId="77777777" w:rsidR="00F92160" w:rsidRDefault="00F92160" w:rsidP="00284803">
            <w:r>
              <w:rPr>
                <w:sz w:val="16"/>
                <w:szCs w:val="16"/>
              </w:rPr>
              <w:t>38.174</w:t>
            </w:r>
          </w:p>
        </w:tc>
        <w:tc>
          <w:tcPr>
            <w:tcW w:w="637" w:type="dxa"/>
          </w:tcPr>
          <w:p w14:paraId="0C42EC66" w14:textId="77777777" w:rsidR="00F92160" w:rsidRDefault="00F92160" w:rsidP="00284803">
            <w:r>
              <w:rPr>
                <w:sz w:val="16"/>
                <w:szCs w:val="16"/>
              </w:rPr>
              <w:t>0128</w:t>
            </w:r>
          </w:p>
        </w:tc>
        <w:tc>
          <w:tcPr>
            <w:tcW w:w="517" w:type="dxa"/>
          </w:tcPr>
          <w:p w14:paraId="7E73CC28" w14:textId="77777777" w:rsidR="00F92160" w:rsidRDefault="00F9216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B6C2932" w14:textId="77777777" w:rsidR="00F92160" w:rsidRDefault="00F92160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F753702" w14:textId="77777777" w:rsidR="00F92160" w:rsidRDefault="00F92160" w:rsidP="00284803">
            <w:r>
              <w:rPr>
                <w:sz w:val="16"/>
                <w:szCs w:val="16"/>
              </w:rPr>
              <w:t>CR to TS 38.174 on introduction of Band n110</w:t>
            </w:r>
          </w:p>
        </w:tc>
        <w:tc>
          <w:tcPr>
            <w:tcW w:w="517" w:type="dxa"/>
          </w:tcPr>
          <w:p w14:paraId="0ECC2B62" w14:textId="77777777" w:rsidR="00F92160" w:rsidRDefault="00F92160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9A91868" w14:textId="77777777" w:rsidR="00F92160" w:rsidRDefault="00F92160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771A2465" w14:textId="77777777" w:rsidR="00F92160" w:rsidRDefault="00F9216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40F335FF" w14:textId="77777777" w:rsidR="00F92160" w:rsidRDefault="00F92160" w:rsidP="00284803">
            <w:r>
              <w:rPr>
                <w:sz w:val="16"/>
                <w:szCs w:val="16"/>
              </w:rPr>
              <w:t>R4-2500206</w:t>
            </w:r>
          </w:p>
        </w:tc>
        <w:tc>
          <w:tcPr>
            <w:tcW w:w="1597" w:type="dxa"/>
          </w:tcPr>
          <w:p w14:paraId="4D6B427D" w14:textId="77777777" w:rsidR="00F92160" w:rsidRDefault="00F92160" w:rsidP="00284803">
            <w:r>
              <w:rPr>
                <w:sz w:val="16"/>
                <w:szCs w:val="16"/>
              </w:rPr>
              <w:t>Nokia, MidWave Wireless</w:t>
            </w:r>
          </w:p>
        </w:tc>
        <w:tc>
          <w:tcPr>
            <w:tcW w:w="1122" w:type="dxa"/>
          </w:tcPr>
          <w:p w14:paraId="26E2A0DC" w14:textId="77777777" w:rsidR="00F92160" w:rsidRDefault="00F92160" w:rsidP="00284803">
            <w:r>
              <w:rPr>
                <w:sz w:val="16"/>
                <w:szCs w:val="16"/>
              </w:rPr>
              <w:t>NR_FDD_1400MHz</w:t>
            </w:r>
          </w:p>
        </w:tc>
        <w:tc>
          <w:tcPr>
            <w:tcW w:w="2323" w:type="dxa"/>
          </w:tcPr>
          <w:p w14:paraId="5F41DD87" w14:textId="77777777" w:rsidR="00F92160" w:rsidRDefault="00F92160" w:rsidP="00284803">
            <w:r>
              <w:rPr>
                <w:sz w:val="16"/>
                <w:szCs w:val="16"/>
              </w:rPr>
              <w:t>6.6.5.2.2, 6.6.5.2.3</w:t>
            </w:r>
          </w:p>
        </w:tc>
        <w:tc>
          <w:tcPr>
            <w:tcW w:w="998" w:type="dxa"/>
          </w:tcPr>
          <w:p w14:paraId="7CDC7A6D" w14:textId="77777777" w:rsidR="00F92160" w:rsidRDefault="00F92160" w:rsidP="00284803">
            <w:r>
              <w:rPr>
                <w:sz w:val="16"/>
                <w:szCs w:val="16"/>
              </w:rPr>
              <w:t xml:space="preserve">TS/TR ... CR ...; TS 38.176-1, CR zzzz, TS 38.176-2, CR zzzz; TS/TR ... CR ... </w:t>
            </w:r>
          </w:p>
        </w:tc>
      </w:tr>
      <w:tr w:rsidR="00F92160" w14:paraId="040D4CB6" w14:textId="77777777" w:rsidTr="00284803">
        <w:tc>
          <w:tcPr>
            <w:tcW w:w="879" w:type="dxa"/>
          </w:tcPr>
          <w:p w14:paraId="2493B5BD" w14:textId="77777777" w:rsidR="00F92160" w:rsidRDefault="00F92160" w:rsidP="00284803">
            <w:r>
              <w:rPr>
                <w:sz w:val="16"/>
                <w:szCs w:val="16"/>
              </w:rPr>
              <w:t>38.176-1</w:t>
            </w:r>
          </w:p>
        </w:tc>
        <w:tc>
          <w:tcPr>
            <w:tcW w:w="637" w:type="dxa"/>
          </w:tcPr>
          <w:p w14:paraId="51AFDE23" w14:textId="77777777" w:rsidR="00F92160" w:rsidRDefault="00F92160" w:rsidP="00284803">
            <w:r>
              <w:rPr>
                <w:sz w:val="16"/>
                <w:szCs w:val="16"/>
              </w:rPr>
              <w:t>0066</w:t>
            </w:r>
          </w:p>
        </w:tc>
        <w:tc>
          <w:tcPr>
            <w:tcW w:w="517" w:type="dxa"/>
          </w:tcPr>
          <w:p w14:paraId="62E9D3AF" w14:textId="77777777" w:rsidR="00F92160" w:rsidRDefault="00F9216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3F6ABACA" w14:textId="77777777" w:rsidR="00F92160" w:rsidRDefault="00F92160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C8CA588" w14:textId="77777777" w:rsidR="00F92160" w:rsidRDefault="00F92160" w:rsidP="00284803">
            <w:r>
              <w:rPr>
                <w:sz w:val="16"/>
                <w:szCs w:val="16"/>
              </w:rPr>
              <w:t>CR to TS 38.176-1 on introduction of Band n110</w:t>
            </w:r>
          </w:p>
        </w:tc>
        <w:tc>
          <w:tcPr>
            <w:tcW w:w="517" w:type="dxa"/>
          </w:tcPr>
          <w:p w14:paraId="3AB73D8E" w14:textId="77777777" w:rsidR="00F92160" w:rsidRDefault="00F92160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22C140D6" w14:textId="77777777" w:rsidR="00F92160" w:rsidRDefault="00F92160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6AE119D2" w14:textId="77777777" w:rsidR="00F92160" w:rsidRDefault="00F9216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8A88373" w14:textId="77777777" w:rsidR="00F92160" w:rsidRDefault="00F92160" w:rsidP="00284803">
            <w:r>
              <w:rPr>
                <w:sz w:val="16"/>
                <w:szCs w:val="16"/>
              </w:rPr>
              <w:t>R4-2500207</w:t>
            </w:r>
          </w:p>
        </w:tc>
        <w:tc>
          <w:tcPr>
            <w:tcW w:w="1597" w:type="dxa"/>
          </w:tcPr>
          <w:p w14:paraId="53C7BDD9" w14:textId="77777777" w:rsidR="00F92160" w:rsidRDefault="00F92160" w:rsidP="00284803">
            <w:r>
              <w:rPr>
                <w:sz w:val="16"/>
                <w:szCs w:val="16"/>
              </w:rPr>
              <w:t>Nokia, MidWave Wireless</w:t>
            </w:r>
          </w:p>
        </w:tc>
        <w:tc>
          <w:tcPr>
            <w:tcW w:w="1122" w:type="dxa"/>
          </w:tcPr>
          <w:p w14:paraId="30CB1D54" w14:textId="77777777" w:rsidR="00F92160" w:rsidRDefault="00F92160" w:rsidP="00284803">
            <w:r>
              <w:rPr>
                <w:sz w:val="16"/>
                <w:szCs w:val="16"/>
              </w:rPr>
              <w:t>NR_FDD_1400MHz</w:t>
            </w:r>
          </w:p>
        </w:tc>
        <w:tc>
          <w:tcPr>
            <w:tcW w:w="2323" w:type="dxa"/>
          </w:tcPr>
          <w:p w14:paraId="7B30DDC7" w14:textId="77777777" w:rsidR="00F92160" w:rsidRDefault="00F92160" w:rsidP="00284803">
            <w:r>
              <w:rPr>
                <w:sz w:val="16"/>
                <w:szCs w:val="16"/>
              </w:rPr>
              <w:t>6.6.5.5.2, 6.6.5.5.3</w:t>
            </w:r>
          </w:p>
        </w:tc>
        <w:tc>
          <w:tcPr>
            <w:tcW w:w="998" w:type="dxa"/>
          </w:tcPr>
          <w:p w14:paraId="1CB91953" w14:textId="77777777" w:rsidR="00F92160" w:rsidRDefault="00F92160" w:rsidP="00284803">
            <w:r>
              <w:rPr>
                <w:sz w:val="16"/>
                <w:szCs w:val="16"/>
              </w:rPr>
              <w:t xml:space="preserve">TS 38.174, CR zzzz; TS 38.176-2, CR zzzz; TS/TR ... CR ... </w:t>
            </w:r>
          </w:p>
        </w:tc>
      </w:tr>
      <w:tr w:rsidR="00F92160" w14:paraId="17EAD4A0" w14:textId="77777777" w:rsidTr="00284803">
        <w:tc>
          <w:tcPr>
            <w:tcW w:w="879" w:type="dxa"/>
          </w:tcPr>
          <w:p w14:paraId="0D44A781" w14:textId="77777777" w:rsidR="00F92160" w:rsidRDefault="00F92160" w:rsidP="00284803">
            <w:r>
              <w:rPr>
                <w:sz w:val="16"/>
                <w:szCs w:val="16"/>
              </w:rPr>
              <w:t>38.176-2</w:t>
            </w:r>
          </w:p>
        </w:tc>
        <w:tc>
          <w:tcPr>
            <w:tcW w:w="637" w:type="dxa"/>
          </w:tcPr>
          <w:p w14:paraId="1DDABAFC" w14:textId="77777777" w:rsidR="00F92160" w:rsidRDefault="00F92160" w:rsidP="00284803">
            <w:r>
              <w:rPr>
                <w:sz w:val="16"/>
                <w:szCs w:val="16"/>
              </w:rPr>
              <w:t>0076</w:t>
            </w:r>
          </w:p>
        </w:tc>
        <w:tc>
          <w:tcPr>
            <w:tcW w:w="517" w:type="dxa"/>
          </w:tcPr>
          <w:p w14:paraId="6B441515" w14:textId="77777777" w:rsidR="00F92160" w:rsidRDefault="00F9216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DE9C808" w14:textId="77777777" w:rsidR="00F92160" w:rsidRDefault="00F92160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CABA90E" w14:textId="77777777" w:rsidR="00F92160" w:rsidRDefault="00F92160" w:rsidP="00284803">
            <w:r>
              <w:rPr>
                <w:sz w:val="16"/>
                <w:szCs w:val="16"/>
              </w:rPr>
              <w:t>CR to TS 38.176-2 on introduction of Band n110</w:t>
            </w:r>
          </w:p>
        </w:tc>
        <w:tc>
          <w:tcPr>
            <w:tcW w:w="517" w:type="dxa"/>
          </w:tcPr>
          <w:p w14:paraId="6081693B" w14:textId="77777777" w:rsidR="00F92160" w:rsidRDefault="00F92160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FAEF30B" w14:textId="77777777" w:rsidR="00F92160" w:rsidRDefault="00F92160" w:rsidP="00284803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55AEDB70" w14:textId="77777777" w:rsidR="00F92160" w:rsidRDefault="00F9216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0254DDA" w14:textId="77777777" w:rsidR="00F92160" w:rsidRDefault="00F92160" w:rsidP="00284803">
            <w:r>
              <w:rPr>
                <w:sz w:val="16"/>
                <w:szCs w:val="16"/>
              </w:rPr>
              <w:t>R4-2500208</w:t>
            </w:r>
          </w:p>
        </w:tc>
        <w:tc>
          <w:tcPr>
            <w:tcW w:w="1597" w:type="dxa"/>
          </w:tcPr>
          <w:p w14:paraId="222868D5" w14:textId="77777777" w:rsidR="00F92160" w:rsidRDefault="00F92160" w:rsidP="00284803">
            <w:r>
              <w:rPr>
                <w:sz w:val="16"/>
                <w:szCs w:val="16"/>
              </w:rPr>
              <w:t>Nokia, MidWave Wireless</w:t>
            </w:r>
          </w:p>
        </w:tc>
        <w:tc>
          <w:tcPr>
            <w:tcW w:w="1122" w:type="dxa"/>
          </w:tcPr>
          <w:p w14:paraId="034A758B" w14:textId="77777777" w:rsidR="00F92160" w:rsidRDefault="00F92160" w:rsidP="00284803">
            <w:r>
              <w:rPr>
                <w:sz w:val="16"/>
                <w:szCs w:val="16"/>
              </w:rPr>
              <w:t>NR_FDD_1400MHz</w:t>
            </w:r>
          </w:p>
        </w:tc>
        <w:tc>
          <w:tcPr>
            <w:tcW w:w="2323" w:type="dxa"/>
          </w:tcPr>
          <w:p w14:paraId="5A8C17E2" w14:textId="77777777" w:rsidR="00F92160" w:rsidRDefault="00F92160" w:rsidP="00284803">
            <w:r>
              <w:rPr>
                <w:sz w:val="16"/>
                <w:szCs w:val="16"/>
              </w:rPr>
              <w:t>6.7.5.4.5.1, 6.7.5.5.5.1</w:t>
            </w:r>
          </w:p>
        </w:tc>
        <w:tc>
          <w:tcPr>
            <w:tcW w:w="998" w:type="dxa"/>
          </w:tcPr>
          <w:p w14:paraId="4B7D1065" w14:textId="77777777" w:rsidR="00F92160" w:rsidRDefault="00F92160" w:rsidP="00284803">
            <w:r>
              <w:rPr>
                <w:sz w:val="16"/>
                <w:szCs w:val="16"/>
              </w:rPr>
              <w:t xml:space="preserve">TS 38.174, CR zzzz; TS 38.176-1, CR zzzz; TS/TR ... CR ... </w:t>
            </w:r>
          </w:p>
        </w:tc>
      </w:tr>
      <w:tr w:rsidR="00F92160" w14:paraId="3093C3C2" w14:textId="77777777" w:rsidTr="00284803">
        <w:tc>
          <w:tcPr>
            <w:tcW w:w="879" w:type="dxa"/>
          </w:tcPr>
          <w:p w14:paraId="26EBC11D" w14:textId="77777777" w:rsidR="00F92160" w:rsidRDefault="00F92160" w:rsidP="00284803">
            <w:r>
              <w:rPr>
                <w:sz w:val="16"/>
                <w:szCs w:val="16"/>
              </w:rPr>
              <w:t>38.307</w:t>
            </w:r>
          </w:p>
        </w:tc>
        <w:tc>
          <w:tcPr>
            <w:tcW w:w="637" w:type="dxa"/>
          </w:tcPr>
          <w:p w14:paraId="3D5C37D9" w14:textId="77777777" w:rsidR="00F92160" w:rsidRDefault="00F92160" w:rsidP="00284803">
            <w:r>
              <w:rPr>
                <w:sz w:val="16"/>
                <w:szCs w:val="16"/>
              </w:rPr>
              <w:t>0179</w:t>
            </w:r>
          </w:p>
        </w:tc>
        <w:tc>
          <w:tcPr>
            <w:tcW w:w="517" w:type="dxa"/>
          </w:tcPr>
          <w:p w14:paraId="15D75028" w14:textId="77777777" w:rsidR="00F92160" w:rsidRDefault="00F92160" w:rsidP="00284803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02ADD96" w14:textId="77777777" w:rsidR="00F92160" w:rsidRDefault="00F92160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078368CF" w14:textId="77777777" w:rsidR="00F92160" w:rsidRDefault="00F92160" w:rsidP="00284803">
            <w:r>
              <w:rPr>
                <w:sz w:val="16"/>
                <w:szCs w:val="16"/>
              </w:rPr>
              <w:t>TS 38.307: Introduction of NR band n110</w:t>
            </w:r>
          </w:p>
        </w:tc>
        <w:tc>
          <w:tcPr>
            <w:tcW w:w="517" w:type="dxa"/>
          </w:tcPr>
          <w:p w14:paraId="57589235" w14:textId="77777777" w:rsidR="00F92160" w:rsidRDefault="00F92160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BEDEEA1" w14:textId="77777777" w:rsidR="00F92160" w:rsidRDefault="00F92160" w:rsidP="00284803">
            <w:r>
              <w:rPr>
                <w:sz w:val="16"/>
                <w:szCs w:val="16"/>
              </w:rPr>
              <w:t>18.2.0</w:t>
            </w:r>
          </w:p>
        </w:tc>
        <w:tc>
          <w:tcPr>
            <w:tcW w:w="758" w:type="dxa"/>
          </w:tcPr>
          <w:p w14:paraId="71E8A347" w14:textId="77777777" w:rsidR="00F92160" w:rsidRDefault="00F9216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4CCC053" w14:textId="77777777" w:rsidR="00F92160" w:rsidRDefault="00F92160" w:rsidP="00284803">
            <w:r>
              <w:rPr>
                <w:sz w:val="16"/>
                <w:szCs w:val="16"/>
              </w:rPr>
              <w:t>R4-2502824</w:t>
            </w:r>
          </w:p>
        </w:tc>
        <w:tc>
          <w:tcPr>
            <w:tcW w:w="1597" w:type="dxa"/>
          </w:tcPr>
          <w:p w14:paraId="3DFAE86D" w14:textId="77777777" w:rsidR="00F92160" w:rsidRDefault="00F92160" w:rsidP="00284803"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 w14:paraId="5DB360E2" w14:textId="77777777" w:rsidR="00F92160" w:rsidRDefault="00F92160" w:rsidP="00284803">
            <w:r>
              <w:rPr>
                <w:sz w:val="16"/>
                <w:szCs w:val="16"/>
              </w:rPr>
              <w:t>NR_FDD_1400MHz-Core</w:t>
            </w:r>
          </w:p>
        </w:tc>
        <w:tc>
          <w:tcPr>
            <w:tcW w:w="2323" w:type="dxa"/>
          </w:tcPr>
          <w:p w14:paraId="45989C49" w14:textId="77777777" w:rsidR="00F92160" w:rsidRDefault="00F92160" w:rsidP="00284803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0AB082BA" w14:textId="77777777" w:rsidR="00F92160" w:rsidRDefault="00F92160" w:rsidP="00284803">
            <w:pPr>
              <w:rPr>
                <w:sz w:val="16"/>
                <w:szCs w:val="16"/>
              </w:rPr>
            </w:pPr>
          </w:p>
        </w:tc>
      </w:tr>
    </w:tbl>
    <w:p w14:paraId="2FC9A712" w14:textId="77777777" w:rsidR="00F92160" w:rsidRDefault="00F92160" w:rsidP="00F92160"/>
    <w:p w14:paraId="61F91437" w14:textId="77777777" w:rsidR="00C83F59" w:rsidRDefault="00C83F59" w:rsidP="00C83F59"/>
    <w:p w14:paraId="27FD4659" w14:textId="198C8F16" w:rsidR="00833640" w:rsidRDefault="00833640" w:rsidP="00833640">
      <w:pPr>
        <w:pStyle w:val="Heading1"/>
      </w:pPr>
      <w:r>
        <w:rPr>
          <w:noProof/>
        </w:rPr>
        <w:lastRenderedPageBreak/>
        <w:t xml:space="preserve">List of CRs from RAN WG4 for AI </w:t>
      </w:r>
      <w:r w:rsidR="0021358A" w:rsidRPr="0021358A">
        <w:rPr>
          <w:noProof/>
        </w:rPr>
        <w:t>9.4.</w:t>
      </w:r>
      <w:r w:rsidR="0003588D">
        <w:rPr>
          <w:noProof/>
        </w:rPr>
        <w:t>4.2</w:t>
      </w:r>
    </w:p>
    <w:p w14:paraId="3A8099FA" w14:textId="52635182" w:rsidR="00833640" w:rsidRDefault="005061AA" w:rsidP="00833640">
      <w:pPr>
        <w:pStyle w:val="Heading2"/>
        <w:rPr>
          <w:rFonts w:cs="Arial"/>
          <w:noProof/>
        </w:rPr>
      </w:pPr>
      <w:r w:rsidRPr="005061AA">
        <w:rPr>
          <w:noProof/>
        </w:rPr>
        <w:t>RP-25062</w:t>
      </w:r>
      <w:r>
        <w:rPr>
          <w:noProof/>
        </w:rPr>
        <w:t>8</w:t>
      </w:r>
    </w:p>
    <w:p w14:paraId="729FD6E5" w14:textId="3E487C0A" w:rsidR="00833640" w:rsidRPr="004347C0" w:rsidRDefault="00833640" w:rsidP="008336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03588D" w:rsidRPr="0003588D">
        <w:rPr>
          <w:rFonts w:ascii="Arial" w:hAnsi="Arial" w:cs="Arial"/>
          <w:b/>
          <w:bCs/>
        </w:rPr>
        <w:t>RAN4 CRs to Rel-19 UE spurious emissions and EESS protection</w:t>
      </w:r>
    </w:p>
    <w:p w14:paraId="79040F8A" w14:textId="5FBE2D8B" w:rsidR="00833640" w:rsidRPr="004D372B" w:rsidRDefault="00833640" w:rsidP="0083364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21358A" w:rsidRPr="0021358A">
        <w:rPr>
          <w:rFonts w:ascii="Arial" w:hAnsi="Arial" w:cs="Arial"/>
          <w:b/>
          <w:bCs/>
        </w:rPr>
        <w:t>9.4.</w:t>
      </w:r>
      <w:r w:rsidR="0003588D">
        <w:rPr>
          <w:rFonts w:ascii="Arial" w:hAnsi="Arial" w:cs="Arial"/>
          <w:b/>
          <w:bCs/>
        </w:rPr>
        <w:t>4.2</w:t>
      </w:r>
    </w:p>
    <w:p w14:paraId="2BD5272E" w14:textId="77777777" w:rsidR="00833640" w:rsidRDefault="00833640" w:rsidP="00833640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92160" w:rsidRPr="004E535C" w14:paraId="4561CD4A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165774C4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4274597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1A58925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268B41BC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7659559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F1F5F2F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11935E7A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5D9C1DF9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936C760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58B999F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67914A3E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BDA126D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0801BAA4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92160" w14:paraId="64269A6B" w14:textId="77777777" w:rsidTr="00284803">
        <w:tc>
          <w:tcPr>
            <w:tcW w:w="879" w:type="dxa"/>
          </w:tcPr>
          <w:p w14:paraId="540D7410" w14:textId="77777777" w:rsidR="00F92160" w:rsidRDefault="00F92160" w:rsidP="00284803">
            <w:r>
              <w:rPr>
                <w:sz w:val="16"/>
                <w:szCs w:val="16"/>
              </w:rPr>
              <w:t>38.101-2</w:t>
            </w:r>
          </w:p>
        </w:tc>
        <w:tc>
          <w:tcPr>
            <w:tcW w:w="637" w:type="dxa"/>
          </w:tcPr>
          <w:p w14:paraId="232A5E09" w14:textId="77777777" w:rsidR="00F92160" w:rsidRDefault="00F92160" w:rsidP="00284803">
            <w:r>
              <w:rPr>
                <w:sz w:val="16"/>
                <w:szCs w:val="16"/>
              </w:rPr>
              <w:t>0778</w:t>
            </w:r>
          </w:p>
        </w:tc>
        <w:tc>
          <w:tcPr>
            <w:tcW w:w="517" w:type="dxa"/>
          </w:tcPr>
          <w:p w14:paraId="2B66390A" w14:textId="77777777" w:rsidR="00F92160" w:rsidRDefault="00F9216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0BA71033" w14:textId="77777777" w:rsidR="00F92160" w:rsidRDefault="00F92160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32526A8" w14:textId="77777777" w:rsidR="00F92160" w:rsidRDefault="00F92160" w:rsidP="00284803">
            <w:r>
              <w:rPr>
                <w:sz w:val="16"/>
                <w:szCs w:val="16"/>
              </w:rPr>
              <w:t>Big CR on UE RF requirements for WI NR_mmWave_protect</w:t>
            </w:r>
          </w:p>
        </w:tc>
        <w:tc>
          <w:tcPr>
            <w:tcW w:w="517" w:type="dxa"/>
          </w:tcPr>
          <w:p w14:paraId="6348C25C" w14:textId="77777777" w:rsidR="00F92160" w:rsidRDefault="00F92160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95540A0" w14:textId="77777777" w:rsidR="00F92160" w:rsidRDefault="00F92160" w:rsidP="00284803"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 w14:paraId="569D27F8" w14:textId="77777777" w:rsidR="00F92160" w:rsidRDefault="00F9216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66133A05" w14:textId="77777777" w:rsidR="00F92160" w:rsidRDefault="00F92160" w:rsidP="00284803">
            <w:r>
              <w:rPr>
                <w:sz w:val="16"/>
                <w:szCs w:val="16"/>
              </w:rPr>
              <w:t>R4-2501408</w:t>
            </w:r>
          </w:p>
        </w:tc>
        <w:tc>
          <w:tcPr>
            <w:tcW w:w="1597" w:type="dxa"/>
          </w:tcPr>
          <w:p w14:paraId="0AA5C55C" w14:textId="77777777" w:rsidR="00F92160" w:rsidRDefault="00F92160" w:rsidP="00284803">
            <w:r>
              <w:rPr>
                <w:sz w:val="16"/>
                <w:szCs w:val="16"/>
              </w:rPr>
              <w:t>China Unicom, Huawei, HiSilicon</w:t>
            </w:r>
          </w:p>
        </w:tc>
        <w:tc>
          <w:tcPr>
            <w:tcW w:w="1122" w:type="dxa"/>
          </w:tcPr>
          <w:p w14:paraId="14911159" w14:textId="77777777" w:rsidR="00F92160" w:rsidRDefault="00F92160" w:rsidP="00284803">
            <w:r>
              <w:rPr>
                <w:sz w:val="16"/>
                <w:szCs w:val="16"/>
              </w:rPr>
              <w:t>NR_mmWave_protect-Core</w:t>
            </w:r>
          </w:p>
        </w:tc>
        <w:tc>
          <w:tcPr>
            <w:tcW w:w="2323" w:type="dxa"/>
          </w:tcPr>
          <w:p w14:paraId="1C533C48" w14:textId="77777777" w:rsidR="00F92160" w:rsidRDefault="00F92160" w:rsidP="00284803">
            <w:r>
              <w:rPr>
                <w:sz w:val="16"/>
                <w:szCs w:val="16"/>
              </w:rPr>
              <w:t>3.2, 6.2.3, 6.2A.3, 6.5.3.2, 6.5A.3.2, Annex H</w:t>
            </w:r>
          </w:p>
        </w:tc>
        <w:tc>
          <w:tcPr>
            <w:tcW w:w="998" w:type="dxa"/>
          </w:tcPr>
          <w:p w14:paraId="403C4B6E" w14:textId="77777777" w:rsidR="00F92160" w:rsidRDefault="00F92160" w:rsidP="00284803">
            <w:r>
              <w:rPr>
                <w:sz w:val="16"/>
                <w:szCs w:val="16"/>
              </w:rPr>
              <w:t xml:space="preserve">TS/TR ... CR ... ; TS 38.521-2; TS/TR ... CR ... </w:t>
            </w:r>
          </w:p>
        </w:tc>
      </w:tr>
    </w:tbl>
    <w:p w14:paraId="2B4CE7E7" w14:textId="77777777" w:rsidR="00833640" w:rsidRDefault="00833640" w:rsidP="00833640"/>
    <w:p w14:paraId="40695ABD" w14:textId="62E15413" w:rsidR="00833640" w:rsidRDefault="00833640" w:rsidP="00833640">
      <w:pPr>
        <w:pStyle w:val="Heading1"/>
      </w:pPr>
      <w:r>
        <w:rPr>
          <w:noProof/>
        </w:rPr>
        <w:t xml:space="preserve">List of CRs from RAN WG4 for AI </w:t>
      </w:r>
      <w:r w:rsidR="00524994" w:rsidRPr="00524994">
        <w:rPr>
          <w:noProof/>
        </w:rPr>
        <w:t>9.4</w:t>
      </w:r>
      <w:r w:rsidR="00176300">
        <w:rPr>
          <w:noProof/>
        </w:rPr>
        <w:t>.2.4</w:t>
      </w:r>
    </w:p>
    <w:p w14:paraId="24CAEBFD" w14:textId="72F2176D" w:rsidR="00833640" w:rsidRDefault="005061AA" w:rsidP="00833640">
      <w:pPr>
        <w:pStyle w:val="Heading2"/>
        <w:rPr>
          <w:rFonts w:cs="Arial"/>
          <w:noProof/>
        </w:rPr>
      </w:pPr>
      <w:r w:rsidRPr="005061AA">
        <w:rPr>
          <w:noProof/>
        </w:rPr>
        <w:t>RP-25062</w:t>
      </w:r>
      <w:r>
        <w:rPr>
          <w:noProof/>
        </w:rPr>
        <w:t>9</w:t>
      </w:r>
    </w:p>
    <w:p w14:paraId="17CC0EE5" w14:textId="71FC8DC2" w:rsidR="00833640" w:rsidRPr="004347C0" w:rsidRDefault="00833640" w:rsidP="0083364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76300" w:rsidRPr="00176300">
        <w:rPr>
          <w:rFonts w:ascii="Arial" w:hAnsi="Arial" w:cs="Arial"/>
          <w:b/>
          <w:bCs/>
        </w:rPr>
        <w:t>RAN4 CRs to Rel-19 DL_intrpt_combos_TxSW_R19</w:t>
      </w:r>
    </w:p>
    <w:p w14:paraId="0A6433B2" w14:textId="56FA56E9" w:rsidR="00833640" w:rsidRDefault="00833640" w:rsidP="00833640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524994" w:rsidRPr="00524994">
        <w:rPr>
          <w:rFonts w:ascii="Arial" w:hAnsi="Arial" w:cs="Arial"/>
          <w:b/>
          <w:bCs/>
        </w:rPr>
        <w:t>9.4.</w:t>
      </w:r>
      <w:r w:rsidR="00176300">
        <w:rPr>
          <w:rFonts w:ascii="Arial" w:hAnsi="Arial" w:cs="Arial"/>
          <w:b/>
          <w:bCs/>
        </w:rPr>
        <w:t>2.4</w:t>
      </w:r>
    </w:p>
    <w:p w14:paraId="411FF899" w14:textId="77777777" w:rsidR="00833640" w:rsidRDefault="00833640" w:rsidP="00833640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92160" w:rsidRPr="004E535C" w14:paraId="6506E07F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5EDEAA6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34FBBEC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4E90981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B1E5941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6652DFB6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45D45CD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94B868A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1753765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48DB00AC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14B59E4E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1686C552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4B4C89FE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5256BFBF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92160" w14:paraId="5E557EB2" w14:textId="77777777" w:rsidTr="00284803">
        <w:tc>
          <w:tcPr>
            <w:tcW w:w="879" w:type="dxa"/>
          </w:tcPr>
          <w:p w14:paraId="53DF475F" w14:textId="77777777" w:rsidR="00F92160" w:rsidRDefault="00F92160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37C1DC2E" w14:textId="77777777" w:rsidR="00F92160" w:rsidRDefault="00F92160" w:rsidP="00284803">
            <w:r>
              <w:rPr>
                <w:sz w:val="16"/>
                <w:szCs w:val="16"/>
              </w:rPr>
              <w:t>2659</w:t>
            </w:r>
          </w:p>
        </w:tc>
        <w:tc>
          <w:tcPr>
            <w:tcW w:w="517" w:type="dxa"/>
          </w:tcPr>
          <w:p w14:paraId="2328B44B" w14:textId="77777777" w:rsidR="00F92160" w:rsidRDefault="00F9216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6B996414" w14:textId="77777777" w:rsidR="00F92160" w:rsidRDefault="00F92160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6A1545D" w14:textId="77777777" w:rsidR="00F92160" w:rsidRDefault="00F92160" w:rsidP="00284803">
            <w:r>
              <w:rPr>
                <w:sz w:val="16"/>
                <w:szCs w:val="16"/>
              </w:rPr>
              <w:t>Big CR to 38.101-1 Introduce no DL interruption clarification for CA at dynamic Tx Switching in uplink</w:t>
            </w:r>
          </w:p>
        </w:tc>
        <w:tc>
          <w:tcPr>
            <w:tcW w:w="517" w:type="dxa"/>
          </w:tcPr>
          <w:p w14:paraId="262E72CA" w14:textId="77777777" w:rsidR="00F92160" w:rsidRDefault="00F92160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EF684B9" w14:textId="77777777" w:rsidR="00F92160" w:rsidRDefault="00F92160" w:rsidP="0028480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324EA924" w14:textId="77777777" w:rsidR="00F92160" w:rsidRDefault="00F9216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0EBB8E31" w14:textId="77777777" w:rsidR="00F92160" w:rsidRDefault="00F92160" w:rsidP="00284803">
            <w:r>
              <w:rPr>
                <w:sz w:val="16"/>
                <w:szCs w:val="16"/>
              </w:rPr>
              <w:t>R4-2501107</w:t>
            </w:r>
          </w:p>
        </w:tc>
        <w:tc>
          <w:tcPr>
            <w:tcW w:w="1597" w:type="dxa"/>
          </w:tcPr>
          <w:p w14:paraId="4C4AA58C" w14:textId="77777777" w:rsidR="00F92160" w:rsidRDefault="00F92160" w:rsidP="00284803"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 w14:paraId="66BDCB17" w14:textId="77777777" w:rsidR="00F92160" w:rsidRDefault="00F92160" w:rsidP="00284803">
            <w:r>
              <w:rPr>
                <w:sz w:val="16"/>
                <w:szCs w:val="16"/>
              </w:rPr>
              <w:t>DL_intrpt_combos_TxSW_R19</w:t>
            </w:r>
          </w:p>
        </w:tc>
        <w:tc>
          <w:tcPr>
            <w:tcW w:w="2323" w:type="dxa"/>
          </w:tcPr>
          <w:p w14:paraId="1A252C64" w14:textId="77777777" w:rsidR="00F92160" w:rsidRDefault="00F92160" w:rsidP="00284803">
            <w:r>
              <w:rPr>
                <w:sz w:val="16"/>
                <w:szCs w:val="16"/>
              </w:rPr>
              <w:t>5.2A.2.2</w:t>
            </w:r>
          </w:p>
        </w:tc>
        <w:tc>
          <w:tcPr>
            <w:tcW w:w="998" w:type="dxa"/>
          </w:tcPr>
          <w:p w14:paraId="1F24B58C" w14:textId="77777777" w:rsidR="00F92160" w:rsidRDefault="00F92160" w:rsidP="00284803">
            <w:r>
              <w:rPr>
                <w:sz w:val="16"/>
                <w:szCs w:val="16"/>
              </w:rPr>
              <w:t xml:space="preserve">TS/TR ... CR ... ; TS 38.521-1; TS/TR ... CR ... </w:t>
            </w:r>
          </w:p>
        </w:tc>
      </w:tr>
    </w:tbl>
    <w:p w14:paraId="35667E2B" w14:textId="77777777" w:rsidR="00C40A36" w:rsidRDefault="00C40A36" w:rsidP="00C40A36"/>
    <w:p w14:paraId="2CB89C77" w14:textId="36B388D4" w:rsidR="0021358A" w:rsidRDefault="0021358A" w:rsidP="0021358A">
      <w:pPr>
        <w:pStyle w:val="Heading1"/>
      </w:pPr>
      <w:r>
        <w:rPr>
          <w:noProof/>
        </w:rPr>
        <w:lastRenderedPageBreak/>
        <w:t xml:space="preserve">List of CRs from RAN WG4 for AI </w:t>
      </w:r>
      <w:r w:rsidR="000D3F6E" w:rsidRPr="000D3F6E">
        <w:rPr>
          <w:noProof/>
        </w:rPr>
        <w:t>9.4.</w:t>
      </w:r>
      <w:r w:rsidR="001B133C">
        <w:rPr>
          <w:noProof/>
        </w:rPr>
        <w:t>1.7</w:t>
      </w:r>
    </w:p>
    <w:p w14:paraId="41574FAE" w14:textId="54034FF5" w:rsidR="0021358A" w:rsidRDefault="006D2F59" w:rsidP="0021358A">
      <w:pPr>
        <w:pStyle w:val="Heading2"/>
        <w:rPr>
          <w:rFonts w:cs="Arial"/>
          <w:noProof/>
        </w:rPr>
      </w:pPr>
      <w:r w:rsidRPr="006D2F59">
        <w:rPr>
          <w:noProof/>
        </w:rPr>
        <w:t>RP-250630</w:t>
      </w:r>
    </w:p>
    <w:p w14:paraId="4D98A6DE" w14:textId="6186EBDB" w:rsidR="0021358A" w:rsidRPr="004347C0" w:rsidRDefault="0021358A" w:rsidP="002135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1B133C" w:rsidRPr="001B133C">
        <w:rPr>
          <w:rFonts w:ascii="Arial" w:hAnsi="Arial" w:cs="Arial"/>
          <w:b/>
          <w:bCs/>
        </w:rPr>
        <w:t>RAN4 CRs to Rel-19 NR_bands_xFeature_R19</w:t>
      </w:r>
    </w:p>
    <w:p w14:paraId="7446789F" w14:textId="49E6BF48" w:rsidR="0021358A" w:rsidRPr="004D372B" w:rsidRDefault="0021358A" w:rsidP="0021358A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0D3F6E" w:rsidRPr="000D3F6E">
        <w:rPr>
          <w:rFonts w:ascii="Arial" w:hAnsi="Arial" w:cs="Arial"/>
          <w:b/>
          <w:bCs/>
        </w:rPr>
        <w:t>9.4.</w:t>
      </w:r>
      <w:r w:rsidR="001B133C">
        <w:rPr>
          <w:rFonts w:ascii="Arial" w:hAnsi="Arial" w:cs="Arial"/>
          <w:b/>
          <w:bCs/>
        </w:rPr>
        <w:t>1.7</w:t>
      </w:r>
    </w:p>
    <w:p w14:paraId="4E8E7421" w14:textId="7FD6521C" w:rsidR="0021358A" w:rsidRDefault="0021358A" w:rsidP="0021358A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F92160" w:rsidRPr="004E535C" w14:paraId="5F450C65" w14:textId="77777777" w:rsidTr="00284803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F969410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EBB023A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75151CD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5BBDA12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2A9D202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07EA7F1B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A1AE342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048D3A84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390A7DC5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6287C1A9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0D1D5B19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A3C745F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C493362" w14:textId="77777777" w:rsidR="00F92160" w:rsidRPr="00BF1EB6" w:rsidRDefault="00F92160" w:rsidP="00284803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F92160" w14:paraId="7AC552A7" w14:textId="77777777" w:rsidTr="00284803">
        <w:tc>
          <w:tcPr>
            <w:tcW w:w="879" w:type="dxa"/>
          </w:tcPr>
          <w:p w14:paraId="76F957B4" w14:textId="77777777" w:rsidR="00F92160" w:rsidRDefault="00F92160" w:rsidP="00284803"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 w14:paraId="56A68C80" w14:textId="77777777" w:rsidR="00F92160" w:rsidRDefault="00F92160" w:rsidP="00284803">
            <w:r>
              <w:rPr>
                <w:sz w:val="16"/>
                <w:szCs w:val="16"/>
              </w:rPr>
              <w:t>2654</w:t>
            </w:r>
          </w:p>
        </w:tc>
        <w:tc>
          <w:tcPr>
            <w:tcW w:w="517" w:type="dxa"/>
          </w:tcPr>
          <w:p w14:paraId="4E68EAEF" w14:textId="77777777" w:rsidR="00F92160" w:rsidRDefault="00F92160" w:rsidP="00284803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2A09A3E6" w14:textId="77777777" w:rsidR="00F92160" w:rsidRDefault="00F92160" w:rsidP="00284803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4EE1768F" w14:textId="77777777" w:rsidR="00F92160" w:rsidRDefault="00F92160" w:rsidP="00284803">
            <w:r>
              <w:rPr>
                <w:sz w:val="16"/>
                <w:szCs w:val="16"/>
              </w:rPr>
              <w:t>TS 38.101-1 big CR for NR_bands_xFeature_R19-Core</w:t>
            </w:r>
          </w:p>
        </w:tc>
        <w:tc>
          <w:tcPr>
            <w:tcW w:w="517" w:type="dxa"/>
          </w:tcPr>
          <w:p w14:paraId="3A8E3B25" w14:textId="77777777" w:rsidR="00F92160" w:rsidRDefault="00F92160" w:rsidP="00284803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7D7FC331" w14:textId="77777777" w:rsidR="00F92160" w:rsidRDefault="00F92160" w:rsidP="00284803"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 w14:paraId="29703D51" w14:textId="77777777" w:rsidR="00F92160" w:rsidRDefault="00F92160" w:rsidP="00284803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51ED127C" w14:textId="77777777" w:rsidR="00F92160" w:rsidRDefault="00F92160" w:rsidP="00284803">
            <w:r>
              <w:rPr>
                <w:sz w:val="16"/>
                <w:szCs w:val="16"/>
              </w:rPr>
              <w:t>R4-2500971</w:t>
            </w:r>
          </w:p>
        </w:tc>
        <w:tc>
          <w:tcPr>
            <w:tcW w:w="1597" w:type="dxa"/>
          </w:tcPr>
          <w:p w14:paraId="0EEAF285" w14:textId="77777777" w:rsidR="00F92160" w:rsidRDefault="00F92160" w:rsidP="00284803">
            <w:r>
              <w:rPr>
                <w:sz w:val="16"/>
                <w:szCs w:val="16"/>
              </w:rPr>
              <w:t>ZTE Corporation, Huawei</w:t>
            </w:r>
          </w:p>
        </w:tc>
        <w:tc>
          <w:tcPr>
            <w:tcW w:w="1122" w:type="dxa"/>
          </w:tcPr>
          <w:p w14:paraId="66669921" w14:textId="77777777" w:rsidR="00F92160" w:rsidRDefault="00F92160" w:rsidP="00284803">
            <w:r>
              <w:rPr>
                <w:sz w:val="16"/>
                <w:szCs w:val="16"/>
              </w:rPr>
              <w:t>NR_bands_xFeature_R19-Core</w:t>
            </w:r>
          </w:p>
        </w:tc>
        <w:tc>
          <w:tcPr>
            <w:tcW w:w="2323" w:type="dxa"/>
          </w:tcPr>
          <w:p w14:paraId="090D6567" w14:textId="77777777" w:rsidR="00F92160" w:rsidRDefault="00F92160" w:rsidP="00284803">
            <w:r>
              <w:rPr>
                <w:sz w:val="16"/>
                <w:szCs w:val="16"/>
              </w:rPr>
              <w:t>6.2D.1, 7.3.2</w:t>
            </w:r>
          </w:p>
        </w:tc>
        <w:tc>
          <w:tcPr>
            <w:tcW w:w="998" w:type="dxa"/>
          </w:tcPr>
          <w:p w14:paraId="61F7CECC" w14:textId="77777777" w:rsidR="00F92160" w:rsidRDefault="00F92160" w:rsidP="00284803"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</w:tbl>
    <w:p w14:paraId="4A0A064E" w14:textId="77777777" w:rsidR="0021358A" w:rsidRDefault="0021358A" w:rsidP="0021358A"/>
    <w:p w14:paraId="7DA0C2E3" w14:textId="1306A8E0" w:rsidR="0021358A" w:rsidRDefault="0021358A" w:rsidP="0021358A">
      <w:pPr>
        <w:pStyle w:val="Heading1"/>
      </w:pPr>
      <w:r>
        <w:rPr>
          <w:noProof/>
        </w:rPr>
        <w:t xml:space="preserve">List of CRs from RAN WG4 for AI </w:t>
      </w:r>
      <w:r w:rsidR="00BF1B1E" w:rsidRPr="00BF1B1E">
        <w:rPr>
          <w:noProof/>
        </w:rPr>
        <w:t>9.</w:t>
      </w:r>
      <w:r w:rsidR="006D2F59">
        <w:rPr>
          <w:noProof/>
        </w:rPr>
        <w:t>3.4.8</w:t>
      </w:r>
    </w:p>
    <w:p w14:paraId="1B617587" w14:textId="0B54C08C" w:rsidR="0021358A" w:rsidRDefault="006D2F59" w:rsidP="0021358A">
      <w:pPr>
        <w:pStyle w:val="Heading2"/>
        <w:rPr>
          <w:rFonts w:cs="Arial"/>
          <w:noProof/>
        </w:rPr>
      </w:pPr>
      <w:r w:rsidRPr="006D2F59">
        <w:rPr>
          <w:noProof/>
        </w:rPr>
        <w:t>RP-25063</w:t>
      </w:r>
      <w:r>
        <w:rPr>
          <w:noProof/>
        </w:rPr>
        <w:t>1</w:t>
      </w:r>
    </w:p>
    <w:p w14:paraId="04E687A6" w14:textId="251E6ADF" w:rsidR="0021358A" w:rsidRPr="004347C0" w:rsidRDefault="0021358A" w:rsidP="0021358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347C0">
        <w:rPr>
          <w:rFonts w:ascii="Arial" w:hAnsi="Arial" w:cs="Arial"/>
          <w:b/>
          <w:bCs/>
        </w:rPr>
        <w:t>Title:</w:t>
      </w:r>
      <w:r w:rsidRPr="004347C0">
        <w:rPr>
          <w:rFonts w:ascii="Arial" w:hAnsi="Arial" w:cs="Arial"/>
          <w:b/>
          <w:bCs/>
        </w:rPr>
        <w:tab/>
      </w:r>
      <w:r w:rsidR="006D2F59" w:rsidRPr="006D2F59">
        <w:rPr>
          <w:rFonts w:ascii="Arial" w:hAnsi="Arial" w:cs="Arial"/>
          <w:b/>
          <w:bCs/>
        </w:rPr>
        <w:t>RAN4 CRs to Rel-19 FR1 TRP, TRS OTA testing enhancement Phase 3</w:t>
      </w:r>
    </w:p>
    <w:p w14:paraId="1AEEA959" w14:textId="44E09A0C" w:rsidR="0021358A" w:rsidRDefault="0021358A" w:rsidP="0021358A">
      <w:pPr>
        <w:spacing w:after="120"/>
        <w:ind w:left="1985" w:hanging="1985"/>
        <w:rPr>
          <w:rFonts w:ascii="Arial" w:hAnsi="Arial" w:cs="Arial"/>
          <w:b/>
          <w:bCs/>
        </w:rPr>
      </w:pPr>
      <w:r w:rsidRPr="004347C0">
        <w:rPr>
          <w:rFonts w:ascii="Arial" w:hAnsi="Arial" w:cs="Arial"/>
          <w:b/>
          <w:bCs/>
        </w:rPr>
        <w:t>Agenda item:</w:t>
      </w:r>
      <w:r w:rsidRPr="004347C0">
        <w:rPr>
          <w:rFonts w:ascii="Arial" w:hAnsi="Arial" w:cs="Arial"/>
          <w:b/>
          <w:bCs/>
        </w:rPr>
        <w:tab/>
      </w:r>
      <w:r w:rsidR="00BF1B1E" w:rsidRPr="00BF1B1E">
        <w:rPr>
          <w:rFonts w:ascii="Arial" w:hAnsi="Arial" w:cs="Arial"/>
          <w:b/>
          <w:bCs/>
        </w:rPr>
        <w:t>9.</w:t>
      </w:r>
      <w:r w:rsidR="006D2F59">
        <w:rPr>
          <w:rFonts w:ascii="Arial" w:hAnsi="Arial" w:cs="Arial"/>
          <w:b/>
          <w:bCs/>
        </w:rPr>
        <w:t>3.4.8</w:t>
      </w:r>
    </w:p>
    <w:p w14:paraId="50E37E18" w14:textId="77777777" w:rsidR="0021358A" w:rsidRDefault="0021358A" w:rsidP="0021358A"/>
    <w:p w14:paraId="46F2BD79" w14:textId="77777777" w:rsidR="00BF1B1E" w:rsidRDefault="00BF1B1E" w:rsidP="00BF1B1E"/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E80380" w:rsidRPr="004E535C" w14:paraId="0536E5A3" w14:textId="77777777" w:rsidTr="008A35AD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68B73A74" w14:textId="77777777" w:rsidR="00E80380" w:rsidRPr="00BF1EB6" w:rsidRDefault="00E80380" w:rsidP="008A35A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584A5D57" w14:textId="77777777" w:rsidR="00E80380" w:rsidRPr="00BF1EB6" w:rsidRDefault="00E80380" w:rsidP="008A35A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37EBAD58" w14:textId="77777777" w:rsidR="00E80380" w:rsidRPr="00BF1EB6" w:rsidRDefault="00E80380" w:rsidP="008A35A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765E188" w14:textId="77777777" w:rsidR="00E80380" w:rsidRPr="00BF1EB6" w:rsidRDefault="00E80380" w:rsidP="008A35A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4A8A1312" w14:textId="77777777" w:rsidR="00E80380" w:rsidRPr="00BF1EB6" w:rsidRDefault="00E80380" w:rsidP="008A35A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2E0A6C43" w14:textId="77777777" w:rsidR="00E80380" w:rsidRPr="00BF1EB6" w:rsidRDefault="00E80380" w:rsidP="008A35A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60E80E32" w14:textId="77777777" w:rsidR="00E80380" w:rsidRPr="00BF1EB6" w:rsidRDefault="00E80380" w:rsidP="008A35A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Vsn</w:t>
            </w:r>
          </w:p>
        </w:tc>
        <w:tc>
          <w:tcPr>
            <w:tcW w:w="758" w:type="dxa"/>
            <w:shd w:val="clear" w:color="auto" w:fill="F3F3F3"/>
            <w:vAlign w:val="center"/>
          </w:tcPr>
          <w:p w14:paraId="4175756C" w14:textId="77777777" w:rsidR="00E80380" w:rsidRPr="00BF1EB6" w:rsidRDefault="00E80380" w:rsidP="008A35A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226813B" w14:textId="77777777" w:rsidR="00E80380" w:rsidRPr="00BF1EB6" w:rsidRDefault="00E80380" w:rsidP="008A35A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2A389BD6" w14:textId="77777777" w:rsidR="00E80380" w:rsidRPr="00BF1EB6" w:rsidRDefault="00E80380" w:rsidP="008A35A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58BF2DB1" w14:textId="77777777" w:rsidR="00E80380" w:rsidRPr="00BF1EB6" w:rsidRDefault="00E80380" w:rsidP="008A35A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3948CE0C" w14:textId="77777777" w:rsidR="00E80380" w:rsidRPr="00BF1EB6" w:rsidRDefault="00E80380" w:rsidP="008A35A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91567AB" w14:textId="77777777" w:rsidR="00E80380" w:rsidRPr="00BF1EB6" w:rsidRDefault="00E80380" w:rsidP="008A35AD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E80380" w14:paraId="77C2ADF1" w14:textId="77777777" w:rsidTr="008A35AD">
        <w:tc>
          <w:tcPr>
            <w:tcW w:w="879" w:type="dxa"/>
          </w:tcPr>
          <w:p w14:paraId="261461E1" w14:textId="77777777" w:rsidR="00E80380" w:rsidRDefault="00E80380" w:rsidP="008A35AD">
            <w:r>
              <w:rPr>
                <w:sz w:val="16"/>
                <w:szCs w:val="16"/>
              </w:rPr>
              <w:t>38.870</w:t>
            </w:r>
          </w:p>
        </w:tc>
        <w:tc>
          <w:tcPr>
            <w:tcW w:w="637" w:type="dxa"/>
          </w:tcPr>
          <w:p w14:paraId="76FBA909" w14:textId="77777777" w:rsidR="00E80380" w:rsidRDefault="00E80380" w:rsidP="008A35AD">
            <w:r>
              <w:rPr>
                <w:sz w:val="16"/>
                <w:szCs w:val="16"/>
              </w:rPr>
              <w:t>0017</w:t>
            </w:r>
          </w:p>
        </w:tc>
        <w:tc>
          <w:tcPr>
            <w:tcW w:w="517" w:type="dxa"/>
          </w:tcPr>
          <w:p w14:paraId="2F90B63B" w14:textId="77777777" w:rsidR="00E80380" w:rsidRDefault="00E80380" w:rsidP="008A35AD"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DABC7EE" w14:textId="77777777" w:rsidR="00E80380" w:rsidRDefault="00E80380" w:rsidP="008A35AD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221CEC7" w14:textId="77777777" w:rsidR="00E80380" w:rsidRDefault="00E80380" w:rsidP="008A35AD">
            <w:r>
              <w:rPr>
                <w:sz w:val="16"/>
                <w:szCs w:val="16"/>
              </w:rPr>
              <w:t>CR to TR 38.870 on general part</w:t>
            </w:r>
          </w:p>
        </w:tc>
        <w:tc>
          <w:tcPr>
            <w:tcW w:w="517" w:type="dxa"/>
          </w:tcPr>
          <w:p w14:paraId="06066F8E" w14:textId="77777777" w:rsidR="00E80380" w:rsidRDefault="00E80380" w:rsidP="008A35A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3FF24419" w14:textId="77777777" w:rsidR="00E80380" w:rsidRDefault="00E80380" w:rsidP="008A35AD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4C2B3EAF" w14:textId="77777777" w:rsidR="00E80380" w:rsidRDefault="00E80380" w:rsidP="008A35AD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3210A3FB" w14:textId="77777777" w:rsidR="00E80380" w:rsidRDefault="00E80380" w:rsidP="008A35AD">
            <w:r>
              <w:rPr>
                <w:sz w:val="16"/>
                <w:szCs w:val="16"/>
              </w:rPr>
              <w:t>R4-2500748</w:t>
            </w:r>
          </w:p>
        </w:tc>
        <w:tc>
          <w:tcPr>
            <w:tcW w:w="1597" w:type="dxa"/>
          </w:tcPr>
          <w:p w14:paraId="436F96F2" w14:textId="77777777" w:rsidR="00E80380" w:rsidRDefault="00E80380" w:rsidP="008A35AD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2AFE95AF" w14:textId="77777777" w:rsidR="00E80380" w:rsidRDefault="00E80380" w:rsidP="008A35AD">
            <w:r>
              <w:rPr>
                <w:sz w:val="16"/>
                <w:szCs w:val="16"/>
              </w:rPr>
              <w:t>TRP_TRS_MIMO_OTA_Ph3-Core</w:t>
            </w:r>
          </w:p>
        </w:tc>
        <w:tc>
          <w:tcPr>
            <w:tcW w:w="2323" w:type="dxa"/>
          </w:tcPr>
          <w:p w14:paraId="03C13744" w14:textId="77777777" w:rsidR="00E80380" w:rsidRDefault="00E80380" w:rsidP="008A35AD">
            <w:r>
              <w:rPr>
                <w:sz w:val="16"/>
                <w:szCs w:val="16"/>
              </w:rPr>
              <w:t>1, 2, 3.1, 3.3, 4.1, 4.2, 4.3.2, 4.3.3</w:t>
            </w:r>
          </w:p>
        </w:tc>
        <w:tc>
          <w:tcPr>
            <w:tcW w:w="998" w:type="dxa"/>
          </w:tcPr>
          <w:p w14:paraId="2671D344" w14:textId="77777777" w:rsidR="00E80380" w:rsidRDefault="00E80380" w:rsidP="008A35AD">
            <w:r>
              <w:rPr>
                <w:sz w:val="16"/>
                <w:szCs w:val="16"/>
              </w:rPr>
              <w:t xml:space="preserve">TS/TR ... CR ...; TS/TR CR ... ; TS/TR ... CR ... </w:t>
            </w:r>
          </w:p>
        </w:tc>
      </w:tr>
      <w:tr w:rsidR="00E80380" w14:paraId="72B2E96E" w14:textId="77777777" w:rsidTr="008A35AD">
        <w:tc>
          <w:tcPr>
            <w:tcW w:w="879" w:type="dxa"/>
          </w:tcPr>
          <w:p w14:paraId="0297F961" w14:textId="77777777" w:rsidR="00E80380" w:rsidRDefault="00E80380" w:rsidP="008A35AD">
            <w:r>
              <w:rPr>
                <w:sz w:val="16"/>
                <w:szCs w:val="16"/>
              </w:rPr>
              <w:t>38.870</w:t>
            </w:r>
          </w:p>
        </w:tc>
        <w:tc>
          <w:tcPr>
            <w:tcW w:w="637" w:type="dxa"/>
          </w:tcPr>
          <w:p w14:paraId="1B46B769" w14:textId="77777777" w:rsidR="00E80380" w:rsidRDefault="00E80380" w:rsidP="008A35AD">
            <w:r>
              <w:rPr>
                <w:sz w:val="16"/>
                <w:szCs w:val="16"/>
              </w:rPr>
              <w:t>0018</w:t>
            </w:r>
          </w:p>
        </w:tc>
        <w:tc>
          <w:tcPr>
            <w:tcW w:w="517" w:type="dxa"/>
          </w:tcPr>
          <w:p w14:paraId="02F70154" w14:textId="77777777" w:rsidR="00E80380" w:rsidRDefault="00E80380" w:rsidP="008A35A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8FAB740" w14:textId="77777777" w:rsidR="00E80380" w:rsidRDefault="00E80380" w:rsidP="008A35AD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2554F3E3" w14:textId="77777777" w:rsidR="00E80380" w:rsidRDefault="00E80380" w:rsidP="008A35AD">
            <w:r>
              <w:rPr>
                <w:sz w:val="16"/>
                <w:szCs w:val="16"/>
              </w:rPr>
              <w:t>CR to 38.870 on XR OTA test method</w:t>
            </w:r>
          </w:p>
        </w:tc>
        <w:tc>
          <w:tcPr>
            <w:tcW w:w="517" w:type="dxa"/>
          </w:tcPr>
          <w:p w14:paraId="471D0995" w14:textId="77777777" w:rsidR="00E80380" w:rsidRDefault="00E80380" w:rsidP="008A35A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400562DC" w14:textId="77777777" w:rsidR="00E80380" w:rsidRDefault="00E80380" w:rsidP="008A35AD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29AE6193" w14:textId="77777777" w:rsidR="00E80380" w:rsidRDefault="00E80380" w:rsidP="008A35AD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21E1FB1A" w14:textId="77777777" w:rsidR="00E80380" w:rsidRDefault="00E80380" w:rsidP="008A35AD">
            <w:r>
              <w:rPr>
                <w:sz w:val="16"/>
                <w:szCs w:val="16"/>
              </w:rPr>
              <w:t>R4-2502300</w:t>
            </w:r>
          </w:p>
        </w:tc>
        <w:tc>
          <w:tcPr>
            <w:tcW w:w="1597" w:type="dxa"/>
          </w:tcPr>
          <w:p w14:paraId="756ADED9" w14:textId="77777777" w:rsidR="00E80380" w:rsidRDefault="00E80380" w:rsidP="008A35AD"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 w14:paraId="1FF412D6" w14:textId="77777777" w:rsidR="00E80380" w:rsidRDefault="00E80380" w:rsidP="008A35AD">
            <w:r>
              <w:rPr>
                <w:sz w:val="16"/>
                <w:szCs w:val="16"/>
              </w:rPr>
              <w:t>TRP_TRS_MIMO_OTA_Ph3-Core</w:t>
            </w:r>
          </w:p>
        </w:tc>
        <w:tc>
          <w:tcPr>
            <w:tcW w:w="2323" w:type="dxa"/>
          </w:tcPr>
          <w:p w14:paraId="718353B6" w14:textId="77777777" w:rsidR="00E80380" w:rsidRDefault="00E80380" w:rsidP="008A35A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562F6141" w14:textId="77777777" w:rsidR="00E80380" w:rsidRDefault="00E80380" w:rsidP="008A35AD">
            <w:pPr>
              <w:rPr>
                <w:sz w:val="16"/>
                <w:szCs w:val="16"/>
              </w:rPr>
            </w:pPr>
          </w:p>
        </w:tc>
      </w:tr>
      <w:tr w:rsidR="00E80380" w14:paraId="112FCBE4" w14:textId="77777777" w:rsidTr="008A35AD">
        <w:tc>
          <w:tcPr>
            <w:tcW w:w="879" w:type="dxa"/>
          </w:tcPr>
          <w:p w14:paraId="54B2139A" w14:textId="77777777" w:rsidR="00E80380" w:rsidRDefault="00E80380" w:rsidP="008A35AD">
            <w:r>
              <w:rPr>
                <w:sz w:val="16"/>
                <w:szCs w:val="16"/>
              </w:rPr>
              <w:lastRenderedPageBreak/>
              <w:t>38.870</w:t>
            </w:r>
          </w:p>
        </w:tc>
        <w:tc>
          <w:tcPr>
            <w:tcW w:w="637" w:type="dxa"/>
          </w:tcPr>
          <w:p w14:paraId="4EA6D17D" w14:textId="77777777" w:rsidR="00E80380" w:rsidRDefault="00E80380" w:rsidP="008A35AD">
            <w:r>
              <w:rPr>
                <w:sz w:val="16"/>
                <w:szCs w:val="16"/>
              </w:rPr>
              <w:t>0019</w:t>
            </w:r>
          </w:p>
        </w:tc>
        <w:tc>
          <w:tcPr>
            <w:tcW w:w="517" w:type="dxa"/>
          </w:tcPr>
          <w:p w14:paraId="70BF7A61" w14:textId="77777777" w:rsidR="00E80380" w:rsidRDefault="00E80380" w:rsidP="008A35AD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CC6D07F" w14:textId="77777777" w:rsidR="00E80380" w:rsidRDefault="00E80380" w:rsidP="008A35AD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7239A2AD" w14:textId="77777777" w:rsidR="00E80380" w:rsidRDefault="00E80380" w:rsidP="008A35AD">
            <w:r>
              <w:rPr>
                <w:sz w:val="16"/>
                <w:szCs w:val="16"/>
              </w:rPr>
              <w:t>CR to TR 38.870 for an alternate TRP test procedure for XR devices</w:t>
            </w:r>
          </w:p>
        </w:tc>
        <w:tc>
          <w:tcPr>
            <w:tcW w:w="517" w:type="dxa"/>
          </w:tcPr>
          <w:p w14:paraId="2822C182" w14:textId="77777777" w:rsidR="00E80380" w:rsidRDefault="00E80380" w:rsidP="008A35AD"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 w14:paraId="5866590A" w14:textId="77777777" w:rsidR="00E80380" w:rsidRDefault="00E80380" w:rsidP="008A35AD"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 w14:paraId="6972B30A" w14:textId="77777777" w:rsidR="00E80380" w:rsidRDefault="00E80380" w:rsidP="008A35AD">
            <w:r>
              <w:rPr>
                <w:sz w:val="16"/>
                <w:szCs w:val="16"/>
              </w:rPr>
              <w:t>RAN4#114</w:t>
            </w:r>
          </w:p>
        </w:tc>
        <w:tc>
          <w:tcPr>
            <w:tcW w:w="1119" w:type="dxa"/>
          </w:tcPr>
          <w:p w14:paraId="704B81BD" w14:textId="77777777" w:rsidR="00E80380" w:rsidRDefault="00E80380" w:rsidP="008A35AD">
            <w:r>
              <w:rPr>
                <w:sz w:val="16"/>
                <w:szCs w:val="16"/>
              </w:rPr>
              <w:t>R4-2502299</w:t>
            </w:r>
          </w:p>
        </w:tc>
        <w:tc>
          <w:tcPr>
            <w:tcW w:w="1597" w:type="dxa"/>
          </w:tcPr>
          <w:p w14:paraId="1BBD1A36" w14:textId="77777777" w:rsidR="00E80380" w:rsidRDefault="00E80380" w:rsidP="008A35AD">
            <w:r>
              <w:rPr>
                <w:sz w:val="16"/>
                <w:szCs w:val="16"/>
              </w:rPr>
              <w:t>Apple, Rohde &amp; Schwarz, Keysight Technologies</w:t>
            </w:r>
          </w:p>
        </w:tc>
        <w:tc>
          <w:tcPr>
            <w:tcW w:w="1122" w:type="dxa"/>
          </w:tcPr>
          <w:p w14:paraId="40A3487B" w14:textId="77777777" w:rsidR="00E80380" w:rsidRDefault="00E80380" w:rsidP="008A35AD">
            <w:r>
              <w:rPr>
                <w:sz w:val="16"/>
                <w:szCs w:val="16"/>
              </w:rPr>
              <w:t>TRP_TRS_MIMO_OTA_Ph3-Core</w:t>
            </w:r>
          </w:p>
        </w:tc>
        <w:tc>
          <w:tcPr>
            <w:tcW w:w="2323" w:type="dxa"/>
          </w:tcPr>
          <w:p w14:paraId="53207FBB" w14:textId="77777777" w:rsidR="00E80380" w:rsidRDefault="00E80380" w:rsidP="008A35AD"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 w14:paraId="20D11C1A" w14:textId="77777777" w:rsidR="00E80380" w:rsidRDefault="00E80380" w:rsidP="008A35AD">
            <w:pPr>
              <w:rPr>
                <w:sz w:val="16"/>
                <w:szCs w:val="16"/>
              </w:rPr>
            </w:pPr>
          </w:p>
        </w:tc>
      </w:tr>
    </w:tbl>
    <w:p w14:paraId="7E7404C8" w14:textId="77777777" w:rsidR="00BF1B1E" w:rsidRDefault="00BF1B1E" w:rsidP="00BF1B1E"/>
    <w:p w14:paraId="57655F00" w14:textId="77777777" w:rsidR="00F36FFF" w:rsidRDefault="00F36FFF" w:rsidP="00F36FFF"/>
    <w:bookmarkEnd w:id="4"/>
    <w:bookmarkEnd w:id="5"/>
    <w:p w14:paraId="3B6D390C" w14:textId="77777777" w:rsidR="000E7834" w:rsidRDefault="000E7834" w:rsidP="002E1DA8"/>
    <w:p w14:paraId="173A23DD" w14:textId="77777777" w:rsidR="00C320DE" w:rsidRPr="00BB2DD7" w:rsidRDefault="00BB2DD7">
      <w:pPr>
        <w:rPr>
          <w:i/>
          <w:noProof/>
        </w:rPr>
      </w:pPr>
      <w:r w:rsidRPr="00BB2DD7">
        <w:rPr>
          <w:i/>
          <w:noProof/>
        </w:rPr>
        <w:t>End of document</w:t>
      </w:r>
    </w:p>
    <w:sectPr w:rsidR="00C320DE" w:rsidRPr="00BB2DD7" w:rsidSect="00586093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linkStyles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00577"/>
    <w:rsid w:val="00002D7E"/>
    <w:rsid w:val="0000377D"/>
    <w:rsid w:val="0000396E"/>
    <w:rsid w:val="0000427F"/>
    <w:rsid w:val="00005605"/>
    <w:rsid w:val="00005A22"/>
    <w:rsid w:val="000062D4"/>
    <w:rsid w:val="00006840"/>
    <w:rsid w:val="00007E35"/>
    <w:rsid w:val="00011ADA"/>
    <w:rsid w:val="000143F6"/>
    <w:rsid w:val="0001524E"/>
    <w:rsid w:val="0001568A"/>
    <w:rsid w:val="0001612C"/>
    <w:rsid w:val="00016FAD"/>
    <w:rsid w:val="000178CF"/>
    <w:rsid w:val="000208D1"/>
    <w:rsid w:val="00020B0C"/>
    <w:rsid w:val="000212FD"/>
    <w:rsid w:val="00023490"/>
    <w:rsid w:val="000235FB"/>
    <w:rsid w:val="00023FCA"/>
    <w:rsid w:val="00023FEB"/>
    <w:rsid w:val="00025092"/>
    <w:rsid w:val="000263F1"/>
    <w:rsid w:val="00026F23"/>
    <w:rsid w:val="00027C2D"/>
    <w:rsid w:val="00031502"/>
    <w:rsid w:val="000353C1"/>
    <w:rsid w:val="0003588D"/>
    <w:rsid w:val="00036843"/>
    <w:rsid w:val="000403F2"/>
    <w:rsid w:val="0004055D"/>
    <w:rsid w:val="00040E38"/>
    <w:rsid w:val="00042385"/>
    <w:rsid w:val="00042576"/>
    <w:rsid w:val="00044CA5"/>
    <w:rsid w:val="00046208"/>
    <w:rsid w:val="00046931"/>
    <w:rsid w:val="00046A04"/>
    <w:rsid w:val="00046DC8"/>
    <w:rsid w:val="00047E3E"/>
    <w:rsid w:val="0005124D"/>
    <w:rsid w:val="000517C7"/>
    <w:rsid w:val="00051DDC"/>
    <w:rsid w:val="0005210C"/>
    <w:rsid w:val="0005218E"/>
    <w:rsid w:val="0005278D"/>
    <w:rsid w:val="00053290"/>
    <w:rsid w:val="00056D5E"/>
    <w:rsid w:val="0005796C"/>
    <w:rsid w:val="00057F65"/>
    <w:rsid w:val="0006240F"/>
    <w:rsid w:val="00062AA2"/>
    <w:rsid w:val="00063912"/>
    <w:rsid w:val="00066796"/>
    <w:rsid w:val="0006710C"/>
    <w:rsid w:val="00067F31"/>
    <w:rsid w:val="00072A0E"/>
    <w:rsid w:val="000766A5"/>
    <w:rsid w:val="00080FCE"/>
    <w:rsid w:val="0008114B"/>
    <w:rsid w:val="00081213"/>
    <w:rsid w:val="00081899"/>
    <w:rsid w:val="00083EF5"/>
    <w:rsid w:val="000858D5"/>
    <w:rsid w:val="00085C2E"/>
    <w:rsid w:val="00086AF7"/>
    <w:rsid w:val="000907A1"/>
    <w:rsid w:val="000916AA"/>
    <w:rsid w:val="000919BE"/>
    <w:rsid w:val="00092ED7"/>
    <w:rsid w:val="0009561E"/>
    <w:rsid w:val="00095FCE"/>
    <w:rsid w:val="000A11F8"/>
    <w:rsid w:val="000A36FC"/>
    <w:rsid w:val="000A40F7"/>
    <w:rsid w:val="000A434D"/>
    <w:rsid w:val="000A4452"/>
    <w:rsid w:val="000A5301"/>
    <w:rsid w:val="000A70F8"/>
    <w:rsid w:val="000A7A73"/>
    <w:rsid w:val="000A7F0D"/>
    <w:rsid w:val="000B0492"/>
    <w:rsid w:val="000B0C11"/>
    <w:rsid w:val="000B13C6"/>
    <w:rsid w:val="000B184E"/>
    <w:rsid w:val="000B2DAF"/>
    <w:rsid w:val="000B3CCD"/>
    <w:rsid w:val="000B5124"/>
    <w:rsid w:val="000B5554"/>
    <w:rsid w:val="000C0038"/>
    <w:rsid w:val="000C0E87"/>
    <w:rsid w:val="000C0FF2"/>
    <w:rsid w:val="000C18B6"/>
    <w:rsid w:val="000C2FAE"/>
    <w:rsid w:val="000C38EA"/>
    <w:rsid w:val="000C4A5D"/>
    <w:rsid w:val="000C5264"/>
    <w:rsid w:val="000C5FE6"/>
    <w:rsid w:val="000C6B1F"/>
    <w:rsid w:val="000C6DC8"/>
    <w:rsid w:val="000D3F6E"/>
    <w:rsid w:val="000D594A"/>
    <w:rsid w:val="000D639E"/>
    <w:rsid w:val="000D6746"/>
    <w:rsid w:val="000E2779"/>
    <w:rsid w:val="000E40F3"/>
    <w:rsid w:val="000E50D4"/>
    <w:rsid w:val="000E52A6"/>
    <w:rsid w:val="000E6AED"/>
    <w:rsid w:val="000E6CC8"/>
    <w:rsid w:val="000E7471"/>
    <w:rsid w:val="000E7834"/>
    <w:rsid w:val="000F00D8"/>
    <w:rsid w:val="000F066B"/>
    <w:rsid w:val="000F0CED"/>
    <w:rsid w:val="000F40F3"/>
    <w:rsid w:val="000F4ED7"/>
    <w:rsid w:val="0010468C"/>
    <w:rsid w:val="00106C38"/>
    <w:rsid w:val="001105E9"/>
    <w:rsid w:val="00114307"/>
    <w:rsid w:val="001161AB"/>
    <w:rsid w:val="00116303"/>
    <w:rsid w:val="00116EB5"/>
    <w:rsid w:val="00121C0A"/>
    <w:rsid w:val="00130637"/>
    <w:rsid w:val="001306AE"/>
    <w:rsid w:val="0013191E"/>
    <w:rsid w:val="001327C3"/>
    <w:rsid w:val="00133252"/>
    <w:rsid w:val="00141699"/>
    <w:rsid w:val="0014181C"/>
    <w:rsid w:val="00142361"/>
    <w:rsid w:val="001449F1"/>
    <w:rsid w:val="00145126"/>
    <w:rsid w:val="00147981"/>
    <w:rsid w:val="00151FF5"/>
    <w:rsid w:val="0015280F"/>
    <w:rsid w:val="00153056"/>
    <w:rsid w:val="00157BBB"/>
    <w:rsid w:val="0016011D"/>
    <w:rsid w:val="0016104C"/>
    <w:rsid w:val="00162BBB"/>
    <w:rsid w:val="0016622C"/>
    <w:rsid w:val="001667C5"/>
    <w:rsid w:val="00170619"/>
    <w:rsid w:val="00174946"/>
    <w:rsid w:val="0017494A"/>
    <w:rsid w:val="00175703"/>
    <w:rsid w:val="00176300"/>
    <w:rsid w:val="00176FD8"/>
    <w:rsid w:val="00177FD7"/>
    <w:rsid w:val="00180D43"/>
    <w:rsid w:val="00180DEC"/>
    <w:rsid w:val="00181D3A"/>
    <w:rsid w:val="00182CD1"/>
    <w:rsid w:val="00183F98"/>
    <w:rsid w:val="001878F3"/>
    <w:rsid w:val="0019145C"/>
    <w:rsid w:val="00191E04"/>
    <w:rsid w:val="0019200D"/>
    <w:rsid w:val="00193770"/>
    <w:rsid w:val="001939AF"/>
    <w:rsid w:val="00193C59"/>
    <w:rsid w:val="001964F4"/>
    <w:rsid w:val="001A453B"/>
    <w:rsid w:val="001A5153"/>
    <w:rsid w:val="001A6DE9"/>
    <w:rsid w:val="001B133C"/>
    <w:rsid w:val="001B1DF5"/>
    <w:rsid w:val="001B252E"/>
    <w:rsid w:val="001B2A06"/>
    <w:rsid w:val="001B322E"/>
    <w:rsid w:val="001B4B7A"/>
    <w:rsid w:val="001B64CD"/>
    <w:rsid w:val="001C1909"/>
    <w:rsid w:val="001C3D09"/>
    <w:rsid w:val="001C787C"/>
    <w:rsid w:val="001C79DD"/>
    <w:rsid w:val="001D1715"/>
    <w:rsid w:val="001D2A8A"/>
    <w:rsid w:val="001D3A29"/>
    <w:rsid w:val="001D4631"/>
    <w:rsid w:val="001D59D8"/>
    <w:rsid w:val="001D6079"/>
    <w:rsid w:val="001D6D73"/>
    <w:rsid w:val="001D7E4D"/>
    <w:rsid w:val="001E3450"/>
    <w:rsid w:val="001E3CA4"/>
    <w:rsid w:val="001E4506"/>
    <w:rsid w:val="001E57BA"/>
    <w:rsid w:val="001E746A"/>
    <w:rsid w:val="001E7FB7"/>
    <w:rsid w:val="001F25A3"/>
    <w:rsid w:val="001F2A38"/>
    <w:rsid w:val="001F306E"/>
    <w:rsid w:val="001F3729"/>
    <w:rsid w:val="001F4C0A"/>
    <w:rsid w:val="001F6F11"/>
    <w:rsid w:val="00201E6A"/>
    <w:rsid w:val="0020716F"/>
    <w:rsid w:val="002107FB"/>
    <w:rsid w:val="00211146"/>
    <w:rsid w:val="0021179A"/>
    <w:rsid w:val="0021358A"/>
    <w:rsid w:val="00221C8A"/>
    <w:rsid w:val="00223EE4"/>
    <w:rsid w:val="002245CD"/>
    <w:rsid w:val="0022573F"/>
    <w:rsid w:val="00225749"/>
    <w:rsid w:val="00225CC1"/>
    <w:rsid w:val="00225E3C"/>
    <w:rsid w:val="002323EF"/>
    <w:rsid w:val="002335EB"/>
    <w:rsid w:val="0023502C"/>
    <w:rsid w:val="00237358"/>
    <w:rsid w:val="002402C1"/>
    <w:rsid w:val="00240C8C"/>
    <w:rsid w:val="00242BBE"/>
    <w:rsid w:val="00243B5F"/>
    <w:rsid w:val="00243F63"/>
    <w:rsid w:val="0025230C"/>
    <w:rsid w:val="00252773"/>
    <w:rsid w:val="00261171"/>
    <w:rsid w:val="0026330F"/>
    <w:rsid w:val="002633E5"/>
    <w:rsid w:val="00264F81"/>
    <w:rsid w:val="0027055A"/>
    <w:rsid w:val="00272A96"/>
    <w:rsid w:val="002764B4"/>
    <w:rsid w:val="00277052"/>
    <w:rsid w:val="00280E2B"/>
    <w:rsid w:val="002822AB"/>
    <w:rsid w:val="00282848"/>
    <w:rsid w:val="00284BC2"/>
    <w:rsid w:val="002854A1"/>
    <w:rsid w:val="00286409"/>
    <w:rsid w:val="00286B9B"/>
    <w:rsid w:val="0028730D"/>
    <w:rsid w:val="0029186F"/>
    <w:rsid w:val="0029301E"/>
    <w:rsid w:val="00294C0A"/>
    <w:rsid w:val="00294C37"/>
    <w:rsid w:val="0029612D"/>
    <w:rsid w:val="002A1923"/>
    <w:rsid w:val="002A2781"/>
    <w:rsid w:val="002A4097"/>
    <w:rsid w:val="002A5492"/>
    <w:rsid w:val="002A56FB"/>
    <w:rsid w:val="002A7296"/>
    <w:rsid w:val="002B115D"/>
    <w:rsid w:val="002B1694"/>
    <w:rsid w:val="002B3F6E"/>
    <w:rsid w:val="002B45D8"/>
    <w:rsid w:val="002C144D"/>
    <w:rsid w:val="002C1FD6"/>
    <w:rsid w:val="002C233D"/>
    <w:rsid w:val="002C46CB"/>
    <w:rsid w:val="002C6089"/>
    <w:rsid w:val="002D0892"/>
    <w:rsid w:val="002D1CE9"/>
    <w:rsid w:val="002D202F"/>
    <w:rsid w:val="002D4C48"/>
    <w:rsid w:val="002D5DD2"/>
    <w:rsid w:val="002E1DA8"/>
    <w:rsid w:val="002E2009"/>
    <w:rsid w:val="002E21E6"/>
    <w:rsid w:val="002E2948"/>
    <w:rsid w:val="002E338A"/>
    <w:rsid w:val="002E57D1"/>
    <w:rsid w:val="002E5AE0"/>
    <w:rsid w:val="002E70F4"/>
    <w:rsid w:val="002F1290"/>
    <w:rsid w:val="002F3979"/>
    <w:rsid w:val="003023E0"/>
    <w:rsid w:val="00302550"/>
    <w:rsid w:val="00303193"/>
    <w:rsid w:val="003043E1"/>
    <w:rsid w:val="00304865"/>
    <w:rsid w:val="00310555"/>
    <w:rsid w:val="0031255C"/>
    <w:rsid w:val="00312794"/>
    <w:rsid w:val="0031335B"/>
    <w:rsid w:val="0031391F"/>
    <w:rsid w:val="00314D26"/>
    <w:rsid w:val="00317857"/>
    <w:rsid w:val="00317A5D"/>
    <w:rsid w:val="00317C4C"/>
    <w:rsid w:val="00317E65"/>
    <w:rsid w:val="00320826"/>
    <w:rsid w:val="003211AD"/>
    <w:rsid w:val="00324455"/>
    <w:rsid w:val="00326996"/>
    <w:rsid w:val="00330CBB"/>
    <w:rsid w:val="0033325F"/>
    <w:rsid w:val="00340116"/>
    <w:rsid w:val="003405A8"/>
    <w:rsid w:val="00340782"/>
    <w:rsid w:val="00342F97"/>
    <w:rsid w:val="00343091"/>
    <w:rsid w:val="003430AB"/>
    <w:rsid w:val="00344513"/>
    <w:rsid w:val="0034542A"/>
    <w:rsid w:val="00345C07"/>
    <w:rsid w:val="00346462"/>
    <w:rsid w:val="00346B4E"/>
    <w:rsid w:val="0035017D"/>
    <w:rsid w:val="00350B38"/>
    <w:rsid w:val="00352079"/>
    <w:rsid w:val="00356290"/>
    <w:rsid w:val="00361A1C"/>
    <w:rsid w:val="00362CF4"/>
    <w:rsid w:val="0036318B"/>
    <w:rsid w:val="00363A85"/>
    <w:rsid w:val="0036459A"/>
    <w:rsid w:val="00364B37"/>
    <w:rsid w:val="003652A8"/>
    <w:rsid w:val="00366F69"/>
    <w:rsid w:val="003700A0"/>
    <w:rsid w:val="00373DD0"/>
    <w:rsid w:val="003776E6"/>
    <w:rsid w:val="00377D43"/>
    <w:rsid w:val="00385375"/>
    <w:rsid w:val="00385CE2"/>
    <w:rsid w:val="00390145"/>
    <w:rsid w:val="00390E92"/>
    <w:rsid w:val="00392210"/>
    <w:rsid w:val="003935C9"/>
    <w:rsid w:val="00393DEA"/>
    <w:rsid w:val="00395099"/>
    <w:rsid w:val="0039629E"/>
    <w:rsid w:val="003B3435"/>
    <w:rsid w:val="003B34AC"/>
    <w:rsid w:val="003B3BDE"/>
    <w:rsid w:val="003B5965"/>
    <w:rsid w:val="003B5B40"/>
    <w:rsid w:val="003B6599"/>
    <w:rsid w:val="003B6A09"/>
    <w:rsid w:val="003B6AD2"/>
    <w:rsid w:val="003B7B38"/>
    <w:rsid w:val="003C0BAB"/>
    <w:rsid w:val="003C2C79"/>
    <w:rsid w:val="003C347C"/>
    <w:rsid w:val="003C4C20"/>
    <w:rsid w:val="003C5D2E"/>
    <w:rsid w:val="003D06CC"/>
    <w:rsid w:val="003D0E11"/>
    <w:rsid w:val="003D4A79"/>
    <w:rsid w:val="003D53DD"/>
    <w:rsid w:val="003D53F3"/>
    <w:rsid w:val="003D7448"/>
    <w:rsid w:val="003E00E4"/>
    <w:rsid w:val="003E04B0"/>
    <w:rsid w:val="003E7076"/>
    <w:rsid w:val="003E71E3"/>
    <w:rsid w:val="003E7563"/>
    <w:rsid w:val="003E775C"/>
    <w:rsid w:val="003F1122"/>
    <w:rsid w:val="003F335E"/>
    <w:rsid w:val="003F586F"/>
    <w:rsid w:val="003F7F8D"/>
    <w:rsid w:val="0040096D"/>
    <w:rsid w:val="00400981"/>
    <w:rsid w:val="00401324"/>
    <w:rsid w:val="004024EF"/>
    <w:rsid w:val="0040496C"/>
    <w:rsid w:val="004050D2"/>
    <w:rsid w:val="00406D8C"/>
    <w:rsid w:val="00410957"/>
    <w:rsid w:val="00414648"/>
    <w:rsid w:val="0041506F"/>
    <w:rsid w:val="004169B4"/>
    <w:rsid w:val="00421306"/>
    <w:rsid w:val="0042202C"/>
    <w:rsid w:val="00425493"/>
    <w:rsid w:val="00425974"/>
    <w:rsid w:val="00427384"/>
    <w:rsid w:val="00430FD7"/>
    <w:rsid w:val="0043162A"/>
    <w:rsid w:val="004347C0"/>
    <w:rsid w:val="00434D63"/>
    <w:rsid w:val="00436676"/>
    <w:rsid w:val="004374BE"/>
    <w:rsid w:val="00437FAE"/>
    <w:rsid w:val="004405F7"/>
    <w:rsid w:val="00445D29"/>
    <w:rsid w:val="00447511"/>
    <w:rsid w:val="00451A71"/>
    <w:rsid w:val="00452286"/>
    <w:rsid w:val="0045288F"/>
    <w:rsid w:val="004529D6"/>
    <w:rsid w:val="00452EA5"/>
    <w:rsid w:val="00452EF6"/>
    <w:rsid w:val="00454EBD"/>
    <w:rsid w:val="00460914"/>
    <w:rsid w:val="00461087"/>
    <w:rsid w:val="00461216"/>
    <w:rsid w:val="00464261"/>
    <w:rsid w:val="00464E6C"/>
    <w:rsid w:val="0046520D"/>
    <w:rsid w:val="00467B05"/>
    <w:rsid w:val="004704BC"/>
    <w:rsid w:val="0047056B"/>
    <w:rsid w:val="00472DDB"/>
    <w:rsid w:val="004730D5"/>
    <w:rsid w:val="00473297"/>
    <w:rsid w:val="00473398"/>
    <w:rsid w:val="00476C9E"/>
    <w:rsid w:val="00480259"/>
    <w:rsid w:val="00482090"/>
    <w:rsid w:val="004829DE"/>
    <w:rsid w:val="00482F36"/>
    <w:rsid w:val="00483862"/>
    <w:rsid w:val="004838B9"/>
    <w:rsid w:val="00484D71"/>
    <w:rsid w:val="0048664C"/>
    <w:rsid w:val="004866F8"/>
    <w:rsid w:val="00487432"/>
    <w:rsid w:val="0049001D"/>
    <w:rsid w:val="004903C5"/>
    <w:rsid w:val="004906B3"/>
    <w:rsid w:val="00490EFE"/>
    <w:rsid w:val="004921E9"/>
    <w:rsid w:val="0049545C"/>
    <w:rsid w:val="00496F75"/>
    <w:rsid w:val="00497BEC"/>
    <w:rsid w:val="00497D96"/>
    <w:rsid w:val="004A023C"/>
    <w:rsid w:val="004A0B34"/>
    <w:rsid w:val="004A1956"/>
    <w:rsid w:val="004A45F1"/>
    <w:rsid w:val="004A7A0A"/>
    <w:rsid w:val="004A7F08"/>
    <w:rsid w:val="004B0069"/>
    <w:rsid w:val="004B155D"/>
    <w:rsid w:val="004B2F5A"/>
    <w:rsid w:val="004B36D7"/>
    <w:rsid w:val="004B6622"/>
    <w:rsid w:val="004C0241"/>
    <w:rsid w:val="004C0E46"/>
    <w:rsid w:val="004C242C"/>
    <w:rsid w:val="004C3B64"/>
    <w:rsid w:val="004C63EA"/>
    <w:rsid w:val="004C666D"/>
    <w:rsid w:val="004D01CB"/>
    <w:rsid w:val="004D0229"/>
    <w:rsid w:val="004D03AF"/>
    <w:rsid w:val="004D1C15"/>
    <w:rsid w:val="004D21A7"/>
    <w:rsid w:val="004D372B"/>
    <w:rsid w:val="004D3D27"/>
    <w:rsid w:val="004D3D8F"/>
    <w:rsid w:val="004D453B"/>
    <w:rsid w:val="004D5F2A"/>
    <w:rsid w:val="004D7ADB"/>
    <w:rsid w:val="004E1797"/>
    <w:rsid w:val="004E1F04"/>
    <w:rsid w:val="004E394F"/>
    <w:rsid w:val="004E5032"/>
    <w:rsid w:val="004E535C"/>
    <w:rsid w:val="004E67D1"/>
    <w:rsid w:val="004E6D91"/>
    <w:rsid w:val="004E6F5F"/>
    <w:rsid w:val="004F007B"/>
    <w:rsid w:val="004F12BC"/>
    <w:rsid w:val="004F1A4B"/>
    <w:rsid w:val="004F22BC"/>
    <w:rsid w:val="004F5148"/>
    <w:rsid w:val="004F79D4"/>
    <w:rsid w:val="005005F1"/>
    <w:rsid w:val="00500AAD"/>
    <w:rsid w:val="00500C05"/>
    <w:rsid w:val="0050179C"/>
    <w:rsid w:val="0050211E"/>
    <w:rsid w:val="005032B1"/>
    <w:rsid w:val="005061AA"/>
    <w:rsid w:val="005105E7"/>
    <w:rsid w:val="00510EEB"/>
    <w:rsid w:val="00512C52"/>
    <w:rsid w:val="00513D29"/>
    <w:rsid w:val="00514546"/>
    <w:rsid w:val="00514C73"/>
    <w:rsid w:val="00517A79"/>
    <w:rsid w:val="00521064"/>
    <w:rsid w:val="00523C3D"/>
    <w:rsid w:val="00523E70"/>
    <w:rsid w:val="00524994"/>
    <w:rsid w:val="005275A3"/>
    <w:rsid w:val="00530E65"/>
    <w:rsid w:val="005311F6"/>
    <w:rsid w:val="00531779"/>
    <w:rsid w:val="00531C6A"/>
    <w:rsid w:val="00532FDB"/>
    <w:rsid w:val="00534354"/>
    <w:rsid w:val="005349FD"/>
    <w:rsid w:val="00534B9C"/>
    <w:rsid w:val="00536BEE"/>
    <w:rsid w:val="00536D41"/>
    <w:rsid w:val="00536F87"/>
    <w:rsid w:val="00537EDF"/>
    <w:rsid w:val="00537F35"/>
    <w:rsid w:val="00540D3E"/>
    <w:rsid w:val="00541A9B"/>
    <w:rsid w:val="00541E81"/>
    <w:rsid w:val="0054321B"/>
    <w:rsid w:val="00543F46"/>
    <w:rsid w:val="005440A6"/>
    <w:rsid w:val="00546D57"/>
    <w:rsid w:val="00546E44"/>
    <w:rsid w:val="00552057"/>
    <w:rsid w:val="00552401"/>
    <w:rsid w:val="0055264A"/>
    <w:rsid w:val="005537B1"/>
    <w:rsid w:val="0055675E"/>
    <w:rsid w:val="00560836"/>
    <w:rsid w:val="00560D56"/>
    <w:rsid w:val="0056172D"/>
    <w:rsid w:val="005625EB"/>
    <w:rsid w:val="0056389F"/>
    <w:rsid w:val="00563B73"/>
    <w:rsid w:val="0056582F"/>
    <w:rsid w:val="005671B3"/>
    <w:rsid w:val="0057006F"/>
    <w:rsid w:val="00574065"/>
    <w:rsid w:val="005752F7"/>
    <w:rsid w:val="00575804"/>
    <w:rsid w:val="00576BE5"/>
    <w:rsid w:val="00577EF1"/>
    <w:rsid w:val="00577F88"/>
    <w:rsid w:val="0058015A"/>
    <w:rsid w:val="00580165"/>
    <w:rsid w:val="005804DD"/>
    <w:rsid w:val="005821FA"/>
    <w:rsid w:val="0058288A"/>
    <w:rsid w:val="00582B98"/>
    <w:rsid w:val="00582E06"/>
    <w:rsid w:val="00583307"/>
    <w:rsid w:val="005844D4"/>
    <w:rsid w:val="00586093"/>
    <w:rsid w:val="00586E5A"/>
    <w:rsid w:val="00590F48"/>
    <w:rsid w:val="005946A8"/>
    <w:rsid w:val="00596826"/>
    <w:rsid w:val="00596A02"/>
    <w:rsid w:val="005A046D"/>
    <w:rsid w:val="005A18E7"/>
    <w:rsid w:val="005A1EE7"/>
    <w:rsid w:val="005A43AE"/>
    <w:rsid w:val="005A55AE"/>
    <w:rsid w:val="005A57BE"/>
    <w:rsid w:val="005A596E"/>
    <w:rsid w:val="005A6E3D"/>
    <w:rsid w:val="005B1B58"/>
    <w:rsid w:val="005B2F02"/>
    <w:rsid w:val="005B3E7B"/>
    <w:rsid w:val="005B481F"/>
    <w:rsid w:val="005B604A"/>
    <w:rsid w:val="005B68D0"/>
    <w:rsid w:val="005B7CFB"/>
    <w:rsid w:val="005C03F3"/>
    <w:rsid w:val="005C0539"/>
    <w:rsid w:val="005C3431"/>
    <w:rsid w:val="005C3628"/>
    <w:rsid w:val="005C5CAE"/>
    <w:rsid w:val="005C6064"/>
    <w:rsid w:val="005C69A3"/>
    <w:rsid w:val="005C7395"/>
    <w:rsid w:val="005D0CA0"/>
    <w:rsid w:val="005D22BC"/>
    <w:rsid w:val="005D3449"/>
    <w:rsid w:val="005D737B"/>
    <w:rsid w:val="005E06E2"/>
    <w:rsid w:val="005E1096"/>
    <w:rsid w:val="005E10FE"/>
    <w:rsid w:val="005E14E4"/>
    <w:rsid w:val="005E58C2"/>
    <w:rsid w:val="005E5964"/>
    <w:rsid w:val="005E6C72"/>
    <w:rsid w:val="005F1D5D"/>
    <w:rsid w:val="005F247C"/>
    <w:rsid w:val="005F5C4B"/>
    <w:rsid w:val="005F6AED"/>
    <w:rsid w:val="005F7DE3"/>
    <w:rsid w:val="00603A8C"/>
    <w:rsid w:val="006056D3"/>
    <w:rsid w:val="00606515"/>
    <w:rsid w:val="00607778"/>
    <w:rsid w:val="006118F1"/>
    <w:rsid w:val="00611956"/>
    <w:rsid w:val="00612674"/>
    <w:rsid w:val="0061295D"/>
    <w:rsid w:val="00614EA7"/>
    <w:rsid w:val="0061518C"/>
    <w:rsid w:val="00615B99"/>
    <w:rsid w:val="00616C6E"/>
    <w:rsid w:val="00620F74"/>
    <w:rsid w:val="006217FF"/>
    <w:rsid w:val="00626255"/>
    <w:rsid w:val="00626D72"/>
    <w:rsid w:val="00631345"/>
    <w:rsid w:val="0063194E"/>
    <w:rsid w:val="00632DAB"/>
    <w:rsid w:val="006350A7"/>
    <w:rsid w:val="00636673"/>
    <w:rsid w:val="00642788"/>
    <w:rsid w:val="00650A05"/>
    <w:rsid w:val="0065215D"/>
    <w:rsid w:val="0065387E"/>
    <w:rsid w:val="006538CC"/>
    <w:rsid w:val="00653D8E"/>
    <w:rsid w:val="006545DE"/>
    <w:rsid w:val="006571AE"/>
    <w:rsid w:val="006571EF"/>
    <w:rsid w:val="006608CB"/>
    <w:rsid w:val="00660ACC"/>
    <w:rsid w:val="006610D8"/>
    <w:rsid w:val="0066211E"/>
    <w:rsid w:val="0066365E"/>
    <w:rsid w:val="006647EE"/>
    <w:rsid w:val="00666F8B"/>
    <w:rsid w:val="00674150"/>
    <w:rsid w:val="00680047"/>
    <w:rsid w:val="00680D0D"/>
    <w:rsid w:val="00683BF3"/>
    <w:rsid w:val="00686BBC"/>
    <w:rsid w:val="00687443"/>
    <w:rsid w:val="0069241A"/>
    <w:rsid w:val="00692EFB"/>
    <w:rsid w:val="006960A9"/>
    <w:rsid w:val="006962C7"/>
    <w:rsid w:val="00697622"/>
    <w:rsid w:val="00697A35"/>
    <w:rsid w:val="00697D3D"/>
    <w:rsid w:val="006A2C74"/>
    <w:rsid w:val="006A35F6"/>
    <w:rsid w:val="006A421F"/>
    <w:rsid w:val="006A71BB"/>
    <w:rsid w:val="006B06D0"/>
    <w:rsid w:val="006B333B"/>
    <w:rsid w:val="006B38D1"/>
    <w:rsid w:val="006B41E9"/>
    <w:rsid w:val="006B496B"/>
    <w:rsid w:val="006B530F"/>
    <w:rsid w:val="006B68E4"/>
    <w:rsid w:val="006B69DA"/>
    <w:rsid w:val="006B783D"/>
    <w:rsid w:val="006C231E"/>
    <w:rsid w:val="006C27FA"/>
    <w:rsid w:val="006C3153"/>
    <w:rsid w:val="006C7CD7"/>
    <w:rsid w:val="006D059E"/>
    <w:rsid w:val="006D0E79"/>
    <w:rsid w:val="006D2F59"/>
    <w:rsid w:val="006D3571"/>
    <w:rsid w:val="006D39D0"/>
    <w:rsid w:val="006D3E7A"/>
    <w:rsid w:val="006E1163"/>
    <w:rsid w:val="006E2829"/>
    <w:rsid w:val="006E3D68"/>
    <w:rsid w:val="006E4673"/>
    <w:rsid w:val="006F13F4"/>
    <w:rsid w:val="006F1D50"/>
    <w:rsid w:val="006F2D03"/>
    <w:rsid w:val="006F581E"/>
    <w:rsid w:val="006F5F57"/>
    <w:rsid w:val="006F7AC7"/>
    <w:rsid w:val="006F7AE8"/>
    <w:rsid w:val="00700CA7"/>
    <w:rsid w:val="00702FB8"/>
    <w:rsid w:val="00703EC4"/>
    <w:rsid w:val="00704028"/>
    <w:rsid w:val="00704353"/>
    <w:rsid w:val="007052B0"/>
    <w:rsid w:val="00707E82"/>
    <w:rsid w:val="00710D8D"/>
    <w:rsid w:val="0071293D"/>
    <w:rsid w:val="00715709"/>
    <w:rsid w:val="00717925"/>
    <w:rsid w:val="00717F02"/>
    <w:rsid w:val="0072019C"/>
    <w:rsid w:val="00725FE1"/>
    <w:rsid w:val="00730390"/>
    <w:rsid w:val="0073489D"/>
    <w:rsid w:val="00736AEC"/>
    <w:rsid w:val="0074068F"/>
    <w:rsid w:val="00742378"/>
    <w:rsid w:val="00743132"/>
    <w:rsid w:val="007433B7"/>
    <w:rsid w:val="0074345A"/>
    <w:rsid w:val="0074393C"/>
    <w:rsid w:val="007458CE"/>
    <w:rsid w:val="00746B5C"/>
    <w:rsid w:val="00746D47"/>
    <w:rsid w:val="00751A32"/>
    <w:rsid w:val="0075217C"/>
    <w:rsid w:val="00753967"/>
    <w:rsid w:val="007545BC"/>
    <w:rsid w:val="007548AA"/>
    <w:rsid w:val="00754D2C"/>
    <w:rsid w:val="00756953"/>
    <w:rsid w:val="00756E80"/>
    <w:rsid w:val="007614F3"/>
    <w:rsid w:val="00763AF3"/>
    <w:rsid w:val="00764D8A"/>
    <w:rsid w:val="00767389"/>
    <w:rsid w:val="007678B8"/>
    <w:rsid w:val="00767EE7"/>
    <w:rsid w:val="00772D9F"/>
    <w:rsid w:val="007742AA"/>
    <w:rsid w:val="007808B6"/>
    <w:rsid w:val="00782052"/>
    <w:rsid w:val="00784730"/>
    <w:rsid w:val="00785B32"/>
    <w:rsid w:val="0078705C"/>
    <w:rsid w:val="00790369"/>
    <w:rsid w:val="00792B24"/>
    <w:rsid w:val="007930CE"/>
    <w:rsid w:val="007941C0"/>
    <w:rsid w:val="007955BA"/>
    <w:rsid w:val="007A0529"/>
    <w:rsid w:val="007A0FD2"/>
    <w:rsid w:val="007A1098"/>
    <w:rsid w:val="007A2166"/>
    <w:rsid w:val="007A2CA3"/>
    <w:rsid w:val="007A3743"/>
    <w:rsid w:val="007A7A26"/>
    <w:rsid w:val="007A7B76"/>
    <w:rsid w:val="007B032D"/>
    <w:rsid w:val="007B0A18"/>
    <w:rsid w:val="007B0D34"/>
    <w:rsid w:val="007B14F9"/>
    <w:rsid w:val="007B16F1"/>
    <w:rsid w:val="007B22FD"/>
    <w:rsid w:val="007B50A6"/>
    <w:rsid w:val="007C0054"/>
    <w:rsid w:val="007C2BB1"/>
    <w:rsid w:val="007C2FD1"/>
    <w:rsid w:val="007C4C08"/>
    <w:rsid w:val="007C5EFF"/>
    <w:rsid w:val="007C6387"/>
    <w:rsid w:val="007C6583"/>
    <w:rsid w:val="007C69A5"/>
    <w:rsid w:val="007C795C"/>
    <w:rsid w:val="007D006E"/>
    <w:rsid w:val="007D24B8"/>
    <w:rsid w:val="007D28A8"/>
    <w:rsid w:val="007D4B24"/>
    <w:rsid w:val="007D6A9C"/>
    <w:rsid w:val="007D7FFB"/>
    <w:rsid w:val="007E5961"/>
    <w:rsid w:val="007E71EA"/>
    <w:rsid w:val="007E7253"/>
    <w:rsid w:val="007F01F3"/>
    <w:rsid w:val="007F03F1"/>
    <w:rsid w:val="007F218F"/>
    <w:rsid w:val="007F26FB"/>
    <w:rsid w:val="007F423F"/>
    <w:rsid w:val="007F53FD"/>
    <w:rsid w:val="007F63C6"/>
    <w:rsid w:val="007F6AEC"/>
    <w:rsid w:val="007F7C21"/>
    <w:rsid w:val="00800EA0"/>
    <w:rsid w:val="00800FF4"/>
    <w:rsid w:val="00801926"/>
    <w:rsid w:val="00801C54"/>
    <w:rsid w:val="0080265E"/>
    <w:rsid w:val="00802834"/>
    <w:rsid w:val="008028B6"/>
    <w:rsid w:val="00803058"/>
    <w:rsid w:val="0080735A"/>
    <w:rsid w:val="008110D0"/>
    <w:rsid w:val="00811C5F"/>
    <w:rsid w:val="008130DE"/>
    <w:rsid w:val="00813B80"/>
    <w:rsid w:val="0081443E"/>
    <w:rsid w:val="008146DA"/>
    <w:rsid w:val="00816AAC"/>
    <w:rsid w:val="0082093E"/>
    <w:rsid w:val="00820D86"/>
    <w:rsid w:val="008218BB"/>
    <w:rsid w:val="00822765"/>
    <w:rsid w:val="0082308F"/>
    <w:rsid w:val="00825311"/>
    <w:rsid w:val="008255BC"/>
    <w:rsid w:val="008265C4"/>
    <w:rsid w:val="00826DF1"/>
    <w:rsid w:val="00833640"/>
    <w:rsid w:val="00834B45"/>
    <w:rsid w:val="0083560E"/>
    <w:rsid w:val="00841A1D"/>
    <w:rsid w:val="00841B8A"/>
    <w:rsid w:val="00845F1C"/>
    <w:rsid w:val="0084671D"/>
    <w:rsid w:val="00847F4C"/>
    <w:rsid w:val="0085086A"/>
    <w:rsid w:val="00852BAC"/>
    <w:rsid w:val="008536C1"/>
    <w:rsid w:val="00854649"/>
    <w:rsid w:val="00855BC9"/>
    <w:rsid w:val="008578D3"/>
    <w:rsid w:val="00857C3C"/>
    <w:rsid w:val="00857E2D"/>
    <w:rsid w:val="00857FE4"/>
    <w:rsid w:val="0086032B"/>
    <w:rsid w:val="00863BA3"/>
    <w:rsid w:val="008644BC"/>
    <w:rsid w:val="00864C66"/>
    <w:rsid w:val="0086725E"/>
    <w:rsid w:val="00867B5D"/>
    <w:rsid w:val="00873A0E"/>
    <w:rsid w:val="00876160"/>
    <w:rsid w:val="00877002"/>
    <w:rsid w:val="00877262"/>
    <w:rsid w:val="008808A9"/>
    <w:rsid w:val="00880D05"/>
    <w:rsid w:val="00884499"/>
    <w:rsid w:val="0088589D"/>
    <w:rsid w:val="00885B16"/>
    <w:rsid w:val="00885CA8"/>
    <w:rsid w:val="008863B0"/>
    <w:rsid w:val="00886E1C"/>
    <w:rsid w:val="00890E04"/>
    <w:rsid w:val="00891C3A"/>
    <w:rsid w:val="008932BA"/>
    <w:rsid w:val="008941B8"/>
    <w:rsid w:val="00894311"/>
    <w:rsid w:val="00895628"/>
    <w:rsid w:val="008968FD"/>
    <w:rsid w:val="00897ED7"/>
    <w:rsid w:val="008A0122"/>
    <w:rsid w:val="008A029F"/>
    <w:rsid w:val="008A040A"/>
    <w:rsid w:val="008A4171"/>
    <w:rsid w:val="008A5444"/>
    <w:rsid w:val="008B01AA"/>
    <w:rsid w:val="008B17E6"/>
    <w:rsid w:val="008B1B4A"/>
    <w:rsid w:val="008B5AF7"/>
    <w:rsid w:val="008B6E56"/>
    <w:rsid w:val="008C12C9"/>
    <w:rsid w:val="008C1883"/>
    <w:rsid w:val="008C1964"/>
    <w:rsid w:val="008C211A"/>
    <w:rsid w:val="008C38D0"/>
    <w:rsid w:val="008C723A"/>
    <w:rsid w:val="008D01B1"/>
    <w:rsid w:val="008D02E3"/>
    <w:rsid w:val="008D0D4E"/>
    <w:rsid w:val="008D0FD4"/>
    <w:rsid w:val="008D10ED"/>
    <w:rsid w:val="008D2706"/>
    <w:rsid w:val="008D393E"/>
    <w:rsid w:val="008D418C"/>
    <w:rsid w:val="008D6A54"/>
    <w:rsid w:val="008E0ECD"/>
    <w:rsid w:val="008E20BA"/>
    <w:rsid w:val="008E20D9"/>
    <w:rsid w:val="008E2559"/>
    <w:rsid w:val="008E2BCC"/>
    <w:rsid w:val="008E39BF"/>
    <w:rsid w:val="008E3E8A"/>
    <w:rsid w:val="008E3EFE"/>
    <w:rsid w:val="008E418C"/>
    <w:rsid w:val="008E42B5"/>
    <w:rsid w:val="008E52C5"/>
    <w:rsid w:val="008E740D"/>
    <w:rsid w:val="008E7F27"/>
    <w:rsid w:val="008F37F6"/>
    <w:rsid w:val="008F38B0"/>
    <w:rsid w:val="008F4987"/>
    <w:rsid w:val="008F5237"/>
    <w:rsid w:val="00900F3C"/>
    <w:rsid w:val="00903FDF"/>
    <w:rsid w:val="009046ED"/>
    <w:rsid w:val="00904AC6"/>
    <w:rsid w:val="00913828"/>
    <w:rsid w:val="009151A3"/>
    <w:rsid w:val="00915E08"/>
    <w:rsid w:val="009167EF"/>
    <w:rsid w:val="009202A3"/>
    <w:rsid w:val="0092184B"/>
    <w:rsid w:val="00921A82"/>
    <w:rsid w:val="00924348"/>
    <w:rsid w:val="0092635F"/>
    <w:rsid w:val="009305D4"/>
    <w:rsid w:val="0093415A"/>
    <w:rsid w:val="00934442"/>
    <w:rsid w:val="009345AF"/>
    <w:rsid w:val="00935FA1"/>
    <w:rsid w:val="00940E68"/>
    <w:rsid w:val="00941865"/>
    <w:rsid w:val="0094388D"/>
    <w:rsid w:val="00944133"/>
    <w:rsid w:val="00945C06"/>
    <w:rsid w:val="00945E94"/>
    <w:rsid w:val="0094623F"/>
    <w:rsid w:val="0094720D"/>
    <w:rsid w:val="0094757C"/>
    <w:rsid w:val="00952728"/>
    <w:rsid w:val="00952733"/>
    <w:rsid w:val="0095383F"/>
    <w:rsid w:val="009556D9"/>
    <w:rsid w:val="00955F02"/>
    <w:rsid w:val="00963C9A"/>
    <w:rsid w:val="00963F43"/>
    <w:rsid w:val="009672D1"/>
    <w:rsid w:val="009677E5"/>
    <w:rsid w:val="009705B2"/>
    <w:rsid w:val="009740DA"/>
    <w:rsid w:val="00976916"/>
    <w:rsid w:val="00976EB0"/>
    <w:rsid w:val="00976F3F"/>
    <w:rsid w:val="00981964"/>
    <w:rsid w:val="00981C4E"/>
    <w:rsid w:val="0098214B"/>
    <w:rsid w:val="0098390D"/>
    <w:rsid w:val="00983F03"/>
    <w:rsid w:val="00991FAB"/>
    <w:rsid w:val="00992B30"/>
    <w:rsid w:val="00994564"/>
    <w:rsid w:val="00995096"/>
    <w:rsid w:val="0099540C"/>
    <w:rsid w:val="00996693"/>
    <w:rsid w:val="00996919"/>
    <w:rsid w:val="009969FE"/>
    <w:rsid w:val="00997751"/>
    <w:rsid w:val="009A039C"/>
    <w:rsid w:val="009A3885"/>
    <w:rsid w:val="009A49CC"/>
    <w:rsid w:val="009A4AA8"/>
    <w:rsid w:val="009A5820"/>
    <w:rsid w:val="009A5F57"/>
    <w:rsid w:val="009A6C5A"/>
    <w:rsid w:val="009A71DA"/>
    <w:rsid w:val="009A74BA"/>
    <w:rsid w:val="009B1E02"/>
    <w:rsid w:val="009B2926"/>
    <w:rsid w:val="009B2BE2"/>
    <w:rsid w:val="009B4321"/>
    <w:rsid w:val="009C0124"/>
    <w:rsid w:val="009C127A"/>
    <w:rsid w:val="009C16E1"/>
    <w:rsid w:val="009C42DE"/>
    <w:rsid w:val="009C70A7"/>
    <w:rsid w:val="009D089B"/>
    <w:rsid w:val="009D19F2"/>
    <w:rsid w:val="009D2CC1"/>
    <w:rsid w:val="009D553C"/>
    <w:rsid w:val="009D701F"/>
    <w:rsid w:val="009E10E3"/>
    <w:rsid w:val="009E25F1"/>
    <w:rsid w:val="009E2A24"/>
    <w:rsid w:val="009E3D43"/>
    <w:rsid w:val="009E4983"/>
    <w:rsid w:val="009E56BB"/>
    <w:rsid w:val="009E6D68"/>
    <w:rsid w:val="009E70FD"/>
    <w:rsid w:val="009F14DC"/>
    <w:rsid w:val="009F1A67"/>
    <w:rsid w:val="009F2A3F"/>
    <w:rsid w:val="009F3FAA"/>
    <w:rsid w:val="009F4E9D"/>
    <w:rsid w:val="009F5EA6"/>
    <w:rsid w:val="009F75B5"/>
    <w:rsid w:val="00A009D5"/>
    <w:rsid w:val="00A01A1B"/>
    <w:rsid w:val="00A04211"/>
    <w:rsid w:val="00A048D6"/>
    <w:rsid w:val="00A05C6F"/>
    <w:rsid w:val="00A05D8E"/>
    <w:rsid w:val="00A0677B"/>
    <w:rsid w:val="00A07515"/>
    <w:rsid w:val="00A07C4A"/>
    <w:rsid w:val="00A10151"/>
    <w:rsid w:val="00A1104D"/>
    <w:rsid w:val="00A11BC9"/>
    <w:rsid w:val="00A11E89"/>
    <w:rsid w:val="00A12DFE"/>
    <w:rsid w:val="00A13B52"/>
    <w:rsid w:val="00A20DAC"/>
    <w:rsid w:val="00A20E70"/>
    <w:rsid w:val="00A2528B"/>
    <w:rsid w:val="00A25983"/>
    <w:rsid w:val="00A263B3"/>
    <w:rsid w:val="00A3578C"/>
    <w:rsid w:val="00A3610E"/>
    <w:rsid w:val="00A4089F"/>
    <w:rsid w:val="00A4291E"/>
    <w:rsid w:val="00A43734"/>
    <w:rsid w:val="00A43A4B"/>
    <w:rsid w:val="00A464E3"/>
    <w:rsid w:val="00A4706B"/>
    <w:rsid w:val="00A47D87"/>
    <w:rsid w:val="00A533ED"/>
    <w:rsid w:val="00A539F3"/>
    <w:rsid w:val="00A5581B"/>
    <w:rsid w:val="00A55CDA"/>
    <w:rsid w:val="00A57DA4"/>
    <w:rsid w:val="00A6090C"/>
    <w:rsid w:val="00A60BF4"/>
    <w:rsid w:val="00A63196"/>
    <w:rsid w:val="00A64B3F"/>
    <w:rsid w:val="00A655B3"/>
    <w:rsid w:val="00A664CC"/>
    <w:rsid w:val="00A70EDB"/>
    <w:rsid w:val="00A71213"/>
    <w:rsid w:val="00A716C7"/>
    <w:rsid w:val="00A724CE"/>
    <w:rsid w:val="00A75447"/>
    <w:rsid w:val="00A75746"/>
    <w:rsid w:val="00A81246"/>
    <w:rsid w:val="00A822D6"/>
    <w:rsid w:val="00A8372D"/>
    <w:rsid w:val="00A846C1"/>
    <w:rsid w:val="00A85230"/>
    <w:rsid w:val="00A861B1"/>
    <w:rsid w:val="00A862D9"/>
    <w:rsid w:val="00A862E0"/>
    <w:rsid w:val="00A8719B"/>
    <w:rsid w:val="00A9030C"/>
    <w:rsid w:val="00A9039A"/>
    <w:rsid w:val="00A9065F"/>
    <w:rsid w:val="00A92F2F"/>
    <w:rsid w:val="00A93D69"/>
    <w:rsid w:val="00A93FD1"/>
    <w:rsid w:val="00A953C5"/>
    <w:rsid w:val="00A9632C"/>
    <w:rsid w:val="00A966BC"/>
    <w:rsid w:val="00AA1242"/>
    <w:rsid w:val="00AA176C"/>
    <w:rsid w:val="00AA1B95"/>
    <w:rsid w:val="00AA4676"/>
    <w:rsid w:val="00AA5984"/>
    <w:rsid w:val="00AA7B58"/>
    <w:rsid w:val="00AB0246"/>
    <w:rsid w:val="00AB0336"/>
    <w:rsid w:val="00AB10BB"/>
    <w:rsid w:val="00AB1698"/>
    <w:rsid w:val="00AB1BFA"/>
    <w:rsid w:val="00AB240D"/>
    <w:rsid w:val="00AB2DB9"/>
    <w:rsid w:val="00AB3D70"/>
    <w:rsid w:val="00AB54E2"/>
    <w:rsid w:val="00AB6D23"/>
    <w:rsid w:val="00AB733F"/>
    <w:rsid w:val="00AC0699"/>
    <w:rsid w:val="00AC1295"/>
    <w:rsid w:val="00AC1452"/>
    <w:rsid w:val="00AC3E10"/>
    <w:rsid w:val="00AC4355"/>
    <w:rsid w:val="00AC4610"/>
    <w:rsid w:val="00AC5561"/>
    <w:rsid w:val="00AC78F9"/>
    <w:rsid w:val="00AC7C12"/>
    <w:rsid w:val="00AD0097"/>
    <w:rsid w:val="00AD034B"/>
    <w:rsid w:val="00AD0935"/>
    <w:rsid w:val="00AD0BB9"/>
    <w:rsid w:val="00AD0C80"/>
    <w:rsid w:val="00AD262B"/>
    <w:rsid w:val="00AD3D5E"/>
    <w:rsid w:val="00AD44FE"/>
    <w:rsid w:val="00AD53B3"/>
    <w:rsid w:val="00AD555A"/>
    <w:rsid w:val="00AD6849"/>
    <w:rsid w:val="00AD72FA"/>
    <w:rsid w:val="00AD7967"/>
    <w:rsid w:val="00AE4167"/>
    <w:rsid w:val="00AE7308"/>
    <w:rsid w:val="00AE7929"/>
    <w:rsid w:val="00AF1040"/>
    <w:rsid w:val="00AF1A9A"/>
    <w:rsid w:val="00AF2087"/>
    <w:rsid w:val="00AF323F"/>
    <w:rsid w:val="00AF490D"/>
    <w:rsid w:val="00B00C10"/>
    <w:rsid w:val="00B0363D"/>
    <w:rsid w:val="00B1071B"/>
    <w:rsid w:val="00B11C3A"/>
    <w:rsid w:val="00B21130"/>
    <w:rsid w:val="00B21D32"/>
    <w:rsid w:val="00B22476"/>
    <w:rsid w:val="00B24DCE"/>
    <w:rsid w:val="00B252F2"/>
    <w:rsid w:val="00B26C26"/>
    <w:rsid w:val="00B27287"/>
    <w:rsid w:val="00B31859"/>
    <w:rsid w:val="00B344D9"/>
    <w:rsid w:val="00B35965"/>
    <w:rsid w:val="00B3757A"/>
    <w:rsid w:val="00B42963"/>
    <w:rsid w:val="00B504A0"/>
    <w:rsid w:val="00B50A8E"/>
    <w:rsid w:val="00B52CDA"/>
    <w:rsid w:val="00B54369"/>
    <w:rsid w:val="00B554AC"/>
    <w:rsid w:val="00B5569B"/>
    <w:rsid w:val="00B56078"/>
    <w:rsid w:val="00B56B39"/>
    <w:rsid w:val="00B61919"/>
    <w:rsid w:val="00B66C6A"/>
    <w:rsid w:val="00B67389"/>
    <w:rsid w:val="00B7120C"/>
    <w:rsid w:val="00B720BA"/>
    <w:rsid w:val="00B73281"/>
    <w:rsid w:val="00B73CDB"/>
    <w:rsid w:val="00B74249"/>
    <w:rsid w:val="00B7488D"/>
    <w:rsid w:val="00B764AA"/>
    <w:rsid w:val="00B76899"/>
    <w:rsid w:val="00B817BA"/>
    <w:rsid w:val="00B81B02"/>
    <w:rsid w:val="00B84872"/>
    <w:rsid w:val="00B8558C"/>
    <w:rsid w:val="00B864B6"/>
    <w:rsid w:val="00B86B0F"/>
    <w:rsid w:val="00B92409"/>
    <w:rsid w:val="00B92973"/>
    <w:rsid w:val="00B942C2"/>
    <w:rsid w:val="00B96D13"/>
    <w:rsid w:val="00B97030"/>
    <w:rsid w:val="00B975A5"/>
    <w:rsid w:val="00BA0114"/>
    <w:rsid w:val="00BA0917"/>
    <w:rsid w:val="00BA2DC7"/>
    <w:rsid w:val="00BA4342"/>
    <w:rsid w:val="00BA6BB3"/>
    <w:rsid w:val="00BA6DD3"/>
    <w:rsid w:val="00BB1DA6"/>
    <w:rsid w:val="00BB293F"/>
    <w:rsid w:val="00BB2DD7"/>
    <w:rsid w:val="00BB5116"/>
    <w:rsid w:val="00BB5C66"/>
    <w:rsid w:val="00BB63AA"/>
    <w:rsid w:val="00BB762C"/>
    <w:rsid w:val="00BB795A"/>
    <w:rsid w:val="00BB7DF1"/>
    <w:rsid w:val="00BC0F29"/>
    <w:rsid w:val="00BC1BED"/>
    <w:rsid w:val="00BC47BB"/>
    <w:rsid w:val="00BC5850"/>
    <w:rsid w:val="00BC5B38"/>
    <w:rsid w:val="00BC5E39"/>
    <w:rsid w:val="00BC741E"/>
    <w:rsid w:val="00BC7B62"/>
    <w:rsid w:val="00BD068C"/>
    <w:rsid w:val="00BD1435"/>
    <w:rsid w:val="00BD2195"/>
    <w:rsid w:val="00BD27D0"/>
    <w:rsid w:val="00BD3E10"/>
    <w:rsid w:val="00BD421D"/>
    <w:rsid w:val="00BD5EC4"/>
    <w:rsid w:val="00BD7E31"/>
    <w:rsid w:val="00BE01BB"/>
    <w:rsid w:val="00BE08AC"/>
    <w:rsid w:val="00BE1399"/>
    <w:rsid w:val="00BE3637"/>
    <w:rsid w:val="00BE7526"/>
    <w:rsid w:val="00BF05F3"/>
    <w:rsid w:val="00BF1B1E"/>
    <w:rsid w:val="00BF1EB6"/>
    <w:rsid w:val="00BF5C5A"/>
    <w:rsid w:val="00C00059"/>
    <w:rsid w:val="00C00EAB"/>
    <w:rsid w:val="00C02296"/>
    <w:rsid w:val="00C03A87"/>
    <w:rsid w:val="00C04EC2"/>
    <w:rsid w:val="00C0665B"/>
    <w:rsid w:val="00C11571"/>
    <w:rsid w:val="00C13D06"/>
    <w:rsid w:val="00C14281"/>
    <w:rsid w:val="00C15F37"/>
    <w:rsid w:val="00C170EA"/>
    <w:rsid w:val="00C22576"/>
    <w:rsid w:val="00C22DB5"/>
    <w:rsid w:val="00C2408E"/>
    <w:rsid w:val="00C26360"/>
    <w:rsid w:val="00C26F87"/>
    <w:rsid w:val="00C31F35"/>
    <w:rsid w:val="00C320DE"/>
    <w:rsid w:val="00C321B1"/>
    <w:rsid w:val="00C32712"/>
    <w:rsid w:val="00C32887"/>
    <w:rsid w:val="00C34DFA"/>
    <w:rsid w:val="00C36890"/>
    <w:rsid w:val="00C40A36"/>
    <w:rsid w:val="00C41923"/>
    <w:rsid w:val="00C41950"/>
    <w:rsid w:val="00C42444"/>
    <w:rsid w:val="00C43DDB"/>
    <w:rsid w:val="00C44508"/>
    <w:rsid w:val="00C449A9"/>
    <w:rsid w:val="00C4592C"/>
    <w:rsid w:val="00C46B88"/>
    <w:rsid w:val="00C4745F"/>
    <w:rsid w:val="00C52DDC"/>
    <w:rsid w:val="00C52F46"/>
    <w:rsid w:val="00C538F3"/>
    <w:rsid w:val="00C54D35"/>
    <w:rsid w:val="00C54DD2"/>
    <w:rsid w:val="00C5504D"/>
    <w:rsid w:val="00C55498"/>
    <w:rsid w:val="00C5782D"/>
    <w:rsid w:val="00C60CB6"/>
    <w:rsid w:val="00C6273E"/>
    <w:rsid w:val="00C64C57"/>
    <w:rsid w:val="00C66F39"/>
    <w:rsid w:val="00C72D65"/>
    <w:rsid w:val="00C738F9"/>
    <w:rsid w:val="00C749B7"/>
    <w:rsid w:val="00C765B9"/>
    <w:rsid w:val="00C76FFD"/>
    <w:rsid w:val="00C770F1"/>
    <w:rsid w:val="00C8227A"/>
    <w:rsid w:val="00C82597"/>
    <w:rsid w:val="00C82F2B"/>
    <w:rsid w:val="00C83322"/>
    <w:rsid w:val="00C83D32"/>
    <w:rsid w:val="00C83F59"/>
    <w:rsid w:val="00C8408A"/>
    <w:rsid w:val="00C85DC2"/>
    <w:rsid w:val="00C86DD4"/>
    <w:rsid w:val="00C87DA7"/>
    <w:rsid w:val="00C917A3"/>
    <w:rsid w:val="00C9426B"/>
    <w:rsid w:val="00C94CEE"/>
    <w:rsid w:val="00C94F0F"/>
    <w:rsid w:val="00C960DF"/>
    <w:rsid w:val="00C96203"/>
    <w:rsid w:val="00CA4F0F"/>
    <w:rsid w:val="00CA4F71"/>
    <w:rsid w:val="00CA5F3C"/>
    <w:rsid w:val="00CA6845"/>
    <w:rsid w:val="00CB049B"/>
    <w:rsid w:val="00CB1ADA"/>
    <w:rsid w:val="00CB63BB"/>
    <w:rsid w:val="00CB7376"/>
    <w:rsid w:val="00CB7457"/>
    <w:rsid w:val="00CC0030"/>
    <w:rsid w:val="00CC1C8E"/>
    <w:rsid w:val="00CC2D45"/>
    <w:rsid w:val="00CC2E8C"/>
    <w:rsid w:val="00CC2EE0"/>
    <w:rsid w:val="00CC3F53"/>
    <w:rsid w:val="00CC4DE0"/>
    <w:rsid w:val="00CC7127"/>
    <w:rsid w:val="00CC77C7"/>
    <w:rsid w:val="00CC7D6D"/>
    <w:rsid w:val="00CD04C0"/>
    <w:rsid w:val="00CD0D73"/>
    <w:rsid w:val="00CD1C39"/>
    <w:rsid w:val="00CD3590"/>
    <w:rsid w:val="00CD39B0"/>
    <w:rsid w:val="00CD4093"/>
    <w:rsid w:val="00CD5DF9"/>
    <w:rsid w:val="00CD652E"/>
    <w:rsid w:val="00CD7007"/>
    <w:rsid w:val="00CE0087"/>
    <w:rsid w:val="00CE0347"/>
    <w:rsid w:val="00CE097D"/>
    <w:rsid w:val="00CE19A5"/>
    <w:rsid w:val="00CE1EBF"/>
    <w:rsid w:val="00CE2778"/>
    <w:rsid w:val="00CE373D"/>
    <w:rsid w:val="00CE3BB5"/>
    <w:rsid w:val="00CE5378"/>
    <w:rsid w:val="00CE5871"/>
    <w:rsid w:val="00CE5FB4"/>
    <w:rsid w:val="00CE7DFD"/>
    <w:rsid w:val="00CF1606"/>
    <w:rsid w:val="00CF4DD4"/>
    <w:rsid w:val="00CF5962"/>
    <w:rsid w:val="00D00D5A"/>
    <w:rsid w:val="00D0422C"/>
    <w:rsid w:val="00D07731"/>
    <w:rsid w:val="00D11980"/>
    <w:rsid w:val="00D11BCF"/>
    <w:rsid w:val="00D13C8B"/>
    <w:rsid w:val="00D163D3"/>
    <w:rsid w:val="00D167A1"/>
    <w:rsid w:val="00D176B4"/>
    <w:rsid w:val="00D21EDB"/>
    <w:rsid w:val="00D2246A"/>
    <w:rsid w:val="00D24C1A"/>
    <w:rsid w:val="00D252E9"/>
    <w:rsid w:val="00D26A10"/>
    <w:rsid w:val="00D31C53"/>
    <w:rsid w:val="00D32DBF"/>
    <w:rsid w:val="00D347F7"/>
    <w:rsid w:val="00D36AB0"/>
    <w:rsid w:val="00D36C2A"/>
    <w:rsid w:val="00D373E2"/>
    <w:rsid w:val="00D37FF2"/>
    <w:rsid w:val="00D400B4"/>
    <w:rsid w:val="00D413A4"/>
    <w:rsid w:val="00D420F9"/>
    <w:rsid w:val="00D42911"/>
    <w:rsid w:val="00D42C08"/>
    <w:rsid w:val="00D46C5B"/>
    <w:rsid w:val="00D4737C"/>
    <w:rsid w:val="00D52538"/>
    <w:rsid w:val="00D52DFA"/>
    <w:rsid w:val="00D56352"/>
    <w:rsid w:val="00D569D9"/>
    <w:rsid w:val="00D633B6"/>
    <w:rsid w:val="00D63770"/>
    <w:rsid w:val="00D653B2"/>
    <w:rsid w:val="00D70574"/>
    <w:rsid w:val="00D713EF"/>
    <w:rsid w:val="00D71AA0"/>
    <w:rsid w:val="00D7297A"/>
    <w:rsid w:val="00D74BC6"/>
    <w:rsid w:val="00D76C31"/>
    <w:rsid w:val="00D7766D"/>
    <w:rsid w:val="00D8124D"/>
    <w:rsid w:val="00D8226C"/>
    <w:rsid w:val="00D841EB"/>
    <w:rsid w:val="00D85FEE"/>
    <w:rsid w:val="00D8679F"/>
    <w:rsid w:val="00D91B1E"/>
    <w:rsid w:val="00D936FC"/>
    <w:rsid w:val="00D93919"/>
    <w:rsid w:val="00D93E7F"/>
    <w:rsid w:val="00D97A11"/>
    <w:rsid w:val="00DA0C54"/>
    <w:rsid w:val="00DA4AEF"/>
    <w:rsid w:val="00DA4BE6"/>
    <w:rsid w:val="00DA5F93"/>
    <w:rsid w:val="00DB0F6C"/>
    <w:rsid w:val="00DB2DE3"/>
    <w:rsid w:val="00DB2F2A"/>
    <w:rsid w:val="00DB43B7"/>
    <w:rsid w:val="00DB5807"/>
    <w:rsid w:val="00DB6E01"/>
    <w:rsid w:val="00DC01C6"/>
    <w:rsid w:val="00DC0A65"/>
    <w:rsid w:val="00DC23E1"/>
    <w:rsid w:val="00DC44EE"/>
    <w:rsid w:val="00DC4C58"/>
    <w:rsid w:val="00DC5BBC"/>
    <w:rsid w:val="00DD1154"/>
    <w:rsid w:val="00DD25DB"/>
    <w:rsid w:val="00DD4673"/>
    <w:rsid w:val="00DD47C1"/>
    <w:rsid w:val="00DD5122"/>
    <w:rsid w:val="00DD6426"/>
    <w:rsid w:val="00DD6630"/>
    <w:rsid w:val="00DD6E55"/>
    <w:rsid w:val="00DE34FF"/>
    <w:rsid w:val="00DE4ED7"/>
    <w:rsid w:val="00DE6D72"/>
    <w:rsid w:val="00DF11E7"/>
    <w:rsid w:val="00DF2108"/>
    <w:rsid w:val="00DF4C1C"/>
    <w:rsid w:val="00DF694D"/>
    <w:rsid w:val="00E01896"/>
    <w:rsid w:val="00E0394D"/>
    <w:rsid w:val="00E03BC3"/>
    <w:rsid w:val="00E04154"/>
    <w:rsid w:val="00E04EA3"/>
    <w:rsid w:val="00E074C7"/>
    <w:rsid w:val="00E11B02"/>
    <w:rsid w:val="00E12C94"/>
    <w:rsid w:val="00E1407A"/>
    <w:rsid w:val="00E144C4"/>
    <w:rsid w:val="00E14B85"/>
    <w:rsid w:val="00E15403"/>
    <w:rsid w:val="00E154DA"/>
    <w:rsid w:val="00E17938"/>
    <w:rsid w:val="00E2274C"/>
    <w:rsid w:val="00E2311A"/>
    <w:rsid w:val="00E23730"/>
    <w:rsid w:val="00E25799"/>
    <w:rsid w:val="00E25BAC"/>
    <w:rsid w:val="00E25E77"/>
    <w:rsid w:val="00E26151"/>
    <w:rsid w:val="00E263E9"/>
    <w:rsid w:val="00E27F40"/>
    <w:rsid w:val="00E31EE5"/>
    <w:rsid w:val="00E32C24"/>
    <w:rsid w:val="00E3308F"/>
    <w:rsid w:val="00E3728B"/>
    <w:rsid w:val="00E429C6"/>
    <w:rsid w:val="00E42C68"/>
    <w:rsid w:val="00E45225"/>
    <w:rsid w:val="00E452C5"/>
    <w:rsid w:val="00E46562"/>
    <w:rsid w:val="00E46DB0"/>
    <w:rsid w:val="00E47014"/>
    <w:rsid w:val="00E47A79"/>
    <w:rsid w:val="00E5168A"/>
    <w:rsid w:val="00E52CB4"/>
    <w:rsid w:val="00E56025"/>
    <w:rsid w:val="00E5762A"/>
    <w:rsid w:val="00E61895"/>
    <w:rsid w:val="00E6332D"/>
    <w:rsid w:val="00E64D64"/>
    <w:rsid w:val="00E6795B"/>
    <w:rsid w:val="00E7702B"/>
    <w:rsid w:val="00E77E32"/>
    <w:rsid w:val="00E80380"/>
    <w:rsid w:val="00E8502F"/>
    <w:rsid w:val="00E865E4"/>
    <w:rsid w:val="00E8778E"/>
    <w:rsid w:val="00E90184"/>
    <w:rsid w:val="00E90CF3"/>
    <w:rsid w:val="00E931CE"/>
    <w:rsid w:val="00E94F8A"/>
    <w:rsid w:val="00E96711"/>
    <w:rsid w:val="00EA0C9E"/>
    <w:rsid w:val="00EA0F46"/>
    <w:rsid w:val="00EA149A"/>
    <w:rsid w:val="00EA1721"/>
    <w:rsid w:val="00EA1CE9"/>
    <w:rsid w:val="00EA23D0"/>
    <w:rsid w:val="00EA2520"/>
    <w:rsid w:val="00EA390D"/>
    <w:rsid w:val="00EA4A50"/>
    <w:rsid w:val="00EA560E"/>
    <w:rsid w:val="00EB1115"/>
    <w:rsid w:val="00EB1EF1"/>
    <w:rsid w:val="00EC0960"/>
    <w:rsid w:val="00EC0FE6"/>
    <w:rsid w:val="00EC187C"/>
    <w:rsid w:val="00EC214E"/>
    <w:rsid w:val="00EC3844"/>
    <w:rsid w:val="00EC493F"/>
    <w:rsid w:val="00EC569B"/>
    <w:rsid w:val="00ED0C7C"/>
    <w:rsid w:val="00ED14EF"/>
    <w:rsid w:val="00ED47A6"/>
    <w:rsid w:val="00ED56AA"/>
    <w:rsid w:val="00ED7315"/>
    <w:rsid w:val="00EE214D"/>
    <w:rsid w:val="00EE2912"/>
    <w:rsid w:val="00EE3A78"/>
    <w:rsid w:val="00EE472B"/>
    <w:rsid w:val="00EE4BE2"/>
    <w:rsid w:val="00EE5B12"/>
    <w:rsid w:val="00EE71D9"/>
    <w:rsid w:val="00EF0140"/>
    <w:rsid w:val="00EF19D8"/>
    <w:rsid w:val="00EF27D5"/>
    <w:rsid w:val="00EF42E6"/>
    <w:rsid w:val="00EF4AB7"/>
    <w:rsid w:val="00EF50FB"/>
    <w:rsid w:val="00EF5230"/>
    <w:rsid w:val="00EF5824"/>
    <w:rsid w:val="00EF5EA3"/>
    <w:rsid w:val="00EF616E"/>
    <w:rsid w:val="00EF7A8D"/>
    <w:rsid w:val="00EF7F64"/>
    <w:rsid w:val="00F00B5B"/>
    <w:rsid w:val="00F0421F"/>
    <w:rsid w:val="00F051AC"/>
    <w:rsid w:val="00F05706"/>
    <w:rsid w:val="00F101BE"/>
    <w:rsid w:val="00F15D0A"/>
    <w:rsid w:val="00F163AE"/>
    <w:rsid w:val="00F1717D"/>
    <w:rsid w:val="00F20797"/>
    <w:rsid w:val="00F20E6D"/>
    <w:rsid w:val="00F22085"/>
    <w:rsid w:val="00F245C6"/>
    <w:rsid w:val="00F31823"/>
    <w:rsid w:val="00F31BE2"/>
    <w:rsid w:val="00F3373E"/>
    <w:rsid w:val="00F33A94"/>
    <w:rsid w:val="00F36FFF"/>
    <w:rsid w:val="00F41360"/>
    <w:rsid w:val="00F42D54"/>
    <w:rsid w:val="00F436F1"/>
    <w:rsid w:val="00F44258"/>
    <w:rsid w:val="00F446B0"/>
    <w:rsid w:val="00F45CDE"/>
    <w:rsid w:val="00F51562"/>
    <w:rsid w:val="00F5175D"/>
    <w:rsid w:val="00F51791"/>
    <w:rsid w:val="00F53A2A"/>
    <w:rsid w:val="00F54654"/>
    <w:rsid w:val="00F56268"/>
    <w:rsid w:val="00F564D7"/>
    <w:rsid w:val="00F56F45"/>
    <w:rsid w:val="00F57061"/>
    <w:rsid w:val="00F57319"/>
    <w:rsid w:val="00F60292"/>
    <w:rsid w:val="00F61152"/>
    <w:rsid w:val="00F6226D"/>
    <w:rsid w:val="00F62B12"/>
    <w:rsid w:val="00F630FE"/>
    <w:rsid w:val="00F718CA"/>
    <w:rsid w:val="00F730AA"/>
    <w:rsid w:val="00F745EF"/>
    <w:rsid w:val="00F747CE"/>
    <w:rsid w:val="00F76B0D"/>
    <w:rsid w:val="00F77E02"/>
    <w:rsid w:val="00F802FC"/>
    <w:rsid w:val="00F80BF8"/>
    <w:rsid w:val="00F81030"/>
    <w:rsid w:val="00F82A7F"/>
    <w:rsid w:val="00F83CAC"/>
    <w:rsid w:val="00F8507F"/>
    <w:rsid w:val="00F87127"/>
    <w:rsid w:val="00F90592"/>
    <w:rsid w:val="00F90716"/>
    <w:rsid w:val="00F912CD"/>
    <w:rsid w:val="00F92160"/>
    <w:rsid w:val="00F92F52"/>
    <w:rsid w:val="00F94DCE"/>
    <w:rsid w:val="00F95A63"/>
    <w:rsid w:val="00F97D86"/>
    <w:rsid w:val="00FA008D"/>
    <w:rsid w:val="00FA0CBD"/>
    <w:rsid w:val="00FA1DD3"/>
    <w:rsid w:val="00FA1F84"/>
    <w:rsid w:val="00FA2CC5"/>
    <w:rsid w:val="00FA35A5"/>
    <w:rsid w:val="00FA4BE2"/>
    <w:rsid w:val="00FA4E06"/>
    <w:rsid w:val="00FA678D"/>
    <w:rsid w:val="00FA6DD8"/>
    <w:rsid w:val="00FB007D"/>
    <w:rsid w:val="00FB24C6"/>
    <w:rsid w:val="00FB30E8"/>
    <w:rsid w:val="00FB3393"/>
    <w:rsid w:val="00FB4FC3"/>
    <w:rsid w:val="00FB5C94"/>
    <w:rsid w:val="00FC36B0"/>
    <w:rsid w:val="00FC4D27"/>
    <w:rsid w:val="00FC4D85"/>
    <w:rsid w:val="00FC7901"/>
    <w:rsid w:val="00FD0C2B"/>
    <w:rsid w:val="00FD1403"/>
    <w:rsid w:val="00FD193A"/>
    <w:rsid w:val="00FD2279"/>
    <w:rsid w:val="00FD3EBB"/>
    <w:rsid w:val="00FD3F9C"/>
    <w:rsid w:val="00FE00FB"/>
    <w:rsid w:val="00FE6556"/>
    <w:rsid w:val="00FF01AE"/>
    <w:rsid w:val="00FF07FB"/>
    <w:rsid w:val="00FF0FFA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44C3C"/>
  <w15:chartTrackingRefBased/>
  <w15:docId w15:val="{EC2BC182-E874-48C0-A923-E864BF646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430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11430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143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1430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1430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1430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1430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1430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1430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14307"/>
    <w:pPr>
      <w:outlineLvl w:val="8"/>
    </w:pPr>
  </w:style>
  <w:style w:type="character" w:default="1" w:styleId="DefaultParagraphFont">
    <w:name w:val="Default Paragraph Font"/>
    <w:semiHidden/>
    <w:rsid w:val="0011430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14307"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0C8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40C8C"/>
    <w:rPr>
      <w:rFonts w:ascii="Segoe UI" w:hAnsi="Segoe UI" w:cs="Segoe UI"/>
      <w:sz w:val="18"/>
      <w:szCs w:val="18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DC0A65"/>
  </w:style>
  <w:style w:type="character" w:customStyle="1" w:styleId="Heading2Char">
    <w:name w:val="Heading 2 Char"/>
    <w:basedOn w:val="DefaultParagraphFont"/>
    <w:link w:val="Heading2"/>
    <w:rsid w:val="00512C52"/>
    <w:rPr>
      <w:rFonts w:ascii="Arial" w:eastAsia="Times New Roman" w:hAnsi="Arial"/>
      <w:sz w:val="32"/>
    </w:rPr>
  </w:style>
  <w:style w:type="character" w:customStyle="1" w:styleId="Heading1Char">
    <w:name w:val="Heading 1 Char"/>
    <w:basedOn w:val="DefaultParagraphFont"/>
    <w:link w:val="Heading1"/>
    <w:rsid w:val="00512C52"/>
    <w:rPr>
      <w:rFonts w:ascii="Arial" w:eastAsia="Times New Roman" w:hAnsi="Arial"/>
      <w:sz w:val="36"/>
    </w:rPr>
  </w:style>
  <w:style w:type="character" w:customStyle="1" w:styleId="Heading3Char">
    <w:name w:val="Heading 3 Char"/>
    <w:basedOn w:val="DefaultParagraphFont"/>
    <w:link w:val="Heading3"/>
    <w:rsid w:val="00512C52"/>
    <w:rPr>
      <w:rFonts w:ascii="Arial" w:eastAsia="Times New Roman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512C52"/>
    <w:rPr>
      <w:rFonts w:ascii="Arial" w:eastAsia="Times New Roman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512C52"/>
    <w:rPr>
      <w:rFonts w:ascii="Arial" w:eastAsia="Times New Roman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512C52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512C52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512C52"/>
    <w:rPr>
      <w:rFonts w:ascii="Arial" w:eastAsia="Times New Roman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512C52"/>
    <w:rPr>
      <w:rFonts w:ascii="Arial" w:eastAsia="Times New Roman" w:hAnsi="Arial"/>
      <w:sz w:val="36"/>
    </w:rPr>
  </w:style>
  <w:style w:type="paragraph" w:styleId="TOC8">
    <w:name w:val="toc 8"/>
    <w:basedOn w:val="TOC1"/>
    <w:semiHidden/>
    <w:rsid w:val="00114307"/>
    <w:pPr>
      <w:spacing w:before="180"/>
      <w:ind w:left="2693" w:hanging="2693"/>
    </w:pPr>
    <w:rPr>
      <w:b/>
    </w:rPr>
  </w:style>
  <w:style w:type="paragraph" w:styleId="TOC1">
    <w:name w:val="toc 1"/>
    <w:semiHidden/>
    <w:rsid w:val="0011430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11430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114307"/>
    <w:pPr>
      <w:ind w:left="1701" w:hanging="1701"/>
    </w:pPr>
  </w:style>
  <w:style w:type="paragraph" w:styleId="TOC4">
    <w:name w:val="toc 4"/>
    <w:basedOn w:val="TOC3"/>
    <w:semiHidden/>
    <w:rsid w:val="00114307"/>
    <w:pPr>
      <w:ind w:left="1418" w:hanging="1418"/>
    </w:pPr>
  </w:style>
  <w:style w:type="paragraph" w:styleId="TOC3">
    <w:name w:val="toc 3"/>
    <w:basedOn w:val="TOC2"/>
    <w:semiHidden/>
    <w:rsid w:val="00114307"/>
    <w:pPr>
      <w:ind w:left="1134" w:hanging="1134"/>
    </w:pPr>
  </w:style>
  <w:style w:type="paragraph" w:styleId="TOC2">
    <w:name w:val="toc 2"/>
    <w:basedOn w:val="TOC1"/>
    <w:semiHidden/>
    <w:rsid w:val="0011430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4307"/>
    <w:pPr>
      <w:ind w:left="284"/>
    </w:pPr>
  </w:style>
  <w:style w:type="paragraph" w:styleId="Index1">
    <w:name w:val="index 1"/>
    <w:basedOn w:val="Normal"/>
    <w:semiHidden/>
    <w:rsid w:val="00114307"/>
    <w:pPr>
      <w:keepLines/>
      <w:spacing w:after="0"/>
    </w:pPr>
  </w:style>
  <w:style w:type="paragraph" w:customStyle="1" w:styleId="ZH">
    <w:name w:val="ZH"/>
    <w:rsid w:val="0011430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114307"/>
    <w:pPr>
      <w:outlineLvl w:val="9"/>
    </w:pPr>
  </w:style>
  <w:style w:type="paragraph" w:styleId="ListNumber2">
    <w:name w:val="List Number 2"/>
    <w:basedOn w:val="ListNumber"/>
    <w:semiHidden/>
    <w:rsid w:val="00114307"/>
    <w:pPr>
      <w:ind w:left="851"/>
    </w:pPr>
  </w:style>
  <w:style w:type="paragraph" w:styleId="Header">
    <w:name w:val="header"/>
    <w:link w:val="HeaderChar"/>
    <w:semiHidden/>
    <w:rsid w:val="0011430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semiHidden/>
    <w:rsid w:val="00512C5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1143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1430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512C52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114307"/>
    <w:rPr>
      <w:b/>
    </w:rPr>
  </w:style>
  <w:style w:type="paragraph" w:customStyle="1" w:styleId="TAC">
    <w:name w:val="TAC"/>
    <w:basedOn w:val="TAL"/>
    <w:rsid w:val="00114307"/>
    <w:pPr>
      <w:jc w:val="center"/>
    </w:pPr>
  </w:style>
  <w:style w:type="paragraph" w:customStyle="1" w:styleId="TF">
    <w:name w:val="TF"/>
    <w:basedOn w:val="TH"/>
    <w:rsid w:val="00114307"/>
    <w:pPr>
      <w:keepNext w:val="0"/>
      <w:spacing w:before="0" w:after="240"/>
    </w:pPr>
  </w:style>
  <w:style w:type="paragraph" w:customStyle="1" w:styleId="NO">
    <w:name w:val="NO"/>
    <w:basedOn w:val="Normal"/>
    <w:rsid w:val="00114307"/>
    <w:pPr>
      <w:keepLines/>
      <w:ind w:left="1135" w:hanging="851"/>
    </w:pPr>
  </w:style>
  <w:style w:type="paragraph" w:styleId="TOC9">
    <w:name w:val="toc 9"/>
    <w:basedOn w:val="TOC8"/>
    <w:semiHidden/>
    <w:rsid w:val="00114307"/>
    <w:pPr>
      <w:ind w:left="1418" w:hanging="1418"/>
    </w:pPr>
  </w:style>
  <w:style w:type="paragraph" w:customStyle="1" w:styleId="EX">
    <w:name w:val="EX"/>
    <w:basedOn w:val="Normal"/>
    <w:rsid w:val="00114307"/>
    <w:pPr>
      <w:keepLines/>
      <w:ind w:left="1702" w:hanging="1418"/>
    </w:pPr>
  </w:style>
  <w:style w:type="paragraph" w:customStyle="1" w:styleId="FP">
    <w:name w:val="FP"/>
    <w:basedOn w:val="Normal"/>
    <w:rsid w:val="00114307"/>
    <w:pPr>
      <w:spacing w:after="0"/>
    </w:pPr>
  </w:style>
  <w:style w:type="paragraph" w:customStyle="1" w:styleId="LD">
    <w:name w:val="LD"/>
    <w:rsid w:val="0011430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114307"/>
    <w:pPr>
      <w:spacing w:after="0"/>
    </w:pPr>
  </w:style>
  <w:style w:type="paragraph" w:customStyle="1" w:styleId="EW">
    <w:name w:val="EW"/>
    <w:basedOn w:val="EX"/>
    <w:rsid w:val="00114307"/>
    <w:pPr>
      <w:spacing w:after="0"/>
    </w:pPr>
  </w:style>
  <w:style w:type="paragraph" w:styleId="TOC6">
    <w:name w:val="toc 6"/>
    <w:basedOn w:val="TOC5"/>
    <w:next w:val="Normal"/>
    <w:semiHidden/>
    <w:rsid w:val="00114307"/>
    <w:pPr>
      <w:ind w:left="1985" w:hanging="1985"/>
    </w:pPr>
  </w:style>
  <w:style w:type="paragraph" w:styleId="TOC7">
    <w:name w:val="toc 7"/>
    <w:basedOn w:val="TOC6"/>
    <w:next w:val="Normal"/>
    <w:semiHidden/>
    <w:rsid w:val="00114307"/>
    <w:pPr>
      <w:ind w:left="2268" w:hanging="2268"/>
    </w:pPr>
  </w:style>
  <w:style w:type="paragraph" w:styleId="ListBullet2">
    <w:name w:val="List Bullet 2"/>
    <w:basedOn w:val="ListBullet"/>
    <w:semiHidden/>
    <w:rsid w:val="00114307"/>
    <w:pPr>
      <w:ind w:left="851"/>
    </w:pPr>
  </w:style>
  <w:style w:type="paragraph" w:styleId="ListBullet3">
    <w:name w:val="List Bullet 3"/>
    <w:basedOn w:val="ListBullet2"/>
    <w:semiHidden/>
    <w:rsid w:val="00114307"/>
    <w:pPr>
      <w:ind w:left="1135"/>
    </w:pPr>
  </w:style>
  <w:style w:type="paragraph" w:styleId="ListNumber">
    <w:name w:val="List Number"/>
    <w:basedOn w:val="List"/>
    <w:semiHidden/>
    <w:rsid w:val="00114307"/>
  </w:style>
  <w:style w:type="paragraph" w:customStyle="1" w:styleId="EQ">
    <w:name w:val="EQ"/>
    <w:basedOn w:val="Normal"/>
    <w:next w:val="Normal"/>
    <w:rsid w:val="0011430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143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430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43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14307"/>
    <w:pPr>
      <w:jc w:val="right"/>
    </w:pPr>
  </w:style>
  <w:style w:type="paragraph" w:customStyle="1" w:styleId="H6">
    <w:name w:val="H6"/>
    <w:basedOn w:val="Heading5"/>
    <w:next w:val="Normal"/>
    <w:rsid w:val="0011430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4307"/>
    <w:pPr>
      <w:ind w:left="851" w:hanging="851"/>
    </w:pPr>
  </w:style>
  <w:style w:type="paragraph" w:customStyle="1" w:styleId="TAL">
    <w:name w:val="TAL"/>
    <w:basedOn w:val="Normal"/>
    <w:rsid w:val="0011430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143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1430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11430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1143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14307"/>
    <w:pPr>
      <w:framePr w:wrap="notBeside" w:y="16161"/>
    </w:pPr>
  </w:style>
  <w:style w:type="character" w:customStyle="1" w:styleId="ZGSM">
    <w:name w:val="ZGSM"/>
    <w:rsid w:val="00114307"/>
  </w:style>
  <w:style w:type="paragraph" w:styleId="List2">
    <w:name w:val="List 2"/>
    <w:basedOn w:val="List"/>
    <w:semiHidden/>
    <w:rsid w:val="00114307"/>
    <w:pPr>
      <w:ind w:left="851"/>
    </w:pPr>
  </w:style>
  <w:style w:type="paragraph" w:customStyle="1" w:styleId="ZG">
    <w:name w:val="ZG"/>
    <w:rsid w:val="0011430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114307"/>
    <w:pPr>
      <w:ind w:left="1135"/>
    </w:pPr>
  </w:style>
  <w:style w:type="paragraph" w:styleId="List4">
    <w:name w:val="List 4"/>
    <w:basedOn w:val="List3"/>
    <w:semiHidden/>
    <w:rsid w:val="00114307"/>
    <w:pPr>
      <w:ind w:left="1418"/>
    </w:pPr>
  </w:style>
  <w:style w:type="paragraph" w:styleId="List5">
    <w:name w:val="List 5"/>
    <w:basedOn w:val="List4"/>
    <w:semiHidden/>
    <w:rsid w:val="00114307"/>
    <w:pPr>
      <w:ind w:left="1702"/>
    </w:pPr>
  </w:style>
  <w:style w:type="paragraph" w:customStyle="1" w:styleId="EditorsNote">
    <w:name w:val="Editor's Note"/>
    <w:basedOn w:val="NO"/>
    <w:rsid w:val="00114307"/>
    <w:rPr>
      <w:color w:val="FF0000"/>
    </w:rPr>
  </w:style>
  <w:style w:type="paragraph" w:styleId="List">
    <w:name w:val="List"/>
    <w:basedOn w:val="Normal"/>
    <w:semiHidden/>
    <w:rsid w:val="00114307"/>
    <w:pPr>
      <w:ind w:left="568" w:hanging="284"/>
    </w:pPr>
  </w:style>
  <w:style w:type="paragraph" w:styleId="ListBullet">
    <w:name w:val="List Bullet"/>
    <w:basedOn w:val="List"/>
    <w:semiHidden/>
    <w:rsid w:val="00114307"/>
  </w:style>
  <w:style w:type="paragraph" w:styleId="ListBullet4">
    <w:name w:val="List Bullet 4"/>
    <w:basedOn w:val="ListBullet3"/>
    <w:semiHidden/>
    <w:rsid w:val="00114307"/>
    <w:pPr>
      <w:ind w:left="1418"/>
    </w:pPr>
  </w:style>
  <w:style w:type="paragraph" w:styleId="ListBullet5">
    <w:name w:val="List Bullet 5"/>
    <w:basedOn w:val="ListBullet4"/>
    <w:semiHidden/>
    <w:rsid w:val="00114307"/>
    <w:pPr>
      <w:ind w:left="1702"/>
    </w:pPr>
  </w:style>
  <w:style w:type="paragraph" w:customStyle="1" w:styleId="B1">
    <w:name w:val="B1"/>
    <w:basedOn w:val="List"/>
    <w:rsid w:val="00114307"/>
  </w:style>
  <w:style w:type="paragraph" w:customStyle="1" w:styleId="B2">
    <w:name w:val="B2"/>
    <w:basedOn w:val="List2"/>
    <w:rsid w:val="00114307"/>
  </w:style>
  <w:style w:type="paragraph" w:customStyle="1" w:styleId="B3">
    <w:name w:val="B3"/>
    <w:basedOn w:val="List3"/>
    <w:rsid w:val="00114307"/>
  </w:style>
  <w:style w:type="paragraph" w:customStyle="1" w:styleId="B4">
    <w:name w:val="B4"/>
    <w:basedOn w:val="List4"/>
    <w:rsid w:val="00114307"/>
  </w:style>
  <w:style w:type="paragraph" w:customStyle="1" w:styleId="B5">
    <w:name w:val="B5"/>
    <w:basedOn w:val="List5"/>
    <w:rsid w:val="00114307"/>
  </w:style>
  <w:style w:type="paragraph" w:styleId="Footer">
    <w:name w:val="footer"/>
    <w:basedOn w:val="Header"/>
    <w:link w:val="FooterChar"/>
    <w:semiHidden/>
    <w:rsid w:val="0011430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512C5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114307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0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C9D76-B6FB-4958-B5F4-A62362212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73</Pages>
  <Words>16435</Words>
  <Characters>93686</Characters>
  <Application>Microsoft Office Word</Application>
  <DocSecurity>0</DocSecurity>
  <Lines>780</Lines>
  <Paragraphs>219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109902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57</cp:revision>
  <dcterms:created xsi:type="dcterms:W3CDTF">2025-03-03T09:46:00Z</dcterms:created>
  <dcterms:modified xsi:type="dcterms:W3CDTF">2025-03-04T17:02:00Z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77</vt:lpwstr>
  </property>
  <property fmtid="{D5CDD505-2E9C-101B-9397-08002B2CF9AE}" pid="4" name="Location">
    <vt:lpwstr>Sapporo</vt:lpwstr>
  </property>
  <property fmtid="{D5CDD505-2E9C-101B-9397-08002B2CF9AE}" pid="5" name="Country">
    <vt:lpwstr>JAPAN</vt:lpwstr>
  </property>
  <property fmtid="{D5CDD505-2E9C-101B-9397-08002B2CF9AE}" pid="6" name="StartDate">
    <vt:lpwstr>11th Sep 2017</vt:lpwstr>
  </property>
  <property fmtid="{D5CDD505-2E9C-101B-9397-08002B2CF9AE}" pid="7" name="EndDate">
    <vt:lpwstr>14th Sep 2017</vt:lpwstr>
  </property>
  <property fmtid="{D5CDD505-2E9C-101B-9397-08002B2CF9AE}" pid="8" name="Tdoc#">
    <vt:lpwstr>RP-171636</vt:lpwstr>
  </property>
  <property fmtid="{D5CDD505-2E9C-101B-9397-08002B2CF9AE}" pid="9" name="CrpackTitle">
    <vt:lpwstr>Maintenance of Rel-14 Uplink Capacity Enhancements for LTE</vt:lpwstr>
  </property>
  <property fmtid="{D5CDD505-2E9C-101B-9397-08002B2CF9AE}" pid="10" name="Agenda#">
    <vt:lpwstr>10.4</vt:lpwstr>
  </property>
  <property fmtid="{D5CDD505-2E9C-101B-9397-08002B2CF9AE}" pid="11" name="Source">
    <vt:lpwstr>RAN1</vt:lpwstr>
  </property>
</Properties>
</file>